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c454" w14:paraId="b88c454" w:rsidRDefault="000E1F39" w:rsidP="00D44803" w:rsidR="000E1F39">
      <w:pPr>
        <w:pStyle w:val="Bezproreda"/>
        <w15:collapsed w:val="false"/>
      </w:pPr>
      <w:bookmarkStart w:name="_GoBack" w:id="0"/>
      <w:bookmarkEnd w:id="0"/>
      <w:r w:rsidRPr="00E35D2E">
        <w:rPr>
          <w:rFonts w:hAnsi="Times New Roman" w:ascii="Times New Roman"/>
        </w:rPr>
        <w:t>Obrazac</w:t>
      </w:r>
      <w:r w:rsidRPr="00655B39">
        <w:t xml:space="preserve"> 20.</w:t>
      </w:r>
    </w:p>
    <w:p w:rsidRDefault="00D44803" w:rsidP="00D44803" w:rsidR="00D44803" w:rsidRPr="00655B39">
      <w:pPr>
        <w:pStyle w:val="Bezproreda"/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D44803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Nadležni trgovački sud  </w:t>
      </w:r>
      <w:r w:rsidR="00944B26" w:rsidRPr="00D44803">
        <w:rPr>
          <w:rFonts w:hAnsi="Times New Roman" w:ascii="Times New Roman"/>
          <w:b/>
          <w:sz w:val="24"/>
        </w:rPr>
        <w:t>TRGOVAČKI SUD U  ZAGREBU</w:t>
      </w:r>
    </w:p>
    <w:p w:rsidRDefault="000E1F39" w:rsidP="000E1F39" w:rsidR="000E1F39" w:rsidRPr="00D4480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7B59AB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D4480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44803" w:rsidRPr="00D44803">
        <w:rPr>
          <w:rFonts w:hAnsi="Times New Roman" w:ascii="Times New Roman"/>
          <w:b/>
          <w:sz w:val="24"/>
          <w:szCs w:val="24"/>
          <w:lang w:val="pl-PL"/>
        </w:rPr>
        <w:t xml:space="preserve">posl.br. </w:t>
      </w:r>
      <w:r w:rsidR="00DD5F65" w:rsidRPr="00DD5F65">
        <w:rPr>
          <w:rFonts w:hAnsi="Times New Roman" w:ascii="Times New Roman"/>
          <w:b/>
          <w:sz w:val="24"/>
          <w:szCs w:val="24"/>
          <w:lang w:val="pl-PL"/>
        </w:rPr>
        <w:t>89. St-5571/16</w:t>
      </w:r>
    </w:p>
    <w:p w:rsidRDefault="000E1F39" w:rsidP="007B59AB" w:rsidR="007B59A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</w:p>
    <w:p w:rsidRDefault="005A34F7" w:rsidP="007B1AD5" w:rsidR="005A34F7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A78BF" w:rsidP="009A78BF" w:rsidR="009A78BF" w:rsidRPr="009A78BF">
      <w:pPr>
        <w:rPr>
          <w:rFonts w:hAnsi="Times New Roman" w:ascii="Times New Roman"/>
          <w:b/>
          <w:sz w:val="24"/>
          <w:szCs w:val="24"/>
          <w:lang w:val="pl-PL"/>
        </w:rPr>
      </w:pPr>
      <w:r w:rsidRPr="009A78BF">
        <w:rPr>
          <w:rFonts w:hAnsi="Times New Roman" w:ascii="Times New Roman"/>
          <w:b/>
          <w:sz w:val="24"/>
          <w:szCs w:val="24"/>
          <w:lang w:val="pl-PL"/>
        </w:rPr>
        <w:t>MINIMOTO   d.o.o. u stečaju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9A78BF">
        <w:rPr>
          <w:rFonts w:hAnsi="Times New Roman" w:ascii="Times New Roman"/>
          <w:b/>
          <w:sz w:val="24"/>
          <w:szCs w:val="24"/>
          <w:lang w:val="pl-PL"/>
        </w:rPr>
        <w:t>Martićeva 17, 10000 Zagreb</w:t>
      </w:r>
    </w:p>
    <w:p w:rsidRDefault="009A78BF" w:rsidP="009A78BF" w:rsidR="005A34F7">
      <w:pPr>
        <w:rPr>
          <w:rFonts w:hAnsi="Times New Roman" w:ascii="Times New Roman"/>
          <w:b/>
          <w:sz w:val="24"/>
          <w:szCs w:val="24"/>
          <w:lang w:val="pl-PL"/>
        </w:rPr>
      </w:pPr>
      <w:r w:rsidRPr="009A78BF">
        <w:rPr>
          <w:rFonts w:hAnsi="Times New Roman" w:ascii="Times New Roman"/>
          <w:b/>
          <w:sz w:val="24"/>
          <w:szCs w:val="24"/>
          <w:lang w:val="pl-PL"/>
        </w:rPr>
        <w:t>OIB:39549382827</w:t>
      </w:r>
    </w:p>
    <w:p w:rsidRDefault="009A78BF" w:rsidP="009A78BF" w:rsidR="009A78B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E35D2E" w:rsidR="000E1F39" w:rsidRPr="00E35D2E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E35D2E">
        <w:rPr>
          <w:rFonts w:hAnsi="Times New Roman" w:ascii="Times New Roman"/>
          <w:sz w:val="24"/>
          <w:szCs w:val="24"/>
          <w:lang w:val="pl-PL"/>
        </w:rPr>
        <w:t>TIJEK STEČAJNOGA P</w:t>
      </w:r>
      <w:r w:rsidR="00002692">
        <w:rPr>
          <w:rFonts w:hAnsi="Times New Roman" w:ascii="Times New Roman"/>
          <w:sz w:val="24"/>
          <w:szCs w:val="24"/>
          <w:lang w:val="pl-PL"/>
        </w:rPr>
        <w:t xml:space="preserve">OSTUPKA U RAZDOBLJU OD </w:t>
      </w:r>
      <w:r w:rsidR="000D189E">
        <w:rPr>
          <w:rFonts w:hAnsi="Times New Roman" w:ascii="Times New Roman"/>
          <w:sz w:val="24"/>
          <w:szCs w:val="24"/>
          <w:lang w:val="pl-PL"/>
        </w:rPr>
        <w:t>01.0</w:t>
      </w:r>
      <w:r w:rsidR="00F71027">
        <w:rPr>
          <w:rFonts w:hAnsi="Times New Roman" w:ascii="Times New Roman"/>
          <w:sz w:val="24"/>
          <w:szCs w:val="24"/>
          <w:lang w:val="pl-PL"/>
        </w:rPr>
        <w:t>6</w:t>
      </w:r>
      <w:r w:rsidR="000D189E">
        <w:rPr>
          <w:rFonts w:hAnsi="Times New Roman" w:ascii="Times New Roman"/>
          <w:sz w:val="24"/>
          <w:szCs w:val="24"/>
          <w:lang w:val="pl-PL"/>
        </w:rPr>
        <w:t>.2018.</w:t>
      </w:r>
      <w:r w:rsidR="00786C82">
        <w:rPr>
          <w:rFonts w:hAnsi="Times New Roman" w:ascii="Times New Roman"/>
          <w:sz w:val="24"/>
          <w:szCs w:val="24"/>
          <w:lang w:val="pl-PL"/>
        </w:rPr>
        <w:t xml:space="preserve"> Do 01.0</w:t>
      </w:r>
      <w:r w:rsidR="00F71027">
        <w:rPr>
          <w:rFonts w:hAnsi="Times New Roman" w:ascii="Times New Roman"/>
          <w:sz w:val="24"/>
          <w:szCs w:val="24"/>
          <w:lang w:val="pl-PL"/>
        </w:rPr>
        <w:t>9</w:t>
      </w:r>
      <w:r w:rsidR="00786C82">
        <w:rPr>
          <w:rFonts w:hAnsi="Times New Roman" w:ascii="Times New Roman"/>
          <w:sz w:val="24"/>
          <w:szCs w:val="24"/>
          <w:lang w:val="pl-PL"/>
        </w:rPr>
        <w:t xml:space="preserve">.2018. godine. </w:t>
      </w:r>
    </w:p>
    <w:p w:rsidRDefault="00786C82" w:rsidP="009A78BF" w:rsidR="005A34F7">
      <w:pPr>
        <w:ind w:firstLine="12" w:left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razdoblju </w:t>
      </w:r>
      <w:r w:rsidR="00FD6FE1">
        <w:rPr>
          <w:rFonts w:hAnsi="Times New Roman" w:ascii="Times New Roman"/>
          <w:sz w:val="24"/>
          <w:szCs w:val="24"/>
          <w:lang w:val="pl-PL"/>
        </w:rPr>
        <w:t>od</w:t>
      </w:r>
      <w:r w:rsidR="000D189E">
        <w:rPr>
          <w:rFonts w:hAnsi="Times New Roman" w:ascii="Times New Roman"/>
          <w:sz w:val="24"/>
          <w:szCs w:val="24"/>
          <w:lang w:val="pl-PL"/>
        </w:rPr>
        <w:t xml:space="preserve">  01.0</w:t>
      </w:r>
      <w:r w:rsidR="00F71027">
        <w:rPr>
          <w:rFonts w:hAnsi="Times New Roman" w:ascii="Times New Roman"/>
          <w:sz w:val="24"/>
          <w:szCs w:val="24"/>
          <w:lang w:val="pl-PL"/>
        </w:rPr>
        <w:t>6</w:t>
      </w:r>
      <w:r w:rsidR="000D189E">
        <w:rPr>
          <w:rFonts w:hAnsi="Times New Roman" w:ascii="Times New Roman"/>
          <w:sz w:val="24"/>
          <w:szCs w:val="24"/>
          <w:lang w:val="pl-PL"/>
        </w:rPr>
        <w:t>.2018.</w:t>
      </w:r>
      <w:r w:rsidR="00FD6FE1">
        <w:rPr>
          <w:rFonts w:hAnsi="Times New Roman" w:ascii="Times New Roman"/>
          <w:sz w:val="24"/>
          <w:szCs w:val="24"/>
          <w:lang w:val="pl-PL"/>
        </w:rPr>
        <w:t xml:space="preserve"> do </w:t>
      </w:r>
      <w:r w:rsidR="000D189E">
        <w:rPr>
          <w:rFonts w:hAnsi="Times New Roman" w:ascii="Times New Roman"/>
          <w:sz w:val="24"/>
          <w:szCs w:val="24"/>
          <w:lang w:val="pl-PL"/>
        </w:rPr>
        <w:t xml:space="preserve"> dana</w:t>
      </w:r>
      <w:r w:rsidR="00975DD5">
        <w:rPr>
          <w:rFonts w:hAnsi="Times New Roman" w:ascii="Times New Roman"/>
          <w:sz w:val="24"/>
          <w:szCs w:val="24"/>
          <w:lang w:val="pl-PL"/>
        </w:rPr>
        <w:t>.</w:t>
      </w:r>
      <w:r w:rsidR="00FD6FE1">
        <w:rPr>
          <w:rFonts w:hAnsi="Times New Roman" w:ascii="Times New Roman"/>
          <w:sz w:val="24"/>
          <w:szCs w:val="24"/>
          <w:lang w:val="pl-PL"/>
        </w:rPr>
        <w:t xml:space="preserve"> 01.0</w:t>
      </w:r>
      <w:r w:rsidR="00F71027">
        <w:rPr>
          <w:rFonts w:hAnsi="Times New Roman" w:ascii="Times New Roman"/>
          <w:sz w:val="24"/>
          <w:szCs w:val="24"/>
          <w:lang w:val="pl-PL"/>
        </w:rPr>
        <w:t>9</w:t>
      </w:r>
      <w:r w:rsidR="00FD6FE1">
        <w:rPr>
          <w:rFonts w:hAnsi="Times New Roman" w:ascii="Times New Roman"/>
          <w:sz w:val="24"/>
          <w:szCs w:val="24"/>
          <w:lang w:val="pl-PL"/>
        </w:rPr>
        <w:t>.2018.</w:t>
      </w:r>
      <w:r w:rsidR="00975DD5">
        <w:rPr>
          <w:rFonts w:hAnsi="Times New Roman" w:ascii="Times New Roman"/>
          <w:sz w:val="24"/>
          <w:szCs w:val="24"/>
          <w:lang w:val="pl-PL"/>
        </w:rPr>
        <w:t xml:space="preserve"> godine </w:t>
      </w:r>
      <w:r w:rsidR="006053D2">
        <w:rPr>
          <w:rFonts w:hAnsi="Times New Roman" w:ascii="Times New Roman"/>
          <w:sz w:val="24"/>
          <w:szCs w:val="24"/>
          <w:lang w:val="pl-PL"/>
        </w:rPr>
        <w:t>nije bilo unovčenja imovine.</w:t>
      </w:r>
    </w:p>
    <w:p w:rsidRDefault="00285F0E" w:rsidP="00285F0E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E35D2E" w:rsidP="000E1F39" w:rsidR="00E35D2E">
      <w:pPr>
        <w:rPr>
          <w:rFonts w:hAnsi="Times New Roman" w:ascii="Times New Roman"/>
          <w:sz w:val="24"/>
          <w:szCs w:val="24"/>
          <w:lang w:val="pl-PL"/>
        </w:rPr>
      </w:pPr>
    </w:p>
    <w:p w:rsidRDefault="00962895" w:rsidP="00E35D2E" w:rsidR="00E35D2E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ODRŽANA ROČIŠTA</w:t>
      </w:r>
    </w:p>
    <w:p w:rsidRDefault="00FD6FE1" w:rsidP="00962895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razdoblju nisu održana ročišta.</w:t>
      </w:r>
    </w:p>
    <w:p w:rsidRDefault="00C220DB" w:rsidP="00962895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D2C73" w:rsidP="008D2C73" w:rsidR="00E35D2E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Unovčenje imovine</w:t>
      </w:r>
    </w:p>
    <w:p w:rsidRDefault="009A78BF" w:rsidP="006053D2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bilo unovčenja imovine stečajnog dužnika</w:t>
      </w:r>
      <w:r w:rsidR="00285F0E" w:rsidRPr="00285F0E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9762B" w:rsidP="00AC3658" w:rsidR="00C9762B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FD04C1" w:rsidP="00025A44" w:rsidR="00FD04C1" w:rsidRPr="00025A44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025A44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5F1F6E" w:rsidP="005F1F6E" w:rsidR="005F1F6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85F0E" w:rsidP="005F1F6E" w:rsidR="005F1F6E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vjerovnik</w:t>
      </w:r>
      <w:r w:rsidR="003F5C33">
        <w:rPr>
          <w:rFonts w:hAnsi="Times New Roman" w:ascii="Times New Roman"/>
          <w:sz w:val="24"/>
          <w:szCs w:val="24"/>
          <w:lang w:val="pl-PL"/>
        </w:rPr>
        <w:t xml:space="preserve"> nadalje</w:t>
      </w:r>
      <w:r w:rsidR="00896370">
        <w:rPr>
          <w:rFonts w:hAnsi="Times New Roman" w:ascii="Times New Roman"/>
          <w:sz w:val="24"/>
          <w:szCs w:val="24"/>
          <w:lang w:val="pl-PL"/>
        </w:rPr>
        <w:t xml:space="preserve"> raspolaže  imovinom koja je</w:t>
      </w:r>
      <w:r>
        <w:rPr>
          <w:rFonts w:hAnsi="Times New Roman" w:ascii="Times New Roman"/>
          <w:sz w:val="24"/>
          <w:szCs w:val="24"/>
          <w:lang w:val="pl-PL"/>
        </w:rPr>
        <w:t xml:space="preserve"> opterećena razlučnim pravom i to:</w:t>
      </w:r>
    </w:p>
    <w:p w:rsidRDefault="00896370" w:rsidP="00896370" w:rsidR="00896370" w:rsidRPr="00896370">
      <w:pPr>
        <w:rPr>
          <w:rFonts w:hAnsi="Times New Roman" w:ascii="Times New Roman"/>
          <w:sz w:val="24"/>
          <w:szCs w:val="24"/>
          <w:lang w:val="pl-PL"/>
        </w:rPr>
      </w:pPr>
    </w:p>
    <w:p w:rsidRDefault="00896370" w:rsidP="00896370" w:rsidR="00896370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896370">
        <w:rPr>
          <w:rFonts w:hAnsi="Times New Roman" w:ascii="Times New Roman"/>
          <w:sz w:val="24"/>
          <w:szCs w:val="24"/>
          <w:lang w:val="pl-PL"/>
        </w:rPr>
        <w:t>K.O. 999901, Grad Zagreb, z.k.ul. 2603,broj kat. Čestice2373/2, oznaka zemljišta ULIČNA NAJMNA KUĆA POP.BROJ 3897 I DVORIŠNA POSLOVNA ZGRADA, DVORIŠTE I VRT u MARTIĆEVOJ ULICI BROJ 17, površina 562,8 čhv, 2023 m2, sadržaj upisa: 5. Suvlasnički dio s neodređenim omjerom ETAŽNO VLASNIŠTVO (E-5), 1. Garaža- prva lijevo od ulaza u dvorišnoj zgradi</w:t>
      </w:r>
    </w:p>
    <w:p w:rsidRDefault="00F142C9" w:rsidP="00896370" w:rsidR="00F142C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FD13A4" w:rsidP="00896370" w:rsidR="00F142C9" w:rsidRPr="00896370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</w:t>
      </w:r>
      <w:r w:rsidR="00F142C9">
        <w:rPr>
          <w:rFonts w:hAnsi="Times New Roman" w:ascii="Times New Roman"/>
          <w:sz w:val="24"/>
          <w:szCs w:val="24"/>
          <w:lang w:val="pl-PL"/>
        </w:rPr>
        <w:t xml:space="preserve">luci Skupštine vjerovnika od 25 siječnja 2018. Godine izvršio sam uvide  u ovršne postupke Ovr6233/10, Ovr 2629/11 te Ovr 4152/12 kao i stupio u kontakt s Gradskim stambenim komunalnim i drugim institucija s ciljem da dođem do podataka o kojoj se točno nekretnini radi kao i površini iste. Na temelju provedenih radnji nisam uspio dobiti podatak o kojoj se točno nekretnini radi i koja je točna površina predmetne nekretnine. 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F142C9" w:rsidP="00F142C9" w:rsidR="00F142C9">
      <w:pPr>
        <w:pStyle w:val="Odlomakpopisa"/>
        <w:rPr>
          <w:rFonts w:hAnsi="Times New Roman" w:ascii="Times New Roman"/>
          <w:b/>
          <w:sz w:val="24"/>
          <w:szCs w:val="24"/>
          <w:lang w:val="pl-PL"/>
        </w:rPr>
      </w:pPr>
    </w:p>
    <w:p w:rsidRDefault="00F142C9" w:rsidP="00F142C9" w:rsidR="00F142C9">
      <w:pPr>
        <w:pStyle w:val="Odlomakpopisa"/>
        <w:rPr>
          <w:rFonts w:hAnsi="Times New Roman" w:ascii="Times New Roman"/>
          <w:b/>
          <w:sz w:val="24"/>
          <w:szCs w:val="24"/>
          <w:lang w:val="pl-PL"/>
        </w:rPr>
      </w:pPr>
    </w:p>
    <w:p w:rsidRDefault="00FD13A4" w:rsidP="00F142C9" w:rsidR="00FD13A4">
      <w:pPr>
        <w:pStyle w:val="Odlomakpopisa"/>
        <w:rPr>
          <w:rFonts w:hAnsi="Times New Roman" w:ascii="Times New Roman"/>
          <w:b/>
          <w:sz w:val="24"/>
          <w:szCs w:val="24"/>
          <w:lang w:val="pl-PL"/>
        </w:rPr>
      </w:pPr>
    </w:p>
    <w:p w:rsidRDefault="001E04B9" w:rsidP="00CB764A" w:rsidR="00C9762B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lastRenderedPageBreak/>
        <w:t>P</w:t>
      </w:r>
      <w:r w:rsidR="006053D2">
        <w:rPr>
          <w:rFonts w:hAnsi="Times New Roman" w:ascii="Times New Roman"/>
          <w:b/>
          <w:sz w:val="24"/>
          <w:szCs w:val="24"/>
          <w:lang w:val="pl-PL"/>
        </w:rPr>
        <w:t xml:space="preserve">rimitci izdaci u razdoblju </w:t>
      </w:r>
      <w:r w:rsidR="000D189E">
        <w:rPr>
          <w:rFonts w:hAnsi="Times New Roman" w:ascii="Times New Roman"/>
          <w:b/>
          <w:sz w:val="24"/>
          <w:szCs w:val="24"/>
          <w:lang w:val="pl-PL"/>
        </w:rPr>
        <w:t>od</w:t>
      </w:r>
      <w:r w:rsidR="000D189E" w:rsidRPr="000D189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FD6FE1">
        <w:rPr>
          <w:rFonts w:hAnsi="Times New Roman" w:ascii="Times New Roman"/>
          <w:b/>
          <w:sz w:val="24"/>
          <w:szCs w:val="24"/>
          <w:lang w:val="pl-PL"/>
        </w:rPr>
        <w:t>01.0</w:t>
      </w:r>
      <w:r w:rsidR="00F71027">
        <w:rPr>
          <w:rFonts w:hAnsi="Times New Roman" w:ascii="Times New Roman"/>
          <w:b/>
          <w:sz w:val="24"/>
          <w:szCs w:val="24"/>
          <w:lang w:val="pl-PL"/>
        </w:rPr>
        <w:t>6</w:t>
      </w:r>
      <w:r w:rsidR="00FD6FE1">
        <w:rPr>
          <w:rFonts w:hAnsi="Times New Roman" w:ascii="Times New Roman"/>
          <w:b/>
          <w:sz w:val="24"/>
          <w:szCs w:val="24"/>
          <w:lang w:val="pl-PL"/>
        </w:rPr>
        <w:t>.2018.</w:t>
      </w:r>
      <w:r w:rsidR="000D189E" w:rsidRPr="00CB764A">
        <w:rPr>
          <w:rFonts w:hAnsi="Times New Roman" w:ascii="Times New Roman"/>
          <w:b/>
          <w:sz w:val="24"/>
          <w:szCs w:val="24"/>
          <w:lang w:val="pl-PL"/>
        </w:rPr>
        <w:t>do dana</w:t>
      </w:r>
      <w:r w:rsidR="000D189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FD6FE1">
        <w:rPr>
          <w:rFonts w:hAnsi="Times New Roman" w:ascii="Times New Roman"/>
          <w:b/>
          <w:sz w:val="24"/>
          <w:szCs w:val="24"/>
          <w:lang w:val="pl-PL"/>
        </w:rPr>
        <w:t>01.0</w:t>
      </w:r>
      <w:r w:rsidR="00F71027">
        <w:rPr>
          <w:rFonts w:hAnsi="Times New Roman" w:ascii="Times New Roman"/>
          <w:b/>
          <w:sz w:val="24"/>
          <w:szCs w:val="24"/>
          <w:lang w:val="pl-PL"/>
        </w:rPr>
        <w:t>9</w:t>
      </w:r>
      <w:r w:rsidR="00FD6FE1">
        <w:rPr>
          <w:rFonts w:hAnsi="Times New Roman" w:ascii="Times New Roman"/>
          <w:b/>
          <w:sz w:val="24"/>
          <w:szCs w:val="24"/>
          <w:lang w:val="pl-PL"/>
        </w:rPr>
        <w:t>.2018.</w:t>
      </w:r>
    </w:p>
    <w:p w:rsidRDefault="00896370" w:rsidP="006053D2" w:rsidR="006053D2">
      <w:pPr>
        <w:pStyle w:val="Odlomakpopisa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Nije bilo primitakana žiro račun stečajnoga dužnika ni isplata u navedenom razdoblju.</w:t>
      </w:r>
    </w:p>
    <w:p w:rsidRDefault="00896370" w:rsidP="006053D2" w:rsidR="00896370">
      <w:pPr>
        <w:pStyle w:val="Odlomakpopisa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Stanje poslovnog računa  je 0,00kn</w:t>
      </w:r>
    </w:p>
    <w:p w:rsidRDefault="006053D2" w:rsidP="006053D2" w:rsidR="006053D2" w:rsidRPr="006053D2">
      <w:pPr>
        <w:ind w:left="360"/>
        <w:rPr>
          <w:rFonts w:hAnsi="Times New Roman" w:ascii="Times New Roman"/>
          <w:b/>
          <w:sz w:val="24"/>
          <w:szCs w:val="24"/>
          <w:lang w:val="pl-PL"/>
        </w:rPr>
      </w:pPr>
    </w:p>
    <w:p w:rsidRDefault="00803793" w:rsidP="00803793" w:rsidR="0080379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D189E" w:rsidP="00803793" w:rsidR="000D189E" w:rsidRPr="00896370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F660F" w:rsidP="00B11C0F" w:rsidR="007F660F">
      <w:pPr>
        <w:rPr>
          <w:rFonts w:hAnsi="Times New Roman" w:ascii="Times New Roman"/>
          <w:sz w:val="24"/>
          <w:szCs w:val="24"/>
          <w:lang w:val="pl-PL"/>
        </w:rPr>
      </w:pPr>
    </w:p>
    <w:p w:rsidRDefault="00002692" w:rsidP="00126FBF" w:rsidR="00002692">
      <w:pPr>
        <w:rPr>
          <w:rFonts w:hAnsi="Times New Roman" w:ascii="Times New Roman"/>
          <w:sz w:val="24"/>
          <w:szCs w:val="24"/>
          <w:lang w:val="pl-PL"/>
        </w:rPr>
      </w:pPr>
    </w:p>
    <w:p w:rsidRDefault="00002692" w:rsidP="00002692" w:rsidR="00002692">
      <w:pPr>
        <w:rPr>
          <w:rFonts w:hAnsi="Times New Roman" w:ascii="Times New Roman"/>
          <w:b/>
          <w:sz w:val="24"/>
          <w:szCs w:val="24"/>
          <w:lang w:val="pl-PL"/>
        </w:rPr>
      </w:pPr>
      <w:r w:rsidRPr="00757FC0">
        <w:rPr>
          <w:rFonts w:hAnsi="Times New Roman" w:ascii="Times New Roman"/>
          <w:b/>
          <w:sz w:val="24"/>
          <w:szCs w:val="24"/>
          <w:lang w:val="pl-PL"/>
        </w:rPr>
        <w:t>VJEROVNICI STEČAJNE MASE I NJIHOVO NAMIRENJE</w:t>
      </w:r>
      <w:r w:rsidR="00B347C4">
        <w:rPr>
          <w:rFonts w:hAnsi="Times New Roman" w:ascii="Times New Roman"/>
          <w:b/>
          <w:sz w:val="24"/>
          <w:szCs w:val="24"/>
          <w:lang w:val="pl-PL"/>
        </w:rPr>
        <w:t xml:space="preserve"> NEISPLAĆENO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145"/>
        <w:gridCol w:w="1917"/>
      </w:tblGrid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B347C4">
              <w:rPr>
                <w:rFonts w:hAnsi="Times New Roman" w:ascii="Times New Roman"/>
                <w:b/>
                <w:sz w:val="24"/>
                <w:szCs w:val="24"/>
              </w:rPr>
              <w:t>SVRHA/VRSTA TROŠKA</w:t>
            </w:r>
          </w:p>
        </w:tc>
        <w:tc>
          <w:tcPr>
            <w:tcW w:type="dxa" w:w="1917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B347C4">
              <w:rPr>
                <w:rFonts w:hAnsi="Times New Roman" w:ascii="Times New Roman"/>
                <w:b/>
                <w:sz w:val="24"/>
                <w:szCs w:val="24"/>
              </w:rPr>
              <w:t>IZNOS u kn</w:t>
            </w:r>
          </w:p>
        </w:tc>
      </w:tr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B347C4">
              <w:rPr>
                <w:rFonts w:hAnsi="Times New Roman" w:ascii="Times New Roman"/>
                <w:b/>
                <w:sz w:val="24"/>
                <w:szCs w:val="24"/>
              </w:rPr>
              <w:t>Vođenje računovodstva u stečaju</w:t>
            </w:r>
          </w:p>
        </w:tc>
        <w:tc>
          <w:tcPr>
            <w:tcW w:type="dxa" w:w="1917"/>
          </w:tcPr>
          <w:p w:rsidRDefault="00F71027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</w:t>
            </w:r>
            <w:r w:rsidR="00B347C4">
              <w:rPr>
                <w:rFonts w:hAnsi="Times New Roman" w:ascii="Times New Roman"/>
                <w:b/>
                <w:sz w:val="24"/>
                <w:szCs w:val="24"/>
              </w:rPr>
              <w:t>.75</w:t>
            </w:r>
            <w:r w:rsidR="00B347C4" w:rsidRPr="00B347C4">
              <w:rPr>
                <w:rFonts w:hAnsi="Times New Roman" w:ascii="Times New Roman"/>
                <w:b/>
                <w:sz w:val="24"/>
                <w:szCs w:val="24"/>
              </w:rPr>
              <w:t>0,00</w:t>
            </w:r>
          </w:p>
        </w:tc>
      </w:tr>
      <w:tr w:rsidTr="006F2E2A" w:rsidR="00B347C4" w:rsidRPr="00B347C4">
        <w:tc>
          <w:tcPr>
            <w:tcW w:type="dxa" w:w="7145"/>
          </w:tcPr>
          <w:p w:rsidRDefault="008A29FE" w:rsidP="0081741F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Komunalna naknada</w:t>
            </w:r>
            <w:r w:rsidR="00950FAC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,nak</w:t>
            </w:r>
            <w:r w:rsidR="0081741F">
              <w:rPr>
                <w:rFonts w:hAnsi="Times New Roman" w:ascii="Times New Roman"/>
                <w:b/>
                <w:sz w:val="24"/>
                <w:szCs w:val="24"/>
              </w:rPr>
              <w:t xml:space="preserve">nada za </w:t>
            </w:r>
            <w:proofErr w:type="spellStart"/>
            <w:r w:rsidR="0081741F">
              <w:rPr>
                <w:rFonts w:hAnsi="Times New Roman" w:ascii="Times New Roman"/>
                <w:b/>
                <w:sz w:val="24"/>
                <w:szCs w:val="24"/>
              </w:rPr>
              <w:t>uređ</w:t>
            </w:r>
            <w:proofErr w:type="spellEnd"/>
            <w:r w:rsidR="0081741F">
              <w:rPr>
                <w:rFonts w:hAnsi="Times New Roman" w:ascii="Times New Roman"/>
                <w:b/>
                <w:sz w:val="24"/>
                <w:szCs w:val="24"/>
              </w:rPr>
              <w:t xml:space="preserve"> voda i pričuva do 01.03.18.</w:t>
            </w:r>
          </w:p>
        </w:tc>
        <w:tc>
          <w:tcPr>
            <w:tcW w:type="dxa" w:w="1917"/>
          </w:tcPr>
          <w:p w:rsidRDefault="008A29FE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8.204,76</w:t>
            </w:r>
          </w:p>
        </w:tc>
      </w:tr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917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917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B347C4">
              <w:rPr>
                <w:rFonts w:hAnsi="Times New Roman" w:ascii="Times New Roman"/>
                <w:b/>
                <w:sz w:val="24"/>
                <w:szCs w:val="24"/>
              </w:rPr>
              <w:t>U K U P N O</w:t>
            </w:r>
          </w:p>
        </w:tc>
        <w:tc>
          <w:tcPr>
            <w:tcW w:type="dxa" w:w="1917"/>
          </w:tcPr>
          <w:p w:rsidRDefault="00FD6FE1" w:rsidP="00F71027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</w:t>
            </w:r>
            <w:r w:rsidR="00F71027">
              <w:rPr>
                <w:rFonts w:hAnsi="Times New Roman" w:ascii="Times New Roman"/>
                <w:b/>
                <w:sz w:val="24"/>
                <w:szCs w:val="24"/>
              </w:rPr>
              <w:t>7</w:t>
            </w:r>
            <w:r w:rsidR="008A29FE">
              <w:rPr>
                <w:rFonts w:hAnsi="Times New Roman" w:ascii="Times New Roman"/>
                <w:b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954,76</w:t>
            </w:r>
          </w:p>
        </w:tc>
      </w:tr>
    </w:tbl>
    <w:p w:rsidRDefault="00B347C4" w:rsidP="00002692" w:rsidR="00B347C4" w:rsidRPr="00757FC0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40427A" w:rsidP="00B11C0F" w:rsidR="0040427A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B11C0F" w:rsidP="00337F4F" w:rsidR="00885A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</w:t>
      </w:r>
      <w:r w:rsidR="00100B5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 o</w:t>
      </w:r>
      <w:r w:rsidR="009B21DE">
        <w:rPr>
          <w:rFonts w:hAnsi="Times New Roman" w:ascii="Times New Roman"/>
          <w:sz w:val="24"/>
          <w:szCs w:val="24"/>
          <w:lang w:val="pl-PL"/>
        </w:rPr>
        <w:t xml:space="preserve">d </w:t>
      </w:r>
      <w:r w:rsidR="008A29FE">
        <w:rPr>
          <w:rFonts w:hAnsi="Times New Roman" w:ascii="Times New Roman"/>
          <w:sz w:val="24"/>
          <w:szCs w:val="24"/>
          <w:lang w:val="pl-PL"/>
        </w:rPr>
        <w:t>01.0</w:t>
      </w:r>
      <w:r w:rsidR="00F71027">
        <w:rPr>
          <w:rFonts w:hAnsi="Times New Roman" w:ascii="Times New Roman"/>
          <w:sz w:val="24"/>
          <w:szCs w:val="24"/>
          <w:lang w:val="pl-PL"/>
        </w:rPr>
        <w:t>9</w:t>
      </w:r>
      <w:r w:rsidR="008A29FE">
        <w:rPr>
          <w:rFonts w:hAnsi="Times New Roman" w:ascii="Times New Roman"/>
          <w:sz w:val="24"/>
          <w:szCs w:val="24"/>
          <w:lang w:val="pl-PL"/>
        </w:rPr>
        <w:t>.2018.</w:t>
      </w:r>
    </w:p>
    <w:p w:rsidRDefault="00D92C6E" w:rsidP="00337F4F" w:rsidR="00885A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Poduzet će se radnje</w:t>
      </w:r>
      <w:r w:rsidR="00CE088A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79089D">
        <w:rPr>
          <w:rFonts w:hAnsi="Times New Roman" w:ascii="Times New Roman"/>
          <w:sz w:val="24"/>
          <w:szCs w:val="24"/>
          <w:lang w:val="pl-PL"/>
        </w:rPr>
        <w:t xml:space="preserve">smjerene na unovčenje nekretnine stečajnog dužnika. </w:t>
      </w:r>
    </w:p>
    <w:p w:rsidRDefault="00D92C6E" w:rsidP="00337F4F" w:rsidR="00D92C6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151E" w:rsidP="000E1F39" w:rsidR="0037151E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F71027" w:rsidP="00706FEC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Zagreb: 27.11</w:t>
      </w:r>
      <w:r w:rsidR="00B11C0F">
        <w:rPr>
          <w:rFonts w:hAnsi="Times New Roman" w:ascii="Times New Roman"/>
          <w:sz w:val="24"/>
          <w:szCs w:val="24"/>
          <w:lang w:val="pl-PL"/>
        </w:rPr>
        <w:t>.201</w:t>
      </w:r>
      <w:r w:rsidR="00B347C4">
        <w:rPr>
          <w:rFonts w:hAnsi="Times New Roman" w:ascii="Times New Roman"/>
          <w:sz w:val="24"/>
          <w:szCs w:val="24"/>
          <w:lang w:val="pl-PL"/>
        </w:rPr>
        <w:t>8</w:t>
      </w:r>
      <w:r w:rsidR="00B11C0F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B11C0F">
        <w:rPr>
          <w:rFonts w:hAnsi="Times New Roman" w:ascii="Times New Roman"/>
          <w:sz w:val="24"/>
          <w:szCs w:val="24"/>
          <w:lang w:val="pl-PL"/>
        </w:rPr>
        <w:t xml:space="preserve">       </w:t>
      </w:r>
      <w:r w:rsidR="000E1F39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C61F72" w:rsidR="00C61F72" w:rsidRPr="000E1F39">
      <w:pPr>
        <w:rPr>
          <w:lang w:val="pl-PL"/>
        </w:rPr>
      </w:pPr>
    </w:p>
    <w:sectPr w:rsidSect="00701E0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E4ACB"/>
    <w:multiLevelType w:val="hybridMultilevel"/>
    <w:tmpl w:val="E0CA23F6"/>
    <w:lvl w:tplc="56882F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1A48DF"/>
    <w:multiLevelType w:val="hybridMultilevel"/>
    <w:tmpl w:val="DCAEB68A"/>
    <w:lvl w:tplc="DF4639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F058DF"/>
    <w:multiLevelType w:val="hybridMultilevel"/>
    <w:tmpl w:val="E2C64F0A"/>
    <w:lvl w:tplc="849E28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FA6BE9"/>
    <w:multiLevelType w:val="multilevel"/>
    <w:tmpl w:val="53AC50C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">
    <w:nsid w:val="3F752A05"/>
    <w:multiLevelType w:val="hybridMultilevel"/>
    <w:tmpl w:val="F508B5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4D12925"/>
    <w:multiLevelType w:val="hybridMultilevel"/>
    <w:tmpl w:val="1A0C9B56"/>
    <w:lvl w:tplc="6238755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5F0228E1"/>
    <w:multiLevelType w:val="hybridMultilevel"/>
    <w:tmpl w:val="2D6A8080"/>
    <w:lvl w:tplc="4AF030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4E5F8A"/>
    <w:multiLevelType w:val="hybridMultilevel"/>
    <w:tmpl w:val="08969E0E"/>
    <w:lvl w:tplc="77A80362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08491D"/>
    <w:multiLevelType w:val="hybridMultilevel"/>
    <w:tmpl w:val="4FD4F4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8066062"/>
    <w:multiLevelType w:val="hybridMultilevel"/>
    <w:tmpl w:val="711A8962"/>
    <w:lvl w:tplc="8DE635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10"/>
  </w:num>
  <w:num w:numId="7">
    <w:abstractNumId w:val="3"/>
  </w:num>
  <w:num w:numId="8">
    <w:abstractNumId w:val="8"/>
  </w:num>
  <w:num w:numId="9">
    <w:abstractNumId w:val="9"/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2692"/>
    <w:rsid w:val="00025A44"/>
    <w:rsid w:val="000377FE"/>
    <w:rsid w:val="000429F9"/>
    <w:rsid w:val="00045C03"/>
    <w:rsid w:val="0005174A"/>
    <w:rsid w:val="00080530"/>
    <w:rsid w:val="000D189E"/>
    <w:rsid w:val="000E1F39"/>
    <w:rsid w:val="000E2940"/>
    <w:rsid w:val="00100B5B"/>
    <w:rsid w:val="00126FBF"/>
    <w:rsid w:val="001C3620"/>
    <w:rsid w:val="001E04B9"/>
    <w:rsid w:val="00225E54"/>
    <w:rsid w:val="00257AC0"/>
    <w:rsid w:val="002732FC"/>
    <w:rsid w:val="00285F0E"/>
    <w:rsid w:val="00292E1A"/>
    <w:rsid w:val="00327FD7"/>
    <w:rsid w:val="00337F4F"/>
    <w:rsid w:val="00350F9C"/>
    <w:rsid w:val="0037151E"/>
    <w:rsid w:val="003924C7"/>
    <w:rsid w:val="003A0F07"/>
    <w:rsid w:val="003D2615"/>
    <w:rsid w:val="003F5C33"/>
    <w:rsid w:val="0040427A"/>
    <w:rsid w:val="0040444A"/>
    <w:rsid w:val="00411F8C"/>
    <w:rsid w:val="004C6447"/>
    <w:rsid w:val="004F006F"/>
    <w:rsid w:val="005A34F7"/>
    <w:rsid w:val="005F1F6E"/>
    <w:rsid w:val="006053D2"/>
    <w:rsid w:val="0063547B"/>
    <w:rsid w:val="006562CD"/>
    <w:rsid w:val="006672B7"/>
    <w:rsid w:val="00701E03"/>
    <w:rsid w:val="00706FEC"/>
    <w:rsid w:val="00786C82"/>
    <w:rsid w:val="0079089D"/>
    <w:rsid w:val="007B1AD5"/>
    <w:rsid w:val="007B59AB"/>
    <w:rsid w:val="007D4CAA"/>
    <w:rsid w:val="007E5DE5"/>
    <w:rsid w:val="007F660F"/>
    <w:rsid w:val="00803793"/>
    <w:rsid w:val="0081741F"/>
    <w:rsid w:val="008512FB"/>
    <w:rsid w:val="00885A07"/>
    <w:rsid w:val="00896370"/>
    <w:rsid w:val="008A29FE"/>
    <w:rsid w:val="008C1755"/>
    <w:rsid w:val="008D2C73"/>
    <w:rsid w:val="00936F38"/>
    <w:rsid w:val="00937CFD"/>
    <w:rsid w:val="00944B26"/>
    <w:rsid w:val="00947332"/>
    <w:rsid w:val="00950FAC"/>
    <w:rsid w:val="00962895"/>
    <w:rsid w:val="00970026"/>
    <w:rsid w:val="00975DD5"/>
    <w:rsid w:val="00982234"/>
    <w:rsid w:val="009A1D9D"/>
    <w:rsid w:val="009A78BF"/>
    <w:rsid w:val="009B21DE"/>
    <w:rsid w:val="009C029D"/>
    <w:rsid w:val="009F047D"/>
    <w:rsid w:val="009F2D2E"/>
    <w:rsid w:val="00AB344E"/>
    <w:rsid w:val="00AC3658"/>
    <w:rsid w:val="00AE1B7B"/>
    <w:rsid w:val="00B11C0F"/>
    <w:rsid w:val="00B347C4"/>
    <w:rsid w:val="00B46174"/>
    <w:rsid w:val="00C220DB"/>
    <w:rsid w:val="00C407D4"/>
    <w:rsid w:val="00C61F72"/>
    <w:rsid w:val="00C84D77"/>
    <w:rsid w:val="00C9762B"/>
    <w:rsid w:val="00CB764A"/>
    <w:rsid w:val="00CD3204"/>
    <w:rsid w:val="00CE088A"/>
    <w:rsid w:val="00D0551B"/>
    <w:rsid w:val="00D37A20"/>
    <w:rsid w:val="00D44803"/>
    <w:rsid w:val="00D518A7"/>
    <w:rsid w:val="00D92C6E"/>
    <w:rsid w:val="00DA0260"/>
    <w:rsid w:val="00DD5F65"/>
    <w:rsid w:val="00E33619"/>
    <w:rsid w:val="00E35D2E"/>
    <w:rsid w:val="00ED02FF"/>
    <w:rsid w:val="00F142C9"/>
    <w:rsid w:val="00F71027"/>
    <w:rsid w:val="00FD04C1"/>
    <w:rsid w:val="00FD13A4"/>
    <w:rsid w:val="00FD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59AB"/>
    <w:pPr>
      <w:ind w:left="720"/>
      <w:contextualSpacing/>
    </w:pPr>
  </w:style>
  <w:style w:styleId="Bezproreda" w:type="paragraph">
    <w:name w:val="No Spacing"/>
    <w:uiPriority w:val="1"/>
    <w:qFormat/>
    <w:rsid w:val="00D4480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AC3658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ijeloteksta" w:type="paragraph">
    <w:name w:val="Body Text"/>
    <w:basedOn w:val="Normal"/>
    <w:link w:val="TijelotekstaChar"/>
    <w:rsid w:val="003D2615"/>
    <w:pPr>
      <w:spacing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D26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FEC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2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D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D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D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D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59AB"/>
    <w:pPr>
      <w:ind w:left="720"/>
      <w:contextualSpacing/>
    </w:pPr>
  </w:style>
  <w:style w:styleId="Bezproreda" w:type="paragraph">
    <w:name w:val="No Spacing"/>
    <w:uiPriority w:val="1"/>
    <w:qFormat/>
    <w:rsid w:val="00D4480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AC3658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ijeloteksta" w:type="paragraph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D26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FEC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2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D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D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D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D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1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802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84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54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39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39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93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308</properties:Words>
  <properties:Characters>1784</properties:Characters>
  <properties:Lines>75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2018-12-04T13:25:00Z</dcterms:created>
  <dc:creator>ADMINIBM</dc:creator>
  <cp:lastModifiedBy>Valentina Gabud</cp:lastModifiedBy>
  <cp:lastPrinted>2016-12-19T12:43:00Z</cp:lastPrinted>
  <dcterms:modified xmlns:xsi="http://www.w3.org/2001/XMLSchema-instance" xsi:type="dcterms:W3CDTF">2018-12-12T07:35:00Z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St-5571/2016-36 / Podnesak - Izvješće stečajnog upravitelja (O20 Izvješće stečajnoga upravitelja o tijeku stečajnoga postupka i o stanju stečajne mase Minimoto d.o.o. u stečaju 01.09.2018..docx)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