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18db" w14:paraId="f6e18db" w:rsidRDefault="00F508B5" w:rsidP="00F508B5" w:rsidR="00F508B5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508B5" w:rsidP="00F508B5" w:rsidR="00F508B5">
      <w:pPr>
        <w:spacing w:after="0"/>
        <w:jc w:val="both"/>
      </w:pPr>
      <w:r>
        <w:t xml:space="preserve">       REPUBLIKA HRVATSKA</w:t>
      </w:r>
    </w:p>
    <w:p w:rsidRDefault="00F508B5" w:rsidP="00F508B5" w:rsidR="00F508B5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508B5" w:rsidP="00F508B5" w:rsidR="00F508B5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508B5" w:rsidP="00F508B5" w:rsidR="00F508B5">
      <w:pPr>
        <w:spacing w:after="0"/>
        <w:rPr>
          <w:bCs/>
        </w:rPr>
      </w:pPr>
    </w:p>
    <w:p w:rsidRDefault="00F508B5" w:rsidP="00F508B5" w:rsidR="00F508B5">
      <w:pPr>
        <w:spacing w:after="0"/>
        <w:ind w:left="5664"/>
      </w:pPr>
      <w:r>
        <w:t>Poslovni broj: 3 St-1159/16-9</w:t>
      </w:r>
    </w:p>
    <w:p w:rsidRDefault="00F508B5" w:rsidP="00F508B5" w:rsidR="00F508B5">
      <w:pPr>
        <w:spacing w:after="0"/>
        <w:rPr>
          <w:b/>
        </w:rPr>
      </w:pPr>
    </w:p>
    <w:p w:rsidRDefault="00F508B5" w:rsidP="00F508B5" w:rsidR="00F508B5">
      <w:pPr>
        <w:spacing w:after="0"/>
        <w:rPr>
          <w:b/>
        </w:rPr>
      </w:pPr>
    </w:p>
    <w:p w:rsidRDefault="00F508B5" w:rsidP="00F508B5" w:rsidR="00F508B5">
      <w:pPr>
        <w:spacing w:after="0"/>
        <w:ind w:firstLine="708" w:left="5664"/>
        <w:rPr>
          <w:b/>
        </w:rPr>
      </w:pPr>
    </w:p>
    <w:p w:rsidRDefault="00F508B5" w:rsidP="00F508B5" w:rsidR="00F508B5">
      <w:pPr>
        <w:spacing w:after="0"/>
        <w:jc w:val="center"/>
      </w:pPr>
      <w:r>
        <w:t>U   I M E   R E P U B L I K E   H R V A T S K E</w:t>
      </w:r>
    </w:p>
    <w:p w:rsidRDefault="00F508B5" w:rsidP="00F508B5" w:rsidR="00F508B5">
      <w:pPr>
        <w:spacing w:after="0"/>
        <w:rPr>
          <w:b/>
        </w:rPr>
      </w:pPr>
    </w:p>
    <w:p w:rsidRDefault="00F508B5" w:rsidP="00F508B5" w:rsidR="00F508B5">
      <w:pPr>
        <w:spacing w:after="0"/>
        <w:jc w:val="center"/>
      </w:pPr>
      <w:r>
        <w:t>R J E Š E N J E</w:t>
      </w:r>
    </w:p>
    <w:p w:rsidRDefault="00F508B5" w:rsidP="00F508B5" w:rsidR="00F508B5">
      <w:pPr>
        <w:spacing w:after="0"/>
        <w:jc w:val="center"/>
      </w:pPr>
    </w:p>
    <w:p w:rsidRDefault="00F508B5" w:rsidP="00F508B5" w:rsidR="00F508B5">
      <w:pPr>
        <w:spacing w:after="0"/>
        <w:jc w:val="both"/>
        <w:rPr>
          <w:b/>
        </w:rPr>
      </w:pPr>
    </w:p>
    <w:p w:rsidRDefault="00F508B5" w:rsidP="00F508B5" w:rsidR="00F508B5">
      <w:pPr>
        <w:spacing w:after="0"/>
        <w:jc w:val="both"/>
      </w:pPr>
      <w:r>
        <w:rPr>
          <w:b/>
        </w:rPr>
        <w:tab/>
      </w: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HASANI jednostavno društvo s ograničenom odgovornošću za usluge, skraćena tvrtka HASANI j.d.o.o. </w:t>
      </w:r>
      <w:proofErr w:type="spellStart"/>
      <w:r>
        <w:t>Kotoriba</w:t>
      </w:r>
      <w:proofErr w:type="spellEnd"/>
      <w:r>
        <w:t xml:space="preserve">, Kralja Tomislava 91, MBS: 070119581, OIB: 18858799193, radi otvaranja stečajnog postupka nad dužnikom, dana 14. lipnja 2017. godine,   </w:t>
      </w:r>
    </w:p>
    <w:p w:rsidRDefault="00F508B5" w:rsidP="00F508B5" w:rsidR="00F508B5">
      <w:pPr>
        <w:spacing w:after="0"/>
        <w:jc w:val="both"/>
      </w:pPr>
    </w:p>
    <w:p w:rsidRDefault="00F508B5" w:rsidP="00F508B5" w:rsidR="00F508B5">
      <w:pPr>
        <w:spacing w:after="0"/>
        <w:jc w:val="both"/>
        <w:rPr>
          <w:b/>
        </w:rPr>
      </w:pPr>
    </w:p>
    <w:p w:rsidRDefault="00F508B5" w:rsidP="00F508B5" w:rsidR="00F508B5">
      <w:pPr>
        <w:spacing w:after="0"/>
        <w:jc w:val="center"/>
      </w:pPr>
      <w:r>
        <w:t>r i j e š i o     j e</w:t>
      </w:r>
    </w:p>
    <w:p w:rsidRDefault="00F508B5" w:rsidP="00F508B5" w:rsidR="00F508B5">
      <w:pPr>
        <w:spacing w:after="0"/>
        <w:jc w:val="center"/>
      </w:pPr>
    </w:p>
    <w:p w:rsidRDefault="00F508B5" w:rsidP="00F508B5" w:rsidR="00F508B5">
      <w:pPr>
        <w:spacing w:after="0"/>
      </w:pPr>
    </w:p>
    <w:p w:rsidRDefault="00F508B5" w:rsidP="00F508B5" w:rsidR="00F508B5">
      <w:pPr>
        <w:spacing w:after="0"/>
        <w:ind w:firstLine="705"/>
        <w:jc w:val="both"/>
      </w:pPr>
      <w:r>
        <w:tab/>
        <w:t xml:space="preserve">I/ Otvara se stečajni postupak nad društvom HASANI jednostavno društvo s ograničenom odgovornošću za usluge, skraćena tvrtka HASANI j.d.o.o. </w:t>
      </w:r>
      <w:proofErr w:type="spellStart"/>
      <w:r>
        <w:t>Kotoriba</w:t>
      </w:r>
      <w:proofErr w:type="spellEnd"/>
      <w:r>
        <w:t xml:space="preserve">, Kralja Tomislava 91, MBS: 070119581, OIB: 18858799193, s danom 14. lipnja 2017. godine. </w:t>
      </w:r>
    </w:p>
    <w:p w:rsidRDefault="00F508B5" w:rsidP="00F508B5" w:rsidR="00F508B5">
      <w:pPr>
        <w:spacing w:after="0"/>
        <w:ind w:firstLine="705"/>
        <w:jc w:val="both"/>
      </w:pPr>
    </w:p>
    <w:p w:rsidRDefault="00F508B5" w:rsidP="00F508B5" w:rsidR="00F508B5">
      <w:pPr>
        <w:pStyle w:val="Odlomakpopisa"/>
        <w:spacing w:after="0"/>
        <w:ind w:firstLine="705"/>
      </w:pPr>
      <w:r>
        <w:t xml:space="preserve">II/ Za stečajnog upravitelja imenuje se Zorislav </w:t>
      </w:r>
      <w:proofErr w:type="spellStart"/>
      <w:r>
        <w:t>Novoselac</w:t>
      </w:r>
      <w:proofErr w:type="spellEnd"/>
      <w:r>
        <w:t xml:space="preserve"> iz Osijeka, Kapucinska 27/II, OIB: 35178090537.</w:t>
      </w:r>
    </w:p>
    <w:p w:rsidRDefault="00F508B5" w:rsidP="00F508B5" w:rsidR="00F508B5">
      <w:pPr>
        <w:spacing w:after="0"/>
        <w:ind w:firstLine="708"/>
        <w:jc w:val="both"/>
      </w:pPr>
      <w:r>
        <w:t xml:space="preserve"> </w:t>
      </w:r>
    </w:p>
    <w:p w:rsidRDefault="00F508B5" w:rsidP="00F508B5" w:rsidR="00F508B5">
      <w:pPr>
        <w:spacing w:after="0"/>
        <w:ind w:firstLine="705"/>
        <w:jc w:val="both"/>
      </w:pPr>
      <w:r>
        <w:tab/>
        <w:t xml:space="preserve">III/ Zaključuje se stečajni postupak nad društvom HASANI jednostavno društvo s ograničenom odgovornošću za usluge, skraćena tvrtka HASANI j.d.o.o. </w:t>
      </w:r>
      <w:proofErr w:type="spellStart"/>
      <w:r>
        <w:t>Kotoriba</w:t>
      </w:r>
      <w:proofErr w:type="spellEnd"/>
      <w:r>
        <w:t xml:space="preserve">, Kralja Tomislava 91, MBS: 070119581, OIB: 18858799193, s danom 14. lipnja 2017. godine, jer stečajna masa nije dostatna ni za pokriće troškova stečajnog postupka.     </w:t>
      </w:r>
    </w:p>
    <w:p w:rsidRDefault="00F508B5" w:rsidP="00F508B5" w:rsidR="00F508B5">
      <w:pPr>
        <w:spacing w:after="0"/>
        <w:ind w:firstLine="705"/>
        <w:jc w:val="both"/>
      </w:pPr>
    </w:p>
    <w:p w:rsidRDefault="00F508B5" w:rsidP="00F508B5" w:rsidR="00F508B5">
      <w:pPr>
        <w:spacing w:after="0"/>
        <w:ind w:firstLine="705"/>
        <w:jc w:val="both"/>
      </w:pPr>
      <w:r>
        <w:t xml:space="preserve">IV/ Ovlašćuje se stečajni upravitelj da može i nakon zaključenja stečajnog postupka u ime i za račun stečajne mase unovčiti imovinu dužnika i prikupljenim sredstvima namiriti nastale troškove stečajnog postupka, a neiskorišteni iznos uplatiti u Fond za namirenje troškova stečajnog postupka. </w:t>
      </w:r>
    </w:p>
    <w:p w:rsidRDefault="00F508B5" w:rsidP="00F508B5" w:rsidR="00F508B5">
      <w:pPr>
        <w:spacing w:after="0"/>
        <w:jc w:val="both"/>
      </w:pPr>
    </w:p>
    <w:p w:rsidRDefault="00F508B5" w:rsidP="00F508B5" w:rsidR="00F508B5">
      <w:pPr>
        <w:spacing w:after="0"/>
        <w:jc w:val="both"/>
      </w:pPr>
      <w:r>
        <w:tab/>
        <w:t xml:space="preserve">V/ Ovo rješenje i osnova zaključenja stečajnog postupka objavljuje se na e-Oglasnoj ploči suda s današnjim danom, </w:t>
      </w:r>
      <w:proofErr w:type="spellStart"/>
      <w:r>
        <w:t>zabilježuje</w:t>
      </w:r>
      <w:proofErr w:type="spellEnd"/>
      <w:r>
        <w:t xml:space="preserve"> se u sudskom registru ovoga suda, a nakon pravomoćnosti ovog rješenja društvo će se brisati iz sudskog registra ovoga suda. </w:t>
      </w:r>
    </w:p>
    <w:p w:rsidRDefault="00F508B5" w:rsidP="00F508B5" w:rsidR="00F508B5">
      <w:pPr>
        <w:spacing w:after="0"/>
        <w:jc w:val="center"/>
      </w:pPr>
      <w:r>
        <w:lastRenderedPageBreak/>
        <w:t>Obrazloženje</w:t>
      </w:r>
    </w:p>
    <w:p w:rsidRDefault="00F508B5" w:rsidP="00F508B5" w:rsidR="00F508B5">
      <w:pPr>
        <w:spacing w:after="0"/>
        <w:jc w:val="center"/>
      </w:pPr>
    </w:p>
    <w:p w:rsidRDefault="00F508B5" w:rsidP="00F508B5" w:rsidR="00F508B5">
      <w:pPr>
        <w:spacing w:after="0"/>
      </w:pPr>
    </w:p>
    <w:p w:rsidRDefault="00F508B5" w:rsidP="00F508B5" w:rsidR="00F508B5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15.12.2016. u Očevidniku redoslijeda osnova za plaćanje ima evidentirane neizvršene osnove za plaćanje u neprekinutom razdoblju od 120 dana u ukupnom iznosu od 21.238,91 kn u koji iznos je uračunata kamata i naknada Financijske agencije za provedbu ovrhe na novčanim sredstvima, da prema podacima o broju zaposlenih dostavljenim od Hrvatskog zavoda za mirovinsko osiguranje dužnik ima jednog zaposlenika, te da na dan 15.12.2016. u Jedinstvenom registru računa ima otvorene račune i oročena novčana sredstva kod Hrvatske poštanske banke d.d. </w:t>
      </w:r>
    </w:p>
    <w:p w:rsidRDefault="00F508B5" w:rsidP="00F508B5" w:rsidR="00F508B5">
      <w:pPr>
        <w:spacing w:after="0"/>
        <w:jc w:val="both"/>
      </w:pPr>
      <w:r>
        <w:tab/>
        <w:t>Na temelju takvog prijedloga predlagatelja ovaj sud donio je rješenje broj 3 St-1159/16-3 od 2.1.2017. kojim se pokreće prethodni postupak radi utvrđivanja uvjeta za otvaranje stečajnog postupka, te je ujedno zaključkom broj 3 St-1159/16-4 od 2.1.2017. naložio odgovornoj osobi dužnika da u roku od 15 dana dostavi popis imovine i obveza dužnika.</w:t>
      </w:r>
    </w:p>
    <w:p w:rsidRDefault="00F508B5" w:rsidP="00F508B5" w:rsidR="00F508B5">
      <w:pPr>
        <w:spacing w:after="0"/>
        <w:ind w:firstLine="705"/>
        <w:jc w:val="both"/>
      </w:pPr>
      <w:r>
        <w:t xml:space="preserve">Direktor društva, uredno pozvan, nije pristupio na ročište u prethodnom postupku. </w:t>
      </w:r>
    </w:p>
    <w:p w:rsidRDefault="00F508B5" w:rsidP="00F508B5" w:rsidR="00F508B5">
      <w:pPr>
        <w:spacing w:after="0"/>
        <w:ind w:firstLine="708"/>
        <w:jc w:val="both"/>
      </w:pPr>
      <w:r>
        <w:t xml:space="preserve">Prema stanju računa poreznog obveznika na dan 31.12.2016. dug dužnika prema RH Ministarstvu financija iznosi 15.249,55 kn. </w:t>
      </w:r>
    </w:p>
    <w:p w:rsidRDefault="00F508B5" w:rsidP="00F508B5" w:rsidR="00F508B5">
      <w:pPr>
        <w:spacing w:after="0"/>
        <w:ind w:firstLine="708"/>
        <w:jc w:val="both"/>
      </w:pPr>
      <w:r>
        <w:t xml:space="preserve">Uvidom u sustav e-zemljišne knjige sud je utvrdio da dužnik </w:t>
      </w:r>
      <w:proofErr w:type="spellStart"/>
      <w:r>
        <w:t>Hasani</w:t>
      </w:r>
      <w:proofErr w:type="spellEnd"/>
      <w:r>
        <w:t xml:space="preserve"> j.d.o.o. ne dolazi upisan kao vlasnik nekretnina.</w:t>
      </w:r>
    </w:p>
    <w:p w:rsidRDefault="00F508B5" w:rsidP="00F508B5" w:rsidR="00F508B5">
      <w:pPr>
        <w:spacing w:after="0"/>
        <w:ind w:firstLine="708"/>
        <w:jc w:val="both"/>
      </w:pPr>
      <w:r>
        <w:t>Sud je rješenjem broj 3 St-1159/16-8 od 5.4.2017. koje je objavljeno na e-Oglasnoj ploči suda 6.4.2017. pozvao vjerovnike stečajnog dužnika da u roku od 15 dana od dana objave na e-Oglasnoj ploči plate iznos od 5.000,00 kn na ime predujmljivanja troškova prethodnog i otvorenog stečajnog postupka, jer je utvrđeno da imovina dužnika koja bi ušla u stečajnu masu nije dostatna ni za namirenje troškova toga postupka.</w:t>
      </w:r>
    </w:p>
    <w:p w:rsidRDefault="00F508B5" w:rsidP="00F508B5" w:rsidR="00F508B5">
      <w:pPr>
        <w:spacing w:after="0"/>
        <w:ind w:firstLine="708"/>
        <w:jc w:val="both"/>
      </w:pPr>
      <w:r>
        <w:t xml:space="preserve">Vjerovnici predujam nisu platili.  </w:t>
      </w:r>
    </w:p>
    <w:p w:rsidRDefault="00F508B5" w:rsidP="00F508B5" w:rsidR="00F508B5">
      <w:pPr>
        <w:spacing w:after="0"/>
        <w:ind w:firstLine="708"/>
        <w:jc w:val="both"/>
      </w:pPr>
      <w:r>
        <w:t>Slijedom svega naprijed navedenog, proizlazi da se kod društva dužnika ispunio stečajni razlog nesposobnosti za plaćanje iz čl. 5. st. 2. Stečajnog zakona (</w:t>
      </w:r>
      <w:proofErr w:type="spellStart"/>
      <w:r>
        <w:t>N.N</w:t>
      </w:r>
      <w:proofErr w:type="spellEnd"/>
      <w:r>
        <w:t>. 71/15, dalje skraćeno: SZ-a).</w:t>
      </w:r>
    </w:p>
    <w:p w:rsidRDefault="00F508B5" w:rsidP="00F508B5" w:rsidR="00F508B5">
      <w:pPr>
        <w:spacing w:after="0"/>
        <w:jc w:val="both"/>
      </w:pPr>
      <w:r>
        <w:tab/>
        <w:t>Tijekom prethodnog postupka sud nije utvrdio da dužnik ima imovinu, odnosno imovinu koja je dostatna za pokriće troškova postupka.</w:t>
      </w:r>
    </w:p>
    <w:p w:rsidRDefault="00F508B5" w:rsidP="00F508B5" w:rsidR="00F508B5">
      <w:pPr>
        <w:spacing w:after="0"/>
        <w:ind w:firstLine="708"/>
        <w:jc w:val="both"/>
      </w:pPr>
      <w:r>
        <w:t>Temeljem odredbe članka 133. st. 1. SZ-a, sud je ovlastio stečajnog upravitelja da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F508B5" w:rsidP="00F508B5" w:rsidR="00F508B5">
      <w:pPr>
        <w:spacing w:after="0"/>
        <w:ind w:firstLine="708"/>
        <w:jc w:val="both"/>
      </w:pPr>
      <w:r>
        <w:t xml:space="preserve">Slijedom navedenog, sud je primjenom čl. 132. st. 1. i 2. SZ-a donio rješenje kojim se otvara i istovremeno zaključuje stečajni postupak nad društvom dužnika. </w:t>
      </w:r>
    </w:p>
    <w:p w:rsidRDefault="00F508B5" w:rsidP="00F508B5" w:rsidR="00F508B5">
      <w:pPr>
        <w:spacing w:after="0"/>
        <w:jc w:val="both"/>
      </w:pPr>
    </w:p>
    <w:p w:rsidRDefault="00F508B5" w:rsidP="00F508B5" w:rsidR="00F508B5">
      <w:pPr>
        <w:spacing w:after="0"/>
      </w:pPr>
    </w:p>
    <w:p w:rsidRDefault="00F508B5" w:rsidP="00F508B5" w:rsidR="00F508B5">
      <w:pPr>
        <w:spacing w:after="0"/>
      </w:pPr>
    </w:p>
    <w:p w:rsidRDefault="00F508B5" w:rsidP="00F508B5" w:rsidR="00F508B5">
      <w:pPr>
        <w:spacing w:after="0"/>
        <w:ind w:left="2832"/>
      </w:pPr>
      <w:r>
        <w:t>U  Varaždinu, 14. lipnja 2017. godine</w:t>
      </w:r>
    </w:p>
    <w:p w:rsidRDefault="00F508B5" w:rsidP="00F508B5" w:rsidR="00F508B5">
      <w:pPr>
        <w:spacing w:after="0"/>
        <w:ind w:left="2832"/>
      </w:pPr>
    </w:p>
    <w:p w:rsidRDefault="00F508B5" w:rsidP="00F508B5" w:rsidR="00F508B5">
      <w:pPr>
        <w:spacing w:after="0"/>
      </w:pPr>
    </w:p>
    <w:p w:rsidRDefault="00F508B5" w:rsidP="00F508B5" w:rsidR="00F508B5">
      <w:pPr>
        <w:spacing w:after="0"/>
      </w:pPr>
    </w:p>
    <w:p w:rsidRDefault="00F508B5" w:rsidP="00F508B5" w:rsidR="00F508B5">
      <w:pPr>
        <w:spacing w:after="0"/>
        <w:ind w:left="2832"/>
      </w:pPr>
      <w:r>
        <w:tab/>
      </w:r>
      <w:r>
        <w:tab/>
      </w:r>
      <w:r>
        <w:tab/>
        <w:t xml:space="preserve">                       Stečajni sudac:</w:t>
      </w:r>
    </w:p>
    <w:p w:rsidRDefault="00F508B5" w:rsidP="00F508B5" w:rsidR="00F508B5">
      <w:pPr>
        <w:spacing w:after="0"/>
        <w:ind w:left="2832"/>
      </w:pPr>
    </w:p>
    <w:p w:rsidRDefault="00F508B5" w:rsidP="00F508B5" w:rsidR="00F508B5">
      <w:pPr>
        <w:spacing w:after="0"/>
        <w:ind w:left="2832"/>
      </w:pPr>
      <w:r>
        <w:tab/>
      </w:r>
      <w:r>
        <w:tab/>
      </w:r>
      <w:r>
        <w:tab/>
        <w:t xml:space="preserve">                         Jasna Lekić</w:t>
      </w:r>
    </w:p>
    <w:p w:rsidRDefault="00F508B5" w:rsidP="00F508B5" w:rsidR="00F508B5">
      <w:pPr>
        <w:spacing w:after="0"/>
        <w:ind w:left="2832"/>
      </w:pPr>
      <w:r>
        <w:lastRenderedPageBreak/>
        <w:t xml:space="preserve">                                       </w:t>
      </w:r>
    </w:p>
    <w:p w:rsidRDefault="00F508B5" w:rsidP="00F508B5" w:rsidR="00F508B5">
      <w:pPr>
        <w:spacing w:after="0"/>
      </w:pPr>
      <w:r>
        <w:tab/>
        <w:t>POUKA O PRAVNOM LIJEKU:</w:t>
      </w:r>
    </w:p>
    <w:p w:rsidRDefault="00F508B5" w:rsidP="00F508B5" w:rsidR="00F508B5">
      <w:pPr>
        <w:spacing w:after="0"/>
        <w:rPr>
          <w:b/>
        </w:rPr>
      </w:pPr>
    </w:p>
    <w:p w:rsidRDefault="00F508B5" w:rsidP="00F508B5" w:rsidR="00F508B5">
      <w:pPr>
        <w:spacing w:after="0"/>
        <w:jc w:val="both"/>
      </w:pPr>
      <w:r>
        <w:tab/>
        <w:t xml:space="preserve">Protiv ovog rješenja o otvaranju stečajnog postupka žalbu može podnijeti osoba koja je bila zastupnik po zakonu dužnika pravne osobe do dana nastupanja pravnih posljedica otvaranja stečajnog postupka i dužnik pojedinac. </w:t>
      </w:r>
    </w:p>
    <w:p w:rsidRDefault="00F508B5" w:rsidP="00F508B5" w:rsidR="00F508B5">
      <w:pPr>
        <w:spacing w:after="0"/>
        <w:ind w:firstLine="708"/>
        <w:jc w:val="both"/>
      </w:pPr>
      <w:r>
        <w:t xml:space="preserve">Žalba se podnosi u roku od 8 dana od proteka osmog dana od dana objave oglasa na e-Oglasnoj ploči suda. Žalba se podnosi putem ovog suda, s time da o žalbi odlučuje Visoki trgovački sud Republike Hrvatske u Zagrebu. </w:t>
      </w:r>
    </w:p>
    <w:p w:rsidRDefault="00F508B5" w:rsidP="00F508B5" w:rsidR="00F508B5">
      <w:pPr>
        <w:spacing w:after="0"/>
        <w:ind w:firstLine="708"/>
        <w:jc w:val="both"/>
      </w:pPr>
      <w:r>
        <w:t>Ovo rješenje objavljuje se na e-Oglasnoj ploči suda s danom 14.6.2017. godine.</w:t>
      </w:r>
    </w:p>
    <w:p w:rsidRDefault="00F508B5" w:rsidP="00F508B5" w:rsidR="00F508B5">
      <w:pPr>
        <w:spacing w:after="0"/>
        <w:ind w:firstLine="708"/>
        <w:jc w:val="both"/>
      </w:pPr>
    </w:p>
    <w:p w:rsidRDefault="00F508B5" w:rsidP="00F508B5" w:rsidR="00F508B5">
      <w:pPr>
        <w:spacing w:after="0"/>
        <w:ind w:firstLine="708"/>
        <w:jc w:val="both"/>
      </w:pPr>
    </w:p>
    <w:p w:rsidRDefault="00F508B5" w:rsidP="00F508B5" w:rsidR="00F508B5">
      <w:pPr>
        <w:spacing w:after="0"/>
        <w:ind w:firstLine="708"/>
        <w:jc w:val="both"/>
      </w:pPr>
    </w:p>
    <w:p w:rsidRDefault="00F508B5" w:rsidP="00F508B5" w:rsidR="00F508B5">
      <w:pPr>
        <w:spacing w:after="0"/>
        <w:jc w:val="both"/>
      </w:pPr>
      <w:r>
        <w:t xml:space="preserve"> </w:t>
      </w:r>
    </w:p>
    <w:p w:rsidRDefault="00F508B5" w:rsidP="00F508B5" w:rsidR="00F508B5">
      <w:pPr>
        <w:spacing w:after="0"/>
      </w:pPr>
      <w:r>
        <w:t xml:space="preserve">DNA: 1. Stečajni upravitelj Zorislav </w:t>
      </w:r>
      <w:proofErr w:type="spellStart"/>
      <w:r>
        <w:t>Novoselac</w:t>
      </w:r>
      <w:proofErr w:type="spellEnd"/>
      <w:r>
        <w:t xml:space="preserve"> iz Osijeka, Kapucinska 27/II</w:t>
      </w:r>
    </w:p>
    <w:p w:rsidRDefault="00F508B5" w:rsidP="00F508B5" w:rsidR="00F508B5">
      <w:pPr>
        <w:spacing w:after="0"/>
        <w:jc w:val="both"/>
      </w:pPr>
      <w:r>
        <w:t xml:space="preserve">           2. FINA Zagreb, Vrtni put 3</w:t>
      </w:r>
    </w:p>
    <w:p w:rsidRDefault="00F508B5" w:rsidP="00F508B5" w:rsidR="00F508B5">
      <w:pPr>
        <w:spacing w:after="0"/>
      </w:pPr>
      <w:r>
        <w:t xml:space="preserve">           3. Sudski registar, radi zabilježbe otvaranja i zaključenja stečajnog postupka, a nakon </w:t>
      </w:r>
    </w:p>
    <w:p w:rsidRDefault="00F508B5" w:rsidP="00F508B5" w:rsidR="00F508B5">
      <w:pPr>
        <w:spacing w:after="0"/>
      </w:pPr>
      <w:r>
        <w:t xml:space="preserve">                pravomoćnosti radi brisanja dužnika iz registra</w:t>
      </w:r>
    </w:p>
    <w:p w:rsidRDefault="00F508B5" w:rsidP="00F508B5" w:rsidR="00F508B5">
      <w:pPr>
        <w:spacing w:after="0"/>
      </w:pPr>
      <w:r>
        <w:t xml:space="preserve">           4. e-Oglasna ploča suda</w:t>
      </w:r>
    </w:p>
    <w:p w:rsidRDefault="00F508B5" w:rsidP="00F508B5" w:rsidR="00F508B5">
      <w:pPr>
        <w:spacing w:after="0"/>
      </w:pPr>
      <w:r>
        <w:t xml:space="preserve">          </w:t>
      </w:r>
    </w:p>
    <w:p w:rsidRDefault="00AE649C" w:rsidP="00F508B5" w:rsidR="00AE649C" w:rsidRPr="00B76F3C">
      <w:pPr>
        <w:pStyle w:val="NormaleSPIS"/>
        <w:spacing w:after="0"/>
      </w:pPr>
    </w:p>
    <w:p w:rsidRDefault="00AB4602" w:rsidP="00F508B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508B5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BB8" w:rsidP="00537B78" w:rsidR="002F2BB8">
      <w:r>
        <w:separator/>
      </w:r>
    </w:p>
  </w:endnote>
  <w:endnote w:id="0" w:type="continuationSeparator">
    <w:p w:rsidRDefault="002F2BB8" w:rsidP="00537B78" w:rsidR="002F2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BB8" w:rsidP="00537B78" w:rsidR="002F2BB8">
      <w:r>
        <w:separator/>
      </w:r>
    </w:p>
  </w:footnote>
  <w:footnote w:id="0" w:type="continuationSeparator">
    <w:p w:rsidRDefault="002F2BB8" w:rsidP="00537B78" w:rsidR="002F2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BB8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07AA8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08B5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41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St-1159/2016-9</izvorni_sadrzaj>
    <derivirana_varijabla naziv="DomainObject.Oznaka_1">St-1159/2016-9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St-1159/2016</izvorni_sadrzaj>
    <derivirana_varijabla naziv="DomainObject.Predmet.OznakaBroj_1">St-1159/2016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HASANI jednostavno društvo s ograničenom odgovornošću za usluge zastupanog po punomoćniku Nuhi Hasani</izvorni_sadrzaj>
    <derivirana_varijabla naziv="DomainObject.Predmet.ProtustrankaFormated_1">  HASANI jednostavno društvo s ograničenom odgovornošću za usluge zastupanog po punomoćniku Nuhi Hasani</derivirana_varijabla>
  </DomainObject.Predmet.ProtustrankaFormated>
  <DomainObject.Predmet.ProtustrankaFormatedOIB>
    <izvorni_sadrzaj>  HASANI jednostavno društvo s ograničenom odgovornošću za usluge, OIB 18858799193 zastupanog po punomoćniku Nuhi Hasani</izvorni_sadrzaj>
    <derivirana_varijabla naziv="DomainObject.Predmet.ProtustrankaFormatedOIB_1">  HASANI jednostavno društvo s ograničenom odgovornošću za usluge, OIB 18858799193 zastupanog po punomoćniku Nuhi Hasani</derivirana_varijabla>
  </DomainObject.Predmet.ProtustrankaFormatedOIB>
  <DomainObject.Predmet.ProtustrankaFormatedWithAdress>
    <izvorni_sadrzaj> HASANI jednostavno društvo s ograničenom odgovornošću za usluge, Kralja Tomislava 91, 40320 Kotoriba zastupanog po punomoćniku Nuhi Hasani</izvorni_sadrzaj>
    <derivirana_varijabla naziv="DomainObject.Predmet.ProtustrankaFormatedWithAdress_1"> HASANI jednostavno društvo s ograničenom odgovornošću za usluge, Kralja Tomislava 91, 40320 Kotoriba zastupanog po punomoćniku Nuhi Hasani</derivirana_varijabla>
  </DomainObject.Predmet.ProtustrankaFormatedWithAdress>
  <DomainObject.Predmet.ProtustrankaFormatedWithAdressOIB>
    <izvorni_sadrzaj> HASANI jednostavno društvo s ograničenom odgovornošću za usluge, OIB 18858799193, Kralja Tomislava 91, 40320 Kotoriba zastupanog po punomoćniku Nuhi Hasani</izvorni_sadrzaj>
    <derivirana_varijabla naziv="DomainObject.Predmet.ProtustrankaFormatedWithAdressOIB_1"> HASANI jednostavno društvo s ograničenom odgovornošću za usluge, OIB 18858799193, Kralja Tomislava 91, 40320 Kotoriba zastupanog po punomoćniku Nuhi Hasani</derivirana_varijabla>
  </DomainObject.Predmet.ProtustrankaFormatedWithAdressOIB>
  <DomainObject.Predmet.ProtustrankaWithAdress>
    <izvorni_sadrzaj>HASANI jednostavno društvo s ograničenom odgovornošću za usluge Kralja Tomislava 91, 40320 Kotoriba</izvorni_sadrzaj>
    <derivirana_varijabla naziv="DomainObject.Predmet.ProtustrankaWithAdress_1">HASANI jednostavno društvo s ograničenom odgovornošću za usluge Kralja Tomislava 91, 40320 Kotoriba</derivirana_varijabla>
  </DomainObject.Predmet.ProtustrankaWithAdress>
  <DomainObject.Predmet.ProtustrankaWithAdressOIB>
    <izvorni_sadrzaj>HASANI jednostavno društvo s ograničenom odgovornošću za usluge, OIB 18858799193, Kralja Tomislava 91, 40320 Kotoriba</izvorni_sadrzaj>
    <derivirana_varijabla naziv="DomainObject.Predmet.ProtustrankaWithAdressOIB_1">HASANI jednostavno društvo s ograničenom odgovornošću za usluge, OIB 18858799193, Kralja Tomislava 91, 40320 Kotoriba</derivirana_varijabla>
  </DomainObject.Predmet.ProtustrankaWithAdressOIB>
  <DomainObject.Predmet.ProtustrankaNazivFormated>
    <izvorni_sadrzaj>HASANI jednostavno društvo s ograničenom odgovornošću za usluge</izvorni_sadrzaj>
    <derivirana_varijabla naziv="DomainObject.Predmet.ProtustrankaNazivFormated_1">HASANI jednostavno društvo s ograničenom odgovornošću za usluge</derivirana_varijabla>
  </DomainObject.Predmet.ProtustrankaNazivFormated>
  <DomainObject.Predmet.ProtustrankaNazivFormatedOIB>
    <izvorni_sadrzaj>HASANI jednostavno društvo s ograničenom odgovornošću za usluge, OIB 18858799193</izvorni_sadrzaj>
    <derivirana_varijabla naziv="DomainObject.Predmet.ProtustrankaNazivFormatedOIB_1">HASANI jednostavno društvo s ograničenom odgovornošću za usluge, OIB 18858799193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21238.91</izvorni_sadrzaj>
    <derivirana_varijabla naziv="DomainObject.Predmet.TrenutnaVrijednost_1">21238.91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HASANI jednostavno društvo s ograničenom odgovornošću za usluge zastupanog po punomoćniku Nuhi Hasani</item>
    </izvorni_sadrzaj>
    <derivirana_varijabla naziv="DomainObject.Predmet.ProtuStrankaListFormated_1">
      <item>HASANI jednostavno društvo s ograničenom odgovornošću za usluge zastupanog po punomoćniku Nuhi Hasani</item>
    </derivirana_varijabla>
  </DomainObject.Predmet.ProtuStrankaListFormated>
  <DomainObject.Predmet.ProtuStrankaListFormatedOIB>
    <izvorni_sadrzaj>
      <item>HASANI jednostavno društvo s ograničenom odgovornošću za usluge, OIB 18858799193 zastupanog po punomoćniku Nuhi Hasani</item>
    </izvorni_sadrzaj>
    <derivirana_varijabla naziv="DomainObject.Predmet.ProtuStrankaListFormatedOIB_1">
      <item>HASANI jednostavno društvo s ograničenom odgovornošću za usluge, OIB 18858799193 zastupanog po punomoćniku Nuhi Hasani</item>
    </derivirana_varijabla>
  </DomainObject.Predmet.ProtuStrankaListFormatedOIB>
  <DomainObject.Predmet.ProtuStrankaListFormatedWithAdress>
    <izvorni_sadrzaj>
      <item>HASANI jednostavno društvo s ograničenom odgovornošću za usluge, Kralja Tomislava 91, 40320 Kotoriba zastupanog po punomoćniku Nuhi Hasani</item>
    </izvorni_sadrzaj>
    <derivirana_varijabla naziv="DomainObject.Predmet.ProtuStrankaListFormatedWithAdress_1">
      <item>HASANI jednostavno društvo s ograničenom odgovornošću za usluge, Kralja Tomislava 91, 40320 Kotoriba zastupanog po punomoćniku Nuhi Hasani</item>
    </derivirana_varijabla>
  </DomainObject.Predmet.ProtuStrankaListFormatedWithAdress>
  <DomainObject.Predmet.ProtuStrankaListFormatedWithAdressOIB>
    <izvorni_sadrzaj>
      <item>HASANI jednostavno društvo s ograničenom odgovornošću za usluge, OIB 18858799193, Kralja Tomislava 91, 40320 Kotoriba zastupanog po punomoćniku Nuhi Hasani</item>
    </izvorni_sadrzaj>
    <derivirana_varijabla naziv="DomainObject.Predmet.ProtuStrankaListFormatedWithAdressOIB_1">
      <item>HASANI jednostavno društvo s ograničenom odgovornošću za usluge, OIB 18858799193, Kralja Tomislava 91, 40320 Kotoriba zastupanog po punomoćniku Nuhi Hasani</item>
    </derivirana_varijabla>
  </DomainObject.Predmet.ProtuStrankaListFormatedWithAdressOIB>
  <DomainObject.Predmet.ProtuStrankaListNazivFormated>
    <izvorni_sadrzaj>
      <item>HASANI jednostavno društvo s ograničenom odgovornošću za usluge</item>
    </izvorni_sadrzaj>
    <derivirana_varijabla naziv="DomainObject.Predmet.ProtuStrankaListNazivFormated_1">
      <item>HASANI jednostavno društvo s ograničenom odgovornošću za usluge</item>
    </derivirana_varijabla>
  </DomainObject.Predmet.ProtuStrankaListNazivFormated>
  <DomainObject.Predmet.ProtuStrankaListNazivFormatedOIB>
    <izvorni_sadrzaj>
      <item>HASANI jednostavno društvo s ograničenom odgovornošću za usluge, OIB 18858799193</item>
    </izvorni_sadrzaj>
    <derivirana_varijabla naziv="DomainObject.Predmet.ProtuStrankaListNazivFormatedOIB_1">
      <item>HASANI jednostavno društvo s ograničenom odgovornošću za usluge, OIB 18858799193</item>
    </derivirana_varijabla>
  </DomainObject.Predmet.ProtuStrankaListNazivFormatedOIB>
  <DomainObject.Predmet.OstaliListFormated>
    <izvorni_sadrzaj>
      <item>Nuhi Hasani punomoćnik sudionika u postupku HASANI jednostavno društvo s ograničenom odgovornošću za usluge</item>
      <item>e-Oglasna</item>
      <item>Sudski registar</item>
    </izvorni_sadrzaj>
    <derivirana_varijabla naziv="DomainObject.Predmet.OstaliListFormated_1">
      <item>Nuhi Hasani punomoćnik sudionika u postupku HASANI jednostavno društvo s ograničenom odgovornošću za usluge</item>
      <item>e-Oglasna</item>
      <item>Sudski registar</item>
    </derivirana_varijabla>
  </DomainObject.Predmet.OstaliListFormated>
  <DomainObject.Predmet.OstaliListFormatedOIB>
    <izvorni_sadrzaj>
      <item>Nuhi Hasani, OIB 00933744363 punomoćnik sudionika u postupku HASANI jednostavno društvo s ograničenom odgovornošću za usluge</item>
      <item>e-Oglasna</item>
      <item>Sudski registar</item>
    </izvorni_sadrzaj>
    <derivirana_varijabla naziv="DomainObject.Predmet.OstaliListFormatedOIB_1">
      <item>Nuhi Hasani, OIB 00933744363 punomoćnik sudionika u postupku HASANI jednostavno društvo s ograničenom odgovornošću za usluge</item>
      <item>e-Oglasna</item>
      <item>Sudski registar</item>
    </derivirana_varijabla>
  </DomainObject.Predmet.OstaliListFormatedOIB>
  <DomainObject.Predmet.OstaliListFormatedWithAdress>
    <izvorni_sadrzaj>
      <item>Nuhi Hasani punomoćnik sudionika u postupku HASANI jednostavno društvo s ograničenom odgovornošću za usluge</item>
      <item>e-Oglasna</item>
      <item>Sudski registar</item>
    </izvorni_sadrzaj>
    <derivirana_varijabla naziv="DomainObject.Predmet.OstaliListFormatedWithAdress_1">
      <item>Nuhi Hasani punomoćnik sudionika u postupku HASANI jednostavno društvo s ograničenom odgovornošću za usluge</item>
      <item>e-Oglasna</item>
      <item>Sudski registar</item>
    </derivirana_varijabla>
  </DomainObject.Predmet.OstaliListFormatedWithAdress>
  <DomainObject.Predmet.OstaliListFormatedWithAdressOIB>
    <izvorni_sadrzaj>
      <item>Nuhi Hasani, OIB 00933744363 punomoćnik sudionika u postupku HASANI jednostavno društvo s ograničenom odgovornošću za usluge</item>
      <item>e-Oglasna</item>
      <item>Sudski registar</item>
    </izvorni_sadrzaj>
    <derivirana_varijabla naziv="DomainObject.Predmet.OstaliListFormatedWithAdressOIB_1">
      <item>Nuhi Hasani, OIB 00933744363 punomoćnik sudionika u postupku HASANI jednostavno društvo s ograničenom odgovornošću za usluge</item>
      <item>e-Oglasna</item>
      <item>Sudski registar</item>
    </derivirana_varijabla>
  </DomainObject.Predmet.OstaliListFormatedWithAdressOIB>
  <DomainObject.Predmet.OstaliListNazivFormated>
    <izvorni_sadrzaj>
      <item>Nuhi Hasani</item>
      <item>e-Oglasna</item>
      <item>Sudski registar</item>
    </izvorni_sadrzaj>
    <derivirana_varijabla naziv="DomainObject.Predmet.OstaliListNazivFormated_1">
      <item>Nuhi Hasani</item>
      <item>e-Oglasna</item>
      <item>Sudski registar</item>
    </derivirana_varijabla>
  </DomainObject.Predmet.OstaliListNazivFormated>
  <DomainObject.Predmet.OstaliListNazivFormatedOIB>
    <izvorni_sadrzaj>
      <item>Nuhi Hasani, OIB 00933744363</item>
      <item>e-Oglasna</item>
      <item>Sudski registar</item>
    </izvorni_sadrzaj>
    <derivirana_varijabla naziv="DomainObject.Predmet.OstaliListNazivFormatedOIB_1">
      <item>Nuhi Hasani, OIB 00933744363</item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St-1159/2016-9</izvorni_sadrzaj>
    <derivirana_varijabla naziv="DomainObject.PoslovniBrojDokumenta_1">St-1159/2016-9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HASANI jednostavno društvo s ograničenom odgovornošću za usluge</izvorni_sadrzaj>
    <derivirana_varijabla naziv="DomainObject.Predmet.ProtustrankaIDrugi_1">HASANI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HASANI jednostavno društvo s ograničenom odgovornošću za usluge, OIB 18858799193, Kralja Tomislava 91, 40320 Kotoriba</izvorni_sadrzaj>
    <derivirana_varijabla naziv="DomainObject.Predmet.ProtustrankaIDrugiAdressOIB_1">HASANI jednostavno društvo s ograničenom odgovornošću za usluge, OIB 18858799193, Kralja Tomislava 91,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HASANI jednostavno društvo s ograničenom odgovornošću za usluge</item>
      <item>Nuhi Hasani</item>
      <item>e-Oglasna</item>
      <item>Sudski registar</item>
    </izvorni_sadrzaj>
    <derivirana_varijabla naziv="DomainObject.Predmet.SudioniciListNaziv_1">
      <item>Financijska agencija</item>
      <item>HASANI jednostavno društvo s ograničenom odgovornošću za usluge</item>
      <item>Nuhi Hasani</item>
      <item>e-Oglasna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HASANI jednostavno društvo s ograničenom odgovornošću za usluge, OIB 18858799193, Kralja Tomislava 91,40320 Kotoriba</item>
      <item>Nuhi Hasani, OIB 00933744363</item>
      <item>e-Oglasna</item>
      <item>Sudski registar</item>
    </izvorni_sadrzaj>
    <derivirana_varijabla naziv="DomainObject.Predmet.SudioniciListAdressOIB_1">
      <item>Financijska agencija, OIB 85821130368, Ulica grada Vukovara 70,10000 Zagreb</item>
      <item>HASANI jednostavno društvo s ograničenom odgovornošću za usluge, OIB 18858799193, Kralja Tomislava 91,40320 Kotoriba</item>
      <item>Nuhi Hasani, OIB 00933744363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6EA878-A2B1-4813-B177-657680FF2F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803</properties:Words>
  <properties:Characters>4520</properties:Characters>
  <properties:Lines>116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2017-06-14T10:15:00Z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St-1159/2016-9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