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6af5" w14:paraId="8206af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410D0">
        <w:t>1721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5410D0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5410D0" w:rsidRPr="005410D0">
        <w:t>VR. V. j.d.o.o. za ugostiteljstvo i usluge, Osijek, Moslavačka 1/B, MBS 030161665, OIB 84679287958</w:t>
      </w:r>
      <w:r w:rsidR="00450C50" w:rsidRPr="00450C50">
        <w:t xml:space="preserve">, dana </w:t>
      </w:r>
      <w:r w:rsidR="00B04405">
        <w:t>23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9A76B3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A76B3" w:rsidRPr="009A76B3">
        <w:t>VR. V. j.d.o.o. za ugostiteljstvo i usluge, Osijek, Moslavačka 1/B, MBS 030161665, OIB 84679287958</w:t>
      </w:r>
      <w:r>
        <w:t>.</w:t>
      </w:r>
    </w:p>
    <w:p w:rsidRDefault="007B7EDC" w:rsidP="004E475E" w:rsidR="007B7EDC">
      <w:pPr>
        <w:jc w:val="both"/>
      </w:pPr>
    </w:p>
    <w:p w:rsidRDefault="007B7EDC" w:rsidP="0086404A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07E08">
        <w:t>Vinko Ljubičić, Osijek, Orljavska 4a</w:t>
      </w:r>
      <w:r w:rsidR="0086404A" w:rsidRPr="0086404A">
        <w:t xml:space="preserve">, OIB </w:t>
      </w:r>
      <w:r w:rsidR="00607E08">
        <w:t>91327367435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AA5FC1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43D03" w:rsidRPr="00443D03">
        <w:t xml:space="preserve">GL </w:t>
      </w:r>
      <w:r w:rsidR="00AA5FC1" w:rsidRPr="00AA5FC1">
        <w:t>VR. V. j.d.o.o. za ugostiteljstvo i usluge, Osijek, Moslavačka 1/B, MBS 030161665, OIB 84679287958</w:t>
      </w:r>
    </w:p>
    <w:p w:rsidRDefault="003C7EC1" w:rsidP="009365DD" w:rsidR="003C7EC1">
      <w:pPr>
        <w:jc w:val="both"/>
      </w:pPr>
    </w:p>
    <w:p w:rsidRDefault="004C3544" w:rsidP="00A320F5" w:rsidR="00F12013">
      <w:pPr>
        <w:ind w:firstLine="720" w:left="2160"/>
      </w:pPr>
      <w:r>
        <w:t>2</w:t>
      </w:r>
      <w:r w:rsidR="006624AE">
        <w:t>9</w:t>
      </w:r>
      <w:r w:rsidR="00F12013">
        <w:t xml:space="preserve">. </w:t>
      </w:r>
      <w:r w:rsidR="007E694F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6624AE">
        <w:t>10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AB52E2">
        <w:t>20</w:t>
      </w:r>
      <w:r w:rsidR="00F82857">
        <w:t>.0</w:t>
      </w:r>
      <w:r w:rsidR="00AB52E2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AA5FC1" w:rsidRPr="00AA5FC1">
        <w:t>VR. V. j.d.o.o. za ugostiteljstvo i usluge, Osijek, Moslavačka 1/B, MBS 030161665, OIB 84679287958</w:t>
      </w:r>
      <w:r w:rsidR="00F82857">
        <w:t>, temeljem odredbe čl. 110. st. 1.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AA5FC1" w:rsidP="00AA5FC1" w:rsidR="00AA5FC1">
      <w:pPr>
        <w:ind w:firstLine="720"/>
        <w:jc w:val="both"/>
      </w:pPr>
      <w:r>
        <w:t>U prijedlogu je navela da na dan 17.05.2016. dužnik u Očevidniku redoslijeda osnova za plaćanje ima evidentirane neizvršene osnove za plaćanje u neprekinutom razdoblju od 120 dana, u ukupnom iznosu od 15.376,14 kn, u koji iznos je uračunata kamata i naknada FINE za provedbe ovrhe na novčanim sredstvima dužnika. Navodi da dužnik ima 1 zaposlenog radnika.</w:t>
      </w:r>
    </w:p>
    <w:p w:rsidRDefault="00AA5FC1" w:rsidP="00AA5FC1" w:rsidR="00AA5FC1">
      <w:pPr>
        <w:ind w:firstLine="720"/>
        <w:jc w:val="both"/>
      </w:pPr>
    </w:p>
    <w:p w:rsidRDefault="00AA5FC1" w:rsidP="00AA5FC1" w:rsidR="00AA5FC1">
      <w:pPr>
        <w:ind w:firstLine="720"/>
        <w:jc w:val="both"/>
      </w:pPr>
      <w:r>
        <w:t>Dostavlja popis računa i oročenih novčanih sredstava dužnika na dan 17.05.2016. te navodi da na temelju čl. 112. st. 5. SZ-a dužnik na ime predujma za namirenje troškova stečajnog postupka nema zaplijenjena novčana sredstva na dan 17.05.2016.</w:t>
      </w:r>
    </w:p>
    <w:p w:rsidRDefault="0043315F" w:rsidP="00915CE2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0817DB">
        <w:t>110</w:t>
      </w:r>
      <w:r w:rsidRPr="00176811">
        <w:t xml:space="preserve">. st. </w:t>
      </w:r>
      <w:r w:rsidR="000817DB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23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EF47C9" w:rsidR="00F630EC">
      <w:pPr>
        <w:numPr>
          <w:ilvl w:val="0"/>
          <w:numId w:val="6"/>
        </w:numPr>
        <w:jc w:val="both"/>
      </w:pPr>
      <w:r>
        <w:t xml:space="preserve">Zakonski zastupnik dužnika </w:t>
      </w:r>
      <w:r w:rsidR="00AB52E2">
        <w:t>Vedran Vrselja, Osijek, Moslavačka 1/B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F630EC">
        <w:t>-2</w:t>
      </w:r>
      <w:r w:rsidR="00C60AF3">
        <w:t xml:space="preserve">, </w:t>
      </w:r>
      <w:r w:rsidR="0043315F">
        <w:t>1</w:t>
      </w:r>
      <w:r w:rsidR="00F630EC">
        <w:t>0</w:t>
      </w:r>
      <w:r w:rsidR="00AB52E2">
        <w:t>, 13</w:t>
      </w:r>
      <w:r w:rsidR="00C60AF3">
        <w:t xml:space="preserve"> i 1</w:t>
      </w:r>
      <w:r w:rsidR="00F630EC">
        <w:t>4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295F3E">
        <w:t>2</w:t>
      </w:r>
      <w:r w:rsidR="00AB52E2">
        <w:t>9</w:t>
      </w:r>
      <w:r>
        <w:t>/</w:t>
      </w:r>
      <w:r w:rsidR="00A74041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259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410D0" w:rsidRPr="005410D0">
      <w:t>14 St-1721/16-12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10D0"/>
    <w:rsid w:val="005428C9"/>
    <w:rsid w:val="00556AFC"/>
    <w:rsid w:val="00576460"/>
    <w:rsid w:val="005861A8"/>
    <w:rsid w:val="005A0866"/>
    <w:rsid w:val="005A74CE"/>
    <w:rsid w:val="005B28D3"/>
    <w:rsid w:val="00607E08"/>
    <w:rsid w:val="00611430"/>
    <w:rsid w:val="006303BE"/>
    <w:rsid w:val="006435F0"/>
    <w:rsid w:val="00650092"/>
    <w:rsid w:val="0065067F"/>
    <w:rsid w:val="00650D8D"/>
    <w:rsid w:val="00652FB8"/>
    <w:rsid w:val="00654848"/>
    <w:rsid w:val="006624AE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7EDC"/>
    <w:rsid w:val="007C7C7F"/>
    <w:rsid w:val="007D14E6"/>
    <w:rsid w:val="007D2250"/>
    <w:rsid w:val="007D79A8"/>
    <w:rsid w:val="007E694F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42595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A76B3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FC1"/>
    <w:rsid w:val="00AB52E2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2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5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5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5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2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86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VR. V. jednostavno društvo s ograničenom odgovornošću za ugostiteljstvo i usluge</izvorni_sadrzaj>
    <derivirana_varijabla naziv="DomainObject.Predmet.ProtustrankaFormated_1">  VR. V. jednostavno društvo s ograničenom odgovornošću za ugostiteljstvo i usluge</derivirana_varijabla>
  </DomainObject.Predmet.ProtustrankaFormated>
  <DomainObject.Predmet.ProtustrankaFormatedOIB>
    <izvorni_sadrzaj>  VR. V. jednostavno društvo s ograničenom odgovornošću za ugostiteljstvo i usluge, OIB 84679287958</izvorni_sadrzaj>
    <derivirana_varijabla naziv="DomainObject.Predmet.ProtustrankaFormatedOIB_1">  VR. V. jednostavno društvo s ograničenom odgovornošću za ugostiteljstvo i usluge, OIB 84679287958</derivirana_varijabla>
  </DomainObject.Predmet.ProtustrankaFormatedOIB>
  <DomainObject.Predmet.ProtustrankaFormatedWithAdress>
    <izvorni_sadrzaj> VR. V. jednostavno društvo s ograničenom odgovornošću za ugostiteljstvo i usluge, Moslavačka 1B, 31000 Osijek</izvorni_sadrzaj>
    <derivirana_varijabla naziv="DomainObject.Predmet.ProtustrankaFormatedWithAdress_1"> VR. V. jednostavno društvo s ograničenom odgovornošću za ugostiteljstvo i usluge, Moslavačka 1B, 31000 Osijek</derivirana_varijabla>
  </DomainObject.Predmet.ProtustrankaFormatedWithAdress>
  <DomainObject.Predmet.ProtustrankaFormatedWithAdressOIB>
    <izvorni_sadrzaj> VR. V. jednostavno društvo s ograničenom odgovornošću za ugostiteljstvo i usluge, OIB 84679287958, Moslavačka 1B, 31000 Osijek</izvorni_sadrzaj>
    <derivirana_varijabla naziv="DomainObject.Predmet.ProtustrankaFormatedWithAdressOIB_1"> VR. V. jednostavno društvo s ograničenom odgovornošću za ugostiteljstvo i usluge, OIB 84679287958, Moslavačka 1B, 31000 Osijek</derivirana_varijabla>
  </DomainObject.Predmet.ProtustrankaFormatedWithAdressOIB>
  <DomainObject.Predmet.ProtustrankaWithAdress>
    <izvorni_sadrzaj>VR. V. jednostavno društvo s ograničenom odgovornošću za ugostiteljstvo i usluge Moslavačka 1B, 31000 Osijek</izvorni_sadrzaj>
    <derivirana_varijabla naziv="DomainObject.Predmet.ProtustrankaWithAdress_1">VR. V. jednostavno društvo s ograničenom odgovornošću za ugostiteljstvo i usluge Moslavačka 1B, 31000 Osijek</derivirana_varijabla>
  </DomainObject.Predmet.ProtustrankaWithAdress>
  <DomainObject.Predmet.ProtustrankaWithAdressOIB>
    <izvorni_sadrzaj>VR. V. jednostavno društvo s ograničenom odgovornošću za ugostiteljstvo i usluge, OIB 84679287958, Moslavačka 1B, 31000 Osijek</izvorni_sadrzaj>
    <derivirana_varijabla naziv="DomainObject.Predmet.ProtustrankaWithAdressOIB_1">VR. V. jednostavno društvo s ograničenom odgovornošću za ugostiteljstvo i usluge, OIB 84679287958, Moslavačka 1B, 31000 Osijek</derivirana_varijabla>
  </DomainObject.Predmet.ProtustrankaWithAdressOIB>
  <DomainObject.Predmet.ProtustrankaNazivFormated>
    <izvorni_sadrzaj>VR. V. jednostavno društvo s ograničenom odgovornošću za ugostiteljstvo i usluge</izvorni_sadrzaj>
    <derivirana_varijabla naziv="DomainObject.Predmet.ProtustrankaNazivFormated_1">VR. V. jednostavno društvo s ograničenom odgovornošću za ugostiteljstvo i usluge</derivirana_varijabla>
  </DomainObject.Predmet.ProtustrankaNazivFormated>
  <DomainObject.Predmet.ProtustrankaNazivFormatedOIB>
    <izvorni_sadrzaj>VR. V. jednostavno društvo s ograničenom odgovornošću za ugostiteljstvo i usluge, OIB 84679287958</izvorni_sadrzaj>
    <derivirana_varijabla naziv="DomainObject.Predmet.ProtustrankaNazivFormatedOIB_1">VR. V. jednostavno društvo s ograničenom odgovornošću za ugostiteljstvo i usluge, OIB 84679287958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VR. V. jednostavno društvo s ograničenom odgovornošću za ugostiteljstvo i usluge</item>
    </izvorni_sadrzaj>
    <derivirana_varijabla naziv="DomainObject.Predmet.ProtuStrankaListFormated_1">
      <item>VR. V. jednostavno društvo s ograničenom odgovornošću za ugostiteljstvo i usluge</item>
    </derivirana_varijabla>
  </DomainObject.Predmet.ProtuStrankaListFormated>
  <DomainObject.Predmet.ProtuStrankaListFormatedOIB>
    <izvorni_sadrzaj>
      <item>VR. V. jednostavno društvo s ograničenom odgovornošću za ugostiteljstvo i usluge, OIB 84679287958</item>
    </izvorni_sadrzaj>
    <derivirana_varijabla naziv="DomainObject.Predmet.ProtuStrankaListFormatedOIB_1">
      <item>VR. V. jednostavno društvo s ograničenom odgovornošću za ugostiteljstvo i usluge, OIB 84679287958</item>
    </derivirana_varijabla>
  </DomainObject.Predmet.ProtuStrankaListFormatedOIB>
  <DomainObject.Predmet.ProtuStrankaListFormatedWithAdress>
    <izvorni_sadrzaj>
      <item>VR. V. jednostavno društvo s ograničenom odgovornošću za ugostiteljstvo i usluge, Moslavačka 1B, 31000 Osijek</item>
    </izvorni_sadrzaj>
    <derivirana_varijabla naziv="DomainObject.Predmet.ProtuStrankaListFormatedWithAdress_1">
      <item>VR. V. jednostavno društvo s ograničenom odgovornošću za ugostiteljstvo i usluge, Moslavačka 1B, 31000 Osijek</item>
    </derivirana_varijabla>
  </DomainObject.Predmet.ProtuStrankaListFormatedWithAdress>
  <DomainObject.Predmet.ProtuStrankaListFormatedWithAdressOIB>
    <izvorni_sadrzaj>
      <item>VR. V. jednostavno društvo s ograničenom odgovornošću za ugostiteljstvo i usluge, OIB 84679287958, Moslavačka 1B, 31000 Osijek</item>
    </izvorni_sadrzaj>
    <derivirana_varijabla naziv="DomainObject.Predmet.ProtuStrankaListFormatedWithAdressOIB_1">
      <item>VR. V. jednostavno društvo s ograničenom odgovornošću za ugostiteljstvo i usluge, OIB 84679287958, Moslavačka 1B, 31000 Osijek</item>
    </derivirana_varijabla>
  </DomainObject.Predmet.ProtuStrankaListFormatedWithAdressOIB>
  <DomainObject.Predmet.ProtuStrankaListNazivFormated>
    <izvorni_sadrzaj>
      <item>VR. V. jednostavno društvo s ograničenom odgovornošću za ugostiteljstvo i usluge</item>
    </izvorni_sadrzaj>
    <derivirana_varijabla naziv="DomainObject.Predmet.ProtuStrankaListNazivFormated_1">
      <item>VR. V. jednostavno društvo s ograničenom odgovornošću za ugostiteljstvo i usluge</item>
    </derivirana_varijabla>
  </DomainObject.Predmet.ProtuStrankaListNazivFormated>
  <DomainObject.Predmet.ProtuStrankaListNazivFormatedOIB>
    <izvorni_sadrzaj>
      <item>VR. V. jednostavno društvo s ograničenom odgovornošću za ugostiteljstvo i usluge, OIB 84679287958</item>
    </izvorni_sadrzaj>
    <derivirana_varijabla naziv="DomainObject.Predmet.ProtuStrankaListNazivFormatedOIB_1">
      <item>VR. V. jednostavno društvo s ograničenom odgovornošću za ugostiteljstvo i usluge, OIB 84679287958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VR. V. jednostavno društvo s ograničenom odgovornošću za ugostiteljstvo i usluge</izvorni_sadrzaj>
    <derivirana_varijabla naziv="DomainObject.Predmet.ProtustrankaIDrugi_1">VR. V.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VR. V. jednostavno društvo s ograničenom odgovornošću za ugostiteljstvo i usluge, OIB 84679287958, Moslavačka 1B, 31000 Osijek</izvorni_sadrzaj>
    <derivirana_varijabla naziv="DomainObject.Predmet.ProtustrankaIDrugiAdressOIB_1">VR. V. jednostavno društvo s ograničenom odgovornošću za ugostiteljstvo i usluge, OIB 84679287958, Moslavačka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VR. V. jednostavno društvo s ograničenom odgovornošću za ugostiteljstvo i usluge</item>
    </izvorni_sadrzaj>
    <derivirana_varijabla naziv="DomainObject.Predmet.SudioniciListNaziv_1">
      <item>FINA RC OSIJEK</item>
      <item>VR. V.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VR. V. jednostavno društvo s ograničenom odgovornošću za ugostiteljstvo i usluge, OIB 84679287958, Moslavačka 1B,31000 Osijek</item>
    </izvorni_sadrzaj>
    <derivirana_varijabla naziv="DomainObject.Predmet.SudioniciListAdressOIB_1">
      <item>FINA RC OSIJEK, OIB 85821130368</item>
      <item>VR. V. jednostavno društvo s ograničenom odgovornošću za ugostiteljstvo i usluge, OIB 84679287958, Moslavačka 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84679287958</item>
    </izvorni_sadrzaj>
    <derivirana_varijabla naziv="DomainObject.Predmet.SudioniciListNazivOIB_1">
      <item>, OIB 85821130368</item>
      <item>, OIB 84679287958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12615-A49E-45FA-8BA1-78CFB4130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688</properties:Words>
  <properties:Characters>3742</properties:Characters>
  <properties:Lines>100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2016-08-23T11:47:00Z</dcterms:modified>
  <cp:revision>10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