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41d2" w14:paraId="db041d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5C24" w:rsidP="00BF5C24" w:rsidR="00BF5C2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St-17/2015-6.</w:t>
      </w:r>
    </w:p>
    <w:p w:rsidRDefault="00BF5C24" w:rsidP="00BF5C24" w:rsidR="00BF5C24">
      <w:pPr>
        <w:rPr>
          <w:rFonts w:hAnsi="Arial" w:ascii="Arial"/>
        </w:rPr>
      </w:pPr>
    </w:p>
    <w:p w:rsidRDefault="00BF5C24" w:rsidP="00BF5C24" w:rsidR="00BF5C24">
      <w:pPr>
        <w:jc w:val="center"/>
        <w:rPr>
          <w:rFonts w:hAnsi="Arial" w:ascii="Arial"/>
          <w:b/>
        </w:rPr>
      </w:pPr>
    </w:p>
    <w:p w:rsidRDefault="00BF5C24" w:rsidP="00BF5C24" w:rsidR="00BF5C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E P U B L I K A   H R V A T  S K A</w:t>
      </w:r>
    </w:p>
    <w:p w:rsidRDefault="00BF5C24" w:rsidP="00BF5C24" w:rsidR="00BF5C24">
      <w:pPr>
        <w:jc w:val="center"/>
        <w:rPr>
          <w:rFonts w:hAnsi="Arial" w:ascii="Arial"/>
          <w:b/>
        </w:rPr>
      </w:pPr>
    </w:p>
    <w:p w:rsidRDefault="00BF5C24" w:rsidP="00BF5C24" w:rsidR="00BF5C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BF5C24" w:rsidP="00BF5C24" w:rsidR="00BF5C24">
      <w:pPr>
        <w:jc w:val="both"/>
        <w:rPr>
          <w:rFonts w:hAnsi="Arial" w:ascii="Arial"/>
        </w:rPr>
      </w:pP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HALAS d.o.o. za poljoprivrednu proizvodnju i trgovinu iz Brezika 4, MBS 010053738, OIB 95099894153, kojeg zastupa punomoćnik, Vladimir </w:t>
      </w:r>
      <w:proofErr w:type="spellStart"/>
      <w:r>
        <w:rPr>
          <w:rFonts w:hAnsi="Arial" w:ascii="Arial"/>
        </w:rPr>
        <w:t>Olbina</w:t>
      </w:r>
      <w:proofErr w:type="spellEnd"/>
      <w:r>
        <w:rPr>
          <w:rFonts w:hAnsi="Arial" w:ascii="Arial"/>
        </w:rPr>
        <w:t>, odvjetnik u Našicama, Braće Radića 6, dana 08. prosinca 2016. godine</w:t>
      </w:r>
    </w:p>
    <w:p w:rsidRDefault="00BF5C24" w:rsidP="00BF5C24" w:rsidR="00BF5C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F5C24" w:rsidP="00BF5C24" w:rsidR="00BF5C24">
      <w:pPr>
        <w:jc w:val="center"/>
        <w:rPr>
          <w:rFonts w:hAnsi="Arial" w:ascii="Arial"/>
          <w:b/>
        </w:rPr>
      </w:pPr>
    </w:p>
    <w:p w:rsidRDefault="00BF5C24" w:rsidP="00BF5C24" w:rsidR="00BF5C24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HALAS d.o.o. za poljoprivrednu proizvodnju i trgovinu iz Brezika 4, MBS 010053738, OIB 95099894153.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IVAN HUDOLETNJAK iz Ivanca, Zavojna ulica 3, OIB 80924395653.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HALAS d.o.o. za poljoprivrednu proizvodnju i trgovinu iz Brezika 4, MBS 010053738, OIB 95099894153.</w:t>
      </w:r>
    </w:p>
    <w:p w:rsidRDefault="00BF5C24" w:rsidP="00BF5C24" w:rsidR="00BF5C24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08. prosinca 2016. godine u 15,00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</w:t>
      </w:r>
      <w:r>
        <w:rPr>
          <w:rFonts w:hAnsi="Arial" w:ascii="Arial"/>
        </w:rPr>
        <w:t>Ovo</w:t>
      </w:r>
      <w:proofErr w:type="spellEnd"/>
      <w:r>
        <w:rPr>
          <w:rFonts w:hAnsi="Arial" w:ascii="Arial"/>
        </w:rPr>
        <w:t xml:space="preserve"> </w:t>
      </w:r>
      <w:r>
        <w:rPr>
          <w:rFonts w:hAnsi="Arial" w:ascii="Arial"/>
        </w:rPr>
        <w:t>rješenj</w:t>
      </w:r>
      <w:r>
        <w:rPr>
          <w:rFonts w:hAnsi="Arial" w:ascii="Arial"/>
        </w:rPr>
        <w:t>e</w:t>
      </w:r>
      <w:bookmarkStart w:name="_GoBack" w:id="0"/>
      <w:bookmarkEnd w:id="0"/>
      <w:r>
        <w:rPr>
          <w:rFonts w:hAnsi="Arial" w:ascii="Arial"/>
        </w:rPr>
        <w:t xml:space="preserve">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BF5C24" w:rsidP="00BF5C24" w:rsidR="00BF5C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i ujedno dužnika HALAS d.o.o. za poljoprivrednu proizvodnju i trgovinu iz Brezika 4, MBS 010053738, OIB 95099894153 sud je </w:t>
      </w:r>
      <w:r>
        <w:rPr>
          <w:rFonts w:hAnsi="Arial" w:ascii="Arial"/>
        </w:rPr>
        <w:lastRenderedPageBreak/>
        <w:t xml:space="preserve">Rješenjem broj 7 St-17/2015-2 od 14. listopada 2015. godine pokrenuo postupak radi utvrđivanja uvjeta za otvaranje stečajnog postupka nad dužnikom, a u svom prijedlogu predlagatelj je istakao da je žiro-račun tvrtke dužnika u neprekidnoj blokadi duže od 60 dana, zbog čega je ispunjen razlog za otvaranje stečaja nad dužnikom, te istakao da dužnik ne raspolaže nikakvom imovinom, a kao dokaz za ove tvrdnje dostavio je </w:t>
      </w:r>
      <w:proofErr w:type="spellStart"/>
      <w:r>
        <w:rPr>
          <w:rFonts w:hAnsi="Arial" w:ascii="Arial"/>
        </w:rPr>
        <w:t>prokazni</w:t>
      </w:r>
      <w:proofErr w:type="spellEnd"/>
      <w:r>
        <w:rPr>
          <w:rFonts w:hAnsi="Arial" w:ascii="Arial"/>
        </w:rPr>
        <w:t xml:space="preserve"> popis ovjeren kod javnog bilježnika i izvješće o solventnosti HYPO ALPE ADRIA BANK d.d. i godišnji financijski izvještaj za dužnika iz kojeg proizlazi da dužnik nema nikakve imovine za namirenje troškova prethodnog i otvorenog stečajnog postupka, pa je predložio da se otvori i zatvori stečaj nad dužnikom.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ab/>
        <w:t>Sud je tijekom dokaznog postupka, na održanom ročištu, izvršio uvid u svu priloženu dokumentaciju u spisu, te iz tako provedenih dokaza utvrdio da postoji razlog za otvaranje stečajnog postupka nad dužnikom, jer je račun dužnika u neprekidnoj blokadi duže od 60 dana, te utvrdio da imovina tvrtke dužnika nije dovoljna ni za namirenje troškova stečajnog postupka.</w:t>
      </w:r>
    </w:p>
    <w:p w:rsidRDefault="00BF5C24" w:rsidP="00BF5C24" w:rsidR="00BF5C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Zbog toga je sud temeljem čl.132.Stečajnog zakona, svojim rješenjem broj 7 St-17/2015-5 od 08.11.2016. godine pozvao osobe koje imaju pravni interes za provedbom stečajnog postupka da u roku od 15 dana uplate predujam od 15.000,00 kuna za namirenje troškova prethodnog i otvorenog stečajnog postupka, uz upozorenje da će sud otvoriti i zaključiti stečaj nad ovim dužnikom, ako pozvane osobe koje imaju pravni interes u ostavljenom roku ne uplate potreban predujam za namirenje troškova prethodnog i otvorenog stečajnog postupka. To rješenje je objavljeno na e-oglasnoj ploči ovog suda dana 08. studenog 2016. godine. </w:t>
      </w:r>
    </w:p>
    <w:p w:rsidRDefault="00BF5C24" w:rsidP="00BF5C24" w:rsidR="00BF5C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je ovaj rok od 15 dana bezuspješno protekao, te kako nitko nije uplatio potreban predujam za pokriće troškova prethodnog i otvorenog stečajnog postupka, to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BF5C24" w:rsidP="00BF5C24" w:rsidR="00BF5C24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08. prosinca 2016. godine</w:t>
      </w:r>
    </w:p>
    <w:p w:rsidRDefault="00BF5C24" w:rsidP="00BF5C24" w:rsidR="00BF5C24">
      <w:pPr>
        <w:ind w:firstLine="720"/>
        <w:jc w:val="center"/>
        <w:rPr>
          <w:rFonts w:hAnsi="Arial" w:ascii="Arial"/>
        </w:rPr>
      </w:pPr>
    </w:p>
    <w:p w:rsidRDefault="00BF5C24" w:rsidP="00BF5C24" w:rsidR="00BF5C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BF5C24" w:rsidP="00BF5C24" w:rsidR="00BF5C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BF5C24" w:rsidP="00BF5C24" w:rsidR="00BF5C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BF5C24" w:rsidP="00BF5C24" w:rsidR="00BF5C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BF5C24" w:rsidP="00BF5C24" w:rsidR="00BF5C2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punomoćniku predlagatelja putem e-oglasne ploče suda          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e-oglasne ploče suda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ŽDO u Bjelovaru putem e-oglasne ploče suda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FINI RC ZAGREB,Podružnica Bjelovar nakon pravomoćnosti putem pošte</w:t>
      </w:r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BF5C24" w:rsidP="00BF5C24" w:rsidR="00BF5C2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BF5C24" w:rsidP="00BF5C24" w:rsidR="00BF5C24">
      <w:pPr>
        <w:jc w:val="both"/>
        <w:rPr>
          <w:rFonts w:hAnsi="Arial" w:ascii="Arial"/>
        </w:rPr>
      </w:pPr>
      <w:r>
        <w:rPr>
          <w:rFonts w:hAnsi="Arial" w:ascii="Arial"/>
        </w:rPr>
        <w:t>Bj.08.12.2016.g.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C24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526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St-17/2015-6</izvorni_sadrzaj>
    <derivirana_varijabla naziv="DomainObject.Oznaka_1">St-17/2015-6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HALAS društvo s ograničenom odgovornošću za poljoprivrednu proizvodnju i trgovinu BREZIK</izvorni_sadrzaj>
    <derivirana_varijabla naziv="DomainObject.Predmet.StrankaFormated_1">  HALAS društvo s ograničenom odgovornošću za poljoprivrednu proizvodnju i trgovinu BREZIK</derivirana_varijabla>
  </DomainObject.Predmet.StrankaFormated>
  <DomainObject.Predmet.StrankaFormatedOIB>
    <izvorni_sadrzaj>  HALAS društvo s ograničenom odgovornošću za poljoprivrednu proizvodnju i trgovinu BREZIK, OIB 95099894153</izvorni_sadrzaj>
    <derivirana_varijabla naziv="DomainObject.Predmet.StrankaFormatedOIB_1">  HALAS društvo s ograničenom odgovornošću za poljoprivrednu proizvodnju i trgovinu BREZIK, OIB 95099894153</derivirana_varijabla>
  </DomainObject.Predmet.StrankaFormatedOIB>
  <DomainObject.Predmet.StrankaFormatedWithAdress>
    <izvorni_sadrzaj> HALAS društvo s ograničenom odgovornošću za poljoprivrednu proizvodnju i trgovinu BREZIK, Brezik 4, 33518 Brezik</izvorni_sadrzaj>
    <derivirana_varijabla naziv="DomainObject.Predmet.StrankaFormatedWithAdress_1"> HALAS društvo s ograničenom odgovornošću za poljoprivrednu proizvodnju i trgovinu BREZIK, Brezik 4, 33518 Brezik</derivirana_varijabla>
  </DomainObject.Predmet.StrankaFormatedWithAdress>
  <DomainObject.Predmet.StrankaFormatedWithAdressOIB>
    <izvorni_sadrzaj> HALAS društvo s ograničenom odgovornošću za poljoprivrednu proizvodnju i trgovinu BREZIK, OIB 95099894153, Brezik 4, 33518 Brezik</izvorni_sadrzaj>
    <derivirana_varijabla naziv="DomainObject.Predmet.StrankaFormatedWithAdressOIB_1"> HALAS društvo s ograničenom odgovornošću za poljoprivrednu proizvodnju i trgovinu BREZIK, OIB 95099894153, Brezik 4, 33518 Brezik</derivirana_varijabla>
  </DomainObject.Predmet.StrankaFormatedWithAdressOIB>
  <DomainObject.Predmet.StrankaWithAdress>
    <izvorni_sadrzaj>HALAS društvo s ograničenom odgovornošću za poljoprivrednu proizvodnju i trgovinu BREZIK Brezik 4,33518 Brezik</izvorni_sadrzaj>
    <derivirana_varijabla naziv="DomainObject.Predmet.StrankaWithAdress_1">HALAS društvo s ograničenom odgovornošću za poljoprivrednu proizvodnju i trgovinu BREZIK Brezik 4,33518 Brezik</derivirana_varijabla>
  </DomainObject.Predmet.StrankaWithAdress>
  <DomainObject.Predmet.StrankaWithAdressOIB>
    <izvorni_sadrzaj>HALAS društvo s ograničenom odgovornošću za poljoprivrednu proizvodnju i trgovinu BREZIK, OIB 95099894153, Brezik 4,33518 Brezik</izvorni_sadrzaj>
    <derivirana_varijabla naziv="DomainObject.Predmet.StrankaWithAdressOIB_1">HALAS društvo s ograničenom odgovornošću za poljoprivrednu proizvodnju i trgovinu BREZIK, OIB 95099894153, Brezik 4,33518 Brezik</derivirana_varijabla>
  </DomainObject.Predmet.StrankaWithAdressOIB>
  <DomainObject.Predmet.StrankaNazivFormated>
    <izvorni_sadrzaj>HALAS društvo s ograničenom odgovornošću za poljoprivrednu proizvodnju i trgovinu BREZIK</izvorni_sadrzaj>
    <derivirana_varijabla naziv="DomainObject.Predmet.StrankaNazivFormated_1">HALAS društvo s ograničenom odgovornošću za poljoprivrednu proizvodnju i trgovinu BREZIK</derivirana_varijabla>
  </DomainObject.Predmet.StrankaNazivFormated>
  <DomainObject.Predmet.StrankaNazivFormatedOIB>
    <izvorni_sadrzaj>HALAS društvo s ograničenom odgovornošću za poljoprivrednu proizvodnju i trgovinu BREZIK, OIB 95099894153</izvorni_sadrzaj>
    <derivirana_varijabla naziv="DomainObject.Predmet.StrankaNazivFormatedOIB_1">HALAS društvo s ograničenom odgovornošću za poljoprivrednu proizvodnju i trgovinu BREZIK, OIB 95099894153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HALAS društvo s ograničenom odgovornošću za poljoprivrednu proizvodnju i trgovinu BREZIK</item>
    </izvorni_sadrzaj>
    <derivirana_varijabla naziv="DomainObject.Predmet.StrankaListFormated_1">
      <item>HALAS društvo s ograničenom odgovornošću za poljoprivrednu proizvodnju i trgovinu BREZIK</item>
    </derivirana_varijabla>
  </DomainObject.Predmet.StrankaListFormated>
  <DomainObject.Predmet.StrankaListFormatedOIB>
    <izvorni_sadrzaj>
      <item>HALAS društvo s ograničenom odgovornošću za poljoprivrednu proizvodnju i trgovinu BREZIK, OIB 95099894153</item>
    </izvorni_sadrzaj>
    <derivirana_varijabla naziv="DomainObject.Predmet.StrankaListFormatedOIB_1">
      <item>HALAS društvo s ograničenom odgovornošću za poljoprivrednu proizvodnju i trgovinu BREZIK, OIB 95099894153</item>
    </derivirana_varijabla>
  </DomainObject.Predmet.StrankaListFormatedOIB>
  <DomainObject.Predmet.StrankaListFormatedWithAdress>
    <izvorni_sadrzaj>
      <item>HALAS društvo s ograničenom odgovornošću za poljoprivrednu proizvodnju i trgovinu BREZIK, Brezik 4, 33518 Brezik</item>
    </izvorni_sadrzaj>
    <derivirana_varijabla naziv="DomainObject.Predmet.StrankaListFormatedWithAdress_1">
      <item>HALAS društvo s ograničenom odgovornošću za poljoprivrednu proizvodnju i trgovinu BREZIK, Brezik 4, 33518 Brezik</item>
    </derivirana_varijabla>
  </DomainObject.Predmet.StrankaListFormatedWithAdress>
  <DomainObject.Predmet.StrankaListFormatedWithAdressOIB>
    <izvorni_sadrzaj>
      <item>HALAS društvo s ograničenom odgovornošću za poljoprivrednu proizvodnju i trgovinu BREZIK, OIB 95099894153, Brezik 4, 33518 Brezik</item>
    </izvorni_sadrzaj>
    <derivirana_varijabla naziv="DomainObject.Predmet.StrankaListFormatedWithAdressOIB_1">
      <item>HALAS društvo s ograničenom odgovornošću za poljoprivrednu proizvodnju i trgovinu BREZIK, OIB 95099894153, Brezik 4, 33518 Brezik</item>
    </derivirana_varijabla>
  </DomainObject.Predmet.StrankaListFormatedWithAdressOIB>
  <DomainObject.Predmet.StrankaListNazivFormated>
    <izvorni_sadrzaj>
      <item>HALAS društvo s ograničenom odgovornošću za poljoprivrednu proizvodnju i trgovinu BREZIK</item>
    </izvorni_sadrzaj>
    <derivirana_varijabla naziv="DomainObject.Predmet.StrankaListNazivFormated_1">
      <item>HALAS društvo s ograničenom odgovornošću za poljoprivrednu proizvodnju i trgovinu BREZIK</item>
    </derivirana_varijabla>
  </DomainObject.Predmet.StrankaListNazivFormated>
  <DomainObject.Predmet.StrankaListNazivFormatedOIB>
    <izvorni_sadrzaj>
      <item>HALAS društvo s ograničenom odgovornošću za poljoprivrednu proizvodnju i trgovinu BREZIK, OIB 95099894153</item>
    </izvorni_sadrzaj>
    <derivirana_varijabla naziv="DomainObject.Predmet.StrankaListNazivFormatedOIB_1">
      <item>HALAS društvo s ograničenom odgovornošću za poljoprivrednu proizvodnju i trgovinu BREZIK, OIB 95099894153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Halas</item>
      <item>Vladimir Olbina, odvjetnik</item>
    </izvorni_sadrzaj>
    <derivirana_varijabla naziv="DomainObject.Predmet.OstaliListFormated_1">
      <item>Ivan Halas</item>
      <item>Vladimir Olbina, odvjetnik</item>
    </derivirana_varijabla>
  </DomainObject.Predmet.OstaliListFormated>
  <DomainObject.Predmet.OstaliListFormatedOIB>
    <izvorni_sadrzaj>
      <item>Ivan Halas, OIB 53506187215</item>
      <item>Vladimir Olbina, odvjetnik, OIB 86504884945</item>
    </izvorni_sadrzaj>
    <derivirana_varijabla naziv="DomainObject.Predmet.OstaliListFormatedOIB_1">
      <item>Ivan Halas, OIB 53506187215</item>
      <item>Vladimir Olbina, odvjetnik, OIB 86504884945</item>
    </derivirana_varijabla>
  </DomainObject.Predmet.OstaliListFormatedOIB>
  <DomainObject.Predmet.OstaliListFormatedWithAdress>
    <izvorni_sadrzaj>
      <item>Ivan Halas, Brezik 4., . Brezik</item>
      <item>Vladimir Olbina, odvjetnik, Braće Radića 6, 31500 Našice</item>
    </izvorni_sadrzaj>
    <derivirana_varijabla naziv="DomainObject.Predmet.OstaliListFormatedWithAdress_1">
      <item>Ivan Halas, Brezik 4., . Brezik</item>
      <item>Vladimir Olbina, odvjetnik, Braće Radića 6, 31500 Našice</item>
    </derivirana_varijabla>
  </DomainObject.Predmet.OstaliListFormatedWithAdress>
  <DomainObject.Predmet.OstaliListFormatedWithAdressOIB>
    <izvorni_sadrzaj>
      <item>Ivan Halas, OIB 53506187215, Brezik 4., . Brezik</item>
      <item>Vladimir Olbina, odvjetnik, OIB 86504884945, Braće Radića 6, 31500 Našice</item>
    </izvorni_sadrzaj>
    <derivirana_varijabla naziv="DomainObject.Predmet.OstaliListFormatedWithAdressOIB_1">
      <item>Ivan Halas, OIB 53506187215, Brezik 4., . Brezik</item>
      <item>Vladimir Olbina, odvjetnik, OIB 86504884945, Braće Radića 6, 31500 Našice</item>
    </derivirana_varijabla>
  </DomainObject.Predmet.OstaliListFormatedWithAdressOIB>
  <DomainObject.Predmet.OstaliListNazivFormated>
    <izvorni_sadrzaj>
      <item>Ivan Halas</item>
      <item>Vladimir Olbina, odvjetnik</item>
    </izvorni_sadrzaj>
    <derivirana_varijabla naziv="DomainObject.Predmet.OstaliListNazivFormated_1">
      <item>Ivan Halas</item>
      <item>Vladimir Olbina, odvjetnik</item>
    </derivirana_varijabla>
  </DomainObject.Predmet.OstaliListNazivFormated>
  <DomainObject.Predmet.OstaliListNazivFormatedOIB>
    <izvorni_sadrzaj>
      <item>Ivan Halas, OIB 53506187215</item>
      <item>Vladimir Olbina, odvjetnik, OIB 86504884945</item>
    </izvorni_sadrzaj>
    <derivirana_varijabla naziv="DomainObject.Predmet.OstaliListNazivFormatedOIB_1">
      <item>Ivan Halas, OIB 53506187215</item>
      <item>Vladimir Olbina, odvjetnik, OIB 86504884945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St-17/2015-6</izvorni_sadrzaj>
    <derivirana_varijabla naziv="DomainObject.PoslovniBrojDokumenta_1">St-17/2015-6</derivirana_varijabla>
  </DomainObject.PoslovniBrojDokumenta>
  <DomainObject.Predmet.StrankaIDrugi>
    <izvorni_sadrzaj>HALAS društvo s ograničenom odgovornošću za poljoprivrednu proizvodnju i trgovinu BREZIK</izvorni_sadrzaj>
    <derivirana_varijabla naziv="DomainObject.Predmet.StrankaIDrugi_1">HALAS društvo s ograničenom odgovornošću za poljoprivrednu proizvodnju i trgovinu BREZIK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HALAS društvo s ograničenom odgovornošću za poljoprivrednu proizvodnju i trgovinu BREZIK, OIB 95099894153, Brezik 4, 33518 Brezik</izvorni_sadrzaj>
    <derivirana_varijabla naziv="DomainObject.Predmet.StrankaIDrugiAdressOIB_1">HALAS društvo s ograničenom odgovornošću za poljoprivrednu proizvodnju i trgovinu BREZIK, OIB 95099894153, Brezik 4, 33518 Brezik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HALAS društvo s ograničenom odgovornošću za poljoprivrednu proizvodnju i trgovinu BREZIK</item>
      <item>Ivan Halas</item>
      <item>Vladimir Olbina, odvjetnik</item>
    </izvorni_sadrzaj>
    <derivirana_varijabla naziv="DomainObject.Predmet.SudioniciListNaziv_1">
      <item>HALAS društvo s ograničenom odgovornošću za poljoprivrednu proizvodnju i trgovinu BREZIK</item>
      <item>Ivan Halas</item>
      <item>Vladimir Olbina, odvjetnik</item>
    </derivirana_varijabla>
  </DomainObject.Predmet.SudioniciListNaziv>
  <DomainObject.Predmet.SudioniciListAdressOIB>
    <izvorni_sadrzaj>
      <item>HALAS društvo s ograničenom odgovornošću za poljoprivrednu proizvodnju i trgovinu BREZIK, OIB 95099894153, Brezik 4,33518 Brezik</item>
      <item>Ivan Halas, OIB 53506187215, Brezik 4.,. Brezik</item>
      <item>Vladimir Olbina, odvjetnik, OIB 86504884945, Braće Radića 6,31500 Našice</item>
    </izvorni_sadrzaj>
    <derivirana_varijabla naziv="DomainObject.Predmet.SudioniciListAdressOIB_1">
      <item>HALAS društvo s ograničenom odgovornošću za poljoprivrednu proizvodnju i trgovinu BREZIK, OIB 95099894153, Brezik 4,33518 Brezik</item>
      <item>Ivan Halas, OIB 53506187215, Brezik 4.,. Brezik</item>
      <item>Vladimir Olbina, odvjetnik, OIB 86504884945, Braće Radića 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F1CD3-28FE-40FE-AFC0-8E3F62BF6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649</properties:Words>
  <properties:Characters>3547</properties:Characters>
  <properties:Lines>88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2016-12-08T13:34:00Z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St-17/2015-6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