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cf33" w14:paraId="e4ccf33"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123FFF">
      <w:pPr>
        <w:pStyle w:val="Naslov1"/>
        <w:rPr>
          <w:b w:val="false"/>
          <w:lang w:val="hr-HR"/>
        </w:rPr>
      </w:pPr>
      <w:r w:rsidRPr="00123FFF">
        <w:rPr>
          <w:b w:val="false"/>
          <w:lang w:val="hr-HR"/>
        </w:rPr>
        <w:t>R</w:t>
      </w:r>
      <w:r w:rsidR="00715306" w:rsidRPr="00123FFF">
        <w:rPr>
          <w:b w:val="false"/>
          <w:lang w:val="hr-HR"/>
        </w:rPr>
        <w:t xml:space="preserve"> </w:t>
      </w:r>
      <w:r w:rsidRPr="00123FFF">
        <w:rPr>
          <w:b w:val="false"/>
          <w:lang w:val="hr-HR"/>
        </w:rPr>
        <w:t>E</w:t>
      </w:r>
      <w:r w:rsidR="00715306" w:rsidRPr="00123FFF">
        <w:rPr>
          <w:b w:val="false"/>
          <w:lang w:val="hr-HR"/>
        </w:rPr>
        <w:t xml:space="preserve"> </w:t>
      </w:r>
      <w:r w:rsidRPr="00123FFF">
        <w:rPr>
          <w:b w:val="false"/>
          <w:lang w:val="hr-HR"/>
        </w:rPr>
        <w:t>P</w:t>
      </w:r>
      <w:r w:rsidR="00715306" w:rsidRPr="00123FFF">
        <w:rPr>
          <w:b w:val="false"/>
          <w:lang w:val="hr-HR"/>
        </w:rPr>
        <w:t xml:space="preserve"> </w:t>
      </w:r>
      <w:r w:rsidRPr="00123FFF">
        <w:rPr>
          <w:b w:val="false"/>
          <w:lang w:val="hr-HR"/>
        </w:rPr>
        <w:t>U</w:t>
      </w:r>
      <w:r w:rsidR="00715306" w:rsidRPr="00123FFF">
        <w:rPr>
          <w:b w:val="false"/>
          <w:lang w:val="hr-HR"/>
        </w:rPr>
        <w:t xml:space="preserve"> </w:t>
      </w:r>
      <w:r w:rsidRPr="00123FFF">
        <w:rPr>
          <w:b w:val="false"/>
          <w:lang w:val="hr-HR"/>
        </w:rPr>
        <w:t>B</w:t>
      </w:r>
      <w:r w:rsidR="00715306" w:rsidRPr="00123FFF">
        <w:rPr>
          <w:b w:val="false"/>
          <w:lang w:val="hr-HR"/>
        </w:rPr>
        <w:t xml:space="preserve"> </w:t>
      </w:r>
      <w:r w:rsidRPr="00123FFF">
        <w:rPr>
          <w:b w:val="false"/>
          <w:lang w:val="hr-HR"/>
        </w:rPr>
        <w:t>L</w:t>
      </w:r>
      <w:r w:rsidR="00715306" w:rsidRPr="00123FFF">
        <w:rPr>
          <w:b w:val="false"/>
          <w:lang w:val="hr-HR"/>
        </w:rPr>
        <w:t xml:space="preserve"> </w:t>
      </w:r>
      <w:r w:rsidRPr="00123FFF">
        <w:rPr>
          <w:b w:val="false"/>
          <w:lang w:val="hr-HR"/>
        </w:rPr>
        <w:t>I</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 xml:space="preserve"> H</w:t>
      </w:r>
      <w:r w:rsidR="00715306" w:rsidRPr="00123FFF">
        <w:rPr>
          <w:b w:val="false"/>
          <w:lang w:val="hr-HR"/>
        </w:rPr>
        <w:t xml:space="preserve"> </w:t>
      </w:r>
      <w:r w:rsidRPr="00123FFF">
        <w:rPr>
          <w:b w:val="false"/>
          <w:lang w:val="hr-HR"/>
        </w:rPr>
        <w:t>R</w:t>
      </w:r>
      <w:r w:rsidR="00715306" w:rsidRPr="00123FFF">
        <w:rPr>
          <w:b w:val="false"/>
          <w:lang w:val="hr-HR"/>
        </w:rPr>
        <w:t xml:space="preserve"> </w:t>
      </w:r>
      <w:r w:rsidRPr="00123FFF">
        <w:rPr>
          <w:b w:val="false"/>
          <w:lang w:val="hr-HR"/>
        </w:rPr>
        <w:t>V</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T</w:t>
      </w:r>
      <w:r w:rsidR="00715306" w:rsidRPr="00123FFF">
        <w:rPr>
          <w:b w:val="false"/>
          <w:lang w:val="hr-HR"/>
        </w:rPr>
        <w:t xml:space="preserve"> </w:t>
      </w:r>
      <w:r w:rsidRPr="00123FFF">
        <w:rPr>
          <w:b w:val="false"/>
          <w:lang w:val="hr-HR"/>
        </w:rPr>
        <w:t>S</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p>
    <w:p w:rsidRDefault="00B75497" w:rsidP="00B75497" w:rsidR="00B75497" w:rsidRPr="00123FFF">
      <w:pPr>
        <w:pStyle w:val="Naslov1"/>
        <w:rPr>
          <w:b w:val="false"/>
          <w:lang w:val="es-ES"/>
        </w:rPr>
      </w:pPr>
      <w:r w:rsidRPr="00123FFF">
        <w:rPr>
          <w:b w:val="false"/>
          <w:lang w:val="hr-HR"/>
        </w:rPr>
        <w:t>R J E Š E N J E</w:t>
      </w:r>
    </w:p>
    <w:p w:rsidRDefault="00B75497" w:rsidP="00B75497" w:rsidR="00B75497" w:rsidRPr="00123FFF">
      <w:pPr>
        <w:jc w:val="center"/>
        <w:rPr>
          <w:bCs/>
        </w:rPr>
      </w:pPr>
    </w:p>
    <w:p w:rsidRDefault="00B75497" w:rsidP="00B75497" w:rsidR="00B75497" w:rsidRPr="00123FFF">
      <w:pPr>
        <w:jc w:val="center"/>
        <w:rPr>
          <w:bCs/>
        </w:rPr>
      </w:pPr>
    </w:p>
    <w:p w:rsidRDefault="00B75497" w:rsidP="00B75497" w:rsidR="00B75497" w:rsidRPr="00123FFF">
      <w:pPr>
        <w:ind w:firstLine="708"/>
        <w:jc w:val="both"/>
      </w:pPr>
      <w:r w:rsidRPr="00123FFF">
        <w:t>Trgovački sud u Osijeku, po sucu Jadranki Herman, u stečajnom predmetu</w:t>
      </w:r>
      <w:r w:rsidR="00590D1E" w:rsidRPr="00123FFF">
        <w:rPr>
          <w:bCs/>
        </w:rPr>
        <w:t xml:space="preserve"> </w:t>
      </w:r>
      <w:r w:rsidR="00C15323" w:rsidRPr="00123FFF">
        <w:rPr>
          <w:color w:val="000000"/>
        </w:rPr>
        <w:t>povodom prijedloga vjerovnika RH Ministarstvo financija Porezna uprava Područni ured Slavonije i</w:t>
      </w:r>
      <w:r w:rsidR="00FF664E">
        <w:rPr>
          <w:color w:val="000000"/>
        </w:rPr>
        <w:t xml:space="preserve"> Baranje, Porezno mjesto Osijek</w:t>
      </w:r>
      <w:r w:rsidR="00C15323" w:rsidRPr="00123FFF">
        <w:rPr>
          <w:color w:val="000000"/>
        </w:rPr>
        <w:t xml:space="preserve"> koga zastupa Županijsk</w:t>
      </w:r>
      <w:r w:rsidR="00FF664E">
        <w:rPr>
          <w:color w:val="000000"/>
        </w:rPr>
        <w:t>o državno odvjetništvo u Osijek</w:t>
      </w:r>
      <w:r w:rsidR="00C15323" w:rsidRPr="00123FFF">
        <w:rPr>
          <w:color w:val="000000"/>
        </w:rPr>
        <w:t>u, za otvaranje stečajnog postupka nad dužnikom</w:t>
      </w:r>
      <w:r w:rsidR="00421E1D">
        <w:rPr>
          <w:color w:val="000000"/>
        </w:rPr>
        <w:t xml:space="preserve"> </w:t>
      </w:r>
      <w:r w:rsidR="00364F91">
        <w:rPr>
          <w:color w:val="000000"/>
        </w:rPr>
        <w:t xml:space="preserve">K. D. BONUM </w:t>
      </w:r>
      <w:r w:rsidR="00FF664E">
        <w:rPr>
          <w:color w:val="000000"/>
        </w:rPr>
        <w:t xml:space="preserve">d.o.o. za </w:t>
      </w:r>
      <w:r w:rsidR="00421E1D">
        <w:rPr>
          <w:color w:val="000000"/>
        </w:rPr>
        <w:t>trgovinu i usluge</w:t>
      </w:r>
      <w:r w:rsidR="00C15323" w:rsidRPr="00123FFF">
        <w:rPr>
          <w:color w:val="000000"/>
        </w:rPr>
        <w:t>,</w:t>
      </w:r>
      <w:r w:rsidR="00421E1D">
        <w:rPr>
          <w:color w:val="000000"/>
        </w:rPr>
        <w:t xml:space="preserve"> </w:t>
      </w:r>
      <w:r w:rsidR="00AB5F71">
        <w:rPr>
          <w:color w:val="000000"/>
        </w:rPr>
        <w:t>Baranjsko Petrovo Selo</w:t>
      </w:r>
      <w:r w:rsidR="00421E1D">
        <w:rPr>
          <w:color w:val="000000"/>
        </w:rPr>
        <w:t xml:space="preserve">, </w:t>
      </w:r>
      <w:r w:rsidR="00364F91">
        <w:rPr>
          <w:color w:val="000000"/>
        </w:rPr>
        <w:t>Kolodvorska 2/A</w:t>
      </w:r>
      <w:r w:rsidR="00421E1D">
        <w:rPr>
          <w:color w:val="000000"/>
        </w:rPr>
        <w:t>,</w:t>
      </w:r>
      <w:r w:rsidR="00C15323" w:rsidRPr="00123FFF">
        <w:rPr>
          <w:color w:val="000000"/>
        </w:rPr>
        <w:t xml:space="preserve"> MBS:</w:t>
      </w:r>
      <w:r w:rsidR="00FF664E">
        <w:rPr>
          <w:color w:val="000000"/>
        </w:rPr>
        <w:t xml:space="preserve"> 0300</w:t>
      </w:r>
      <w:r w:rsidR="00364F91">
        <w:rPr>
          <w:color w:val="000000"/>
        </w:rPr>
        <w:t>88575</w:t>
      </w:r>
      <w:r w:rsidR="00C15323" w:rsidRPr="00123FFF">
        <w:rPr>
          <w:color w:val="000000"/>
        </w:rPr>
        <w:t>,  OIB:</w:t>
      </w:r>
      <w:r w:rsidR="00FF664E">
        <w:rPr>
          <w:color w:val="000000"/>
        </w:rPr>
        <w:t xml:space="preserve"> </w:t>
      </w:r>
      <w:r w:rsidR="00364F91">
        <w:rPr>
          <w:color w:val="000000"/>
        </w:rPr>
        <w:t>87900935439</w:t>
      </w:r>
      <w:r w:rsidR="00FB6565" w:rsidRPr="00123FFF">
        <w:rPr>
          <w:bCs/>
        </w:rPr>
        <w:t>, dana</w:t>
      </w:r>
      <w:r w:rsidR="00421E1D">
        <w:rPr>
          <w:bCs/>
        </w:rPr>
        <w:t xml:space="preserve"> </w:t>
      </w:r>
      <w:r w:rsidR="00F140E3">
        <w:rPr>
          <w:bCs/>
        </w:rPr>
        <w:t>0</w:t>
      </w:r>
      <w:r w:rsidR="00FF664E">
        <w:rPr>
          <w:bCs/>
        </w:rPr>
        <w:t>6. listopada</w:t>
      </w:r>
      <w:r w:rsidR="00B94B72" w:rsidRPr="00123FFF">
        <w:rPr>
          <w:bCs/>
        </w:rPr>
        <w:t xml:space="preserve"> 2017</w:t>
      </w:r>
      <w:r w:rsidR="00715306" w:rsidRPr="00123FFF">
        <w:rPr>
          <w:bCs/>
        </w:rPr>
        <w:t>.</w:t>
      </w:r>
      <w:r w:rsidR="00421E1D">
        <w:rPr>
          <w:bCs/>
        </w:rPr>
        <w:t>g.</w:t>
      </w:r>
      <w:r w:rsidR="00715306" w:rsidRPr="00123FFF">
        <w:rPr>
          <w:bCs/>
        </w:rPr>
        <w:t xml:space="preserve"> </w:t>
      </w:r>
    </w:p>
    <w:p w:rsidRDefault="001718AE" w:rsidP="00B75497" w:rsidR="001718AE" w:rsidRPr="00123FFF">
      <w:pPr>
        <w:jc w:val="both"/>
      </w:pPr>
    </w:p>
    <w:p w:rsidRDefault="00B75497" w:rsidP="00B75497" w:rsidR="00B75497" w:rsidRPr="00123FFF">
      <w:pPr>
        <w:jc w:val="center"/>
        <w:rPr>
          <w:bCs/>
        </w:rPr>
      </w:pPr>
      <w:r w:rsidRPr="00123FFF">
        <w:t xml:space="preserve">    r i j e š i o   j e</w:t>
      </w:r>
    </w:p>
    <w:p w:rsidRDefault="00B75497" w:rsidP="00B75497" w:rsidR="00B75497" w:rsidRPr="00123FFF">
      <w:pPr>
        <w:jc w:val="both"/>
      </w:pPr>
    </w:p>
    <w:p w:rsidRDefault="00A1301D" w:rsidP="00A1301D" w:rsidR="00A1301D" w:rsidRPr="00123FFF">
      <w:pPr>
        <w:jc w:val="both"/>
      </w:pPr>
    </w:p>
    <w:p w:rsidRDefault="00A1301D" w:rsidP="00105B72" w:rsidR="00A1301D" w:rsidRPr="00123FFF">
      <w:pPr>
        <w:numPr>
          <w:ilvl w:val="0"/>
          <w:numId w:val="14"/>
        </w:numPr>
        <w:jc w:val="both"/>
        <w:rPr>
          <w:bCs/>
        </w:rPr>
      </w:pPr>
      <w:r w:rsidRPr="00123FFF">
        <w:t>Pokreće se postupak radi utvrđivanja pretpostavki za otvaranje stečajnog postupka (prethodni postupak) nad dužnikom</w:t>
      </w:r>
      <w:r w:rsidR="00421E1D">
        <w:rPr>
          <w:color w:val="000000"/>
        </w:rPr>
        <w:t xml:space="preserve"> </w:t>
      </w:r>
      <w:r w:rsidR="00364F91" w:rsidRPr="00364F91">
        <w:rPr>
          <w:color w:val="000000"/>
        </w:rPr>
        <w:t xml:space="preserve">K. D. BONUM d.o.o. za trgovinu i usluge, </w:t>
      </w:r>
      <w:r w:rsidR="00AB5F71">
        <w:rPr>
          <w:color w:val="000000"/>
        </w:rPr>
        <w:t>Baranjsko Petrovo Selo</w:t>
      </w:r>
      <w:r w:rsidR="00364F91" w:rsidRPr="00364F91">
        <w:rPr>
          <w:color w:val="000000"/>
        </w:rPr>
        <w:t>, Kolodvorska 2/A, MBS: 030088575,  OIB: 87900935439</w:t>
      </w:r>
      <w:r w:rsidR="00364F91">
        <w:rPr>
          <w:color w:val="000000"/>
        </w:rPr>
        <w:t>.</w:t>
      </w:r>
    </w:p>
    <w:p w:rsidRDefault="00A1301D" w:rsidP="00A1301D" w:rsidR="00877CE7" w:rsidRPr="00FF664E">
      <w:pPr>
        <w:numPr>
          <w:ilvl w:val="0"/>
          <w:numId w:val="14"/>
        </w:numPr>
        <w:jc w:val="both"/>
        <w:rPr>
          <w:b/>
          <w:color w:val="FF0000"/>
        </w:rPr>
      </w:pPr>
      <w:r w:rsidRPr="00123FFF">
        <w:t>U ovom postupku imenuje se privreme</w:t>
      </w:r>
      <w:r w:rsidR="00A62CC0">
        <w:t>na stečajna</w:t>
      </w:r>
      <w:r w:rsidR="00105B72" w:rsidRPr="00123FFF">
        <w:t xml:space="preserve"> upravitelj</w:t>
      </w:r>
      <w:r w:rsidR="00A62CC0">
        <w:t>ica</w:t>
      </w:r>
      <w:r w:rsidR="00105B72" w:rsidRPr="00123FFF">
        <w:t xml:space="preserve"> u osobi</w:t>
      </w:r>
      <w:r w:rsidR="00421E1D">
        <w:t xml:space="preserve"> </w:t>
      </w:r>
      <w:r w:rsidR="00364F91" w:rsidRPr="00364F91">
        <w:rPr>
          <w:color w:themeColor="text1" w:val="000000"/>
        </w:rPr>
        <w:t>Snježana Sudarević dipl. iur. iz Osijeka, Kardinala A. Stepinca 35, OIB: 83030278680</w:t>
      </w:r>
      <w:r w:rsidR="00B63031" w:rsidRPr="00B63031">
        <w:rPr>
          <w:color w:themeColor="text1" w:val="000000"/>
        </w:rPr>
        <w:t>.</w:t>
      </w:r>
    </w:p>
    <w:p w:rsidRDefault="00A62CC0" w:rsidP="00A1301D" w:rsidR="00A1301D" w:rsidRPr="00123FFF">
      <w:pPr>
        <w:numPr>
          <w:ilvl w:val="0"/>
          <w:numId w:val="14"/>
        </w:numPr>
        <w:jc w:val="both"/>
      </w:pPr>
      <w:r>
        <w:t>Privremena stečajna</w:t>
      </w:r>
      <w:r w:rsidR="00A1301D" w:rsidRPr="00123FFF">
        <w:t xml:space="preserve"> upravitelj</w:t>
      </w:r>
      <w:r>
        <w:t>ica</w:t>
      </w:r>
      <w:r w:rsidR="00AB5F71">
        <w:t xml:space="preserve"> duž</w:t>
      </w:r>
      <w:r w:rsidR="00A1301D" w:rsidRPr="00123FFF">
        <w:t>n</w:t>
      </w:r>
      <w:r>
        <w:t>a</w:t>
      </w:r>
      <w:r w:rsidR="00A1301D" w:rsidRPr="00123FFF">
        <w:t xml:space="preserve">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62CC0" w:rsidP="00A1301D" w:rsidR="00A1301D" w:rsidRPr="00123FFF">
      <w:pPr>
        <w:numPr>
          <w:ilvl w:val="0"/>
          <w:numId w:val="14"/>
        </w:numPr>
        <w:jc w:val="both"/>
      </w:pPr>
      <w:r>
        <w:t>Privremena stečajna</w:t>
      </w:r>
      <w:r w:rsidR="00A1301D" w:rsidRPr="00123FFF">
        <w:t xml:space="preserve"> upravitelj</w:t>
      </w:r>
      <w:r>
        <w:t>ica</w:t>
      </w:r>
      <w:r w:rsidR="00A1301D" w:rsidRPr="00123FFF">
        <w:t xml:space="preserve"> ovlašten</w:t>
      </w:r>
      <w:r>
        <w:t>a</w:t>
      </w:r>
      <w:r w:rsidR="00A1301D" w:rsidRPr="00123FFF">
        <w:t xml:space="preserve"> je stupiti u poslovne prostorije dužnika, te tamo provesti sve radnje.</w:t>
      </w:r>
    </w:p>
    <w:p w:rsidRDefault="00A1301D" w:rsidP="00A1301D" w:rsidR="00A1301D" w:rsidRPr="00123FFF">
      <w:pPr>
        <w:numPr>
          <w:ilvl w:val="0"/>
          <w:numId w:val="14"/>
        </w:numPr>
        <w:jc w:val="both"/>
      </w:pPr>
      <w:r w:rsidRPr="00123FFF">
        <w:t>Dužnik, odnosno zakonski zastupn</w:t>
      </w:r>
      <w:r w:rsidR="00A62CC0">
        <w:t>ik dužnika, dužan je privremenoj stečajnoj upraviteljici</w:t>
      </w:r>
      <w:r w:rsidRPr="00123FFF">
        <w:t xml:space="preserve"> dopustiti uvid u knjige i svu poslovnu dokumentaciju dužnika, pružiti mu sve potrebne obavijesti.</w:t>
      </w:r>
    </w:p>
    <w:p w:rsidRDefault="00A1301D" w:rsidP="00E4690C" w:rsidR="00105B72" w:rsidRPr="00123FFF">
      <w:pPr>
        <w:numPr>
          <w:ilvl w:val="0"/>
          <w:numId w:val="14"/>
        </w:numPr>
        <w:jc w:val="both"/>
      </w:pPr>
      <w:r w:rsidRPr="00123FFF">
        <w:t>Ročište radi izjašnjenja o prijedlogu i raspravi o pretpostavkama  za otvaranje stečajnog postupka određuje se u prostorijama ovog suda na adresi Osijek, Zagrebačka 2, soba broj 22/I, za dan</w:t>
      </w:r>
    </w:p>
    <w:p w:rsidRDefault="009B7621" w:rsidP="009B7621" w:rsidR="009B7621" w:rsidRPr="00123FFF">
      <w:pPr>
        <w:ind w:left="720"/>
        <w:jc w:val="both"/>
      </w:pPr>
    </w:p>
    <w:p w:rsidRDefault="00FF664E" w:rsidP="00421E1D" w:rsidR="00105B72" w:rsidRPr="00123FFF">
      <w:pPr>
        <w:ind w:left="2160"/>
        <w:jc w:val="both"/>
      </w:pPr>
      <w:r>
        <w:t>21. studenog</w:t>
      </w:r>
      <w:r w:rsidR="00421E1D">
        <w:t xml:space="preserve"> </w:t>
      </w:r>
      <w:r w:rsidR="00877CE7" w:rsidRPr="00123FFF">
        <w:t>2017</w:t>
      </w:r>
      <w:r w:rsidR="00105B72" w:rsidRPr="00123FFF">
        <w:t xml:space="preserve">. godine s početkom u </w:t>
      </w:r>
      <w:r w:rsidR="00364F91">
        <w:t>10,1</w:t>
      </w:r>
      <w:r>
        <w:t>5</w:t>
      </w:r>
      <w:r w:rsidR="00105B72" w:rsidRPr="00123FFF">
        <w:t xml:space="preserve">  sati.</w:t>
      </w:r>
    </w:p>
    <w:p w:rsidRDefault="009B7621" w:rsidP="00E4690C" w:rsidR="009B7621" w:rsidRPr="00123FFF">
      <w:pPr>
        <w:ind w:left="720"/>
        <w:jc w:val="center"/>
      </w:pPr>
    </w:p>
    <w:p w:rsidRDefault="00DF2A3D" w:rsidP="00DF2A3D" w:rsidR="00DF2A3D" w:rsidRPr="00123FFF">
      <w:pPr>
        <w:ind w:left="720"/>
        <w:jc w:val="both"/>
      </w:pPr>
    </w:p>
    <w:p w:rsidRDefault="00C15323" w:rsidP="00DF2A3D" w:rsidR="00C15323" w:rsidRPr="00123FFF">
      <w:pPr>
        <w:ind w:left="720"/>
        <w:jc w:val="both"/>
      </w:pPr>
    </w:p>
    <w:p w:rsidRDefault="00C15323" w:rsidP="00DF2A3D" w:rsidR="00C15323" w:rsidRPr="00123FFF">
      <w:pPr>
        <w:ind w:left="720"/>
        <w:jc w:val="both"/>
      </w:pPr>
    </w:p>
    <w:p w:rsidRDefault="00A1301D" w:rsidP="00E07FED" w:rsidR="00380C41" w:rsidRPr="00123FFF">
      <w:pPr>
        <w:numPr>
          <w:ilvl w:val="0"/>
          <w:numId w:val="14"/>
        </w:numPr>
        <w:jc w:val="both"/>
      </w:pPr>
      <w:r w:rsidRPr="00123FFF">
        <w:t>Na ročište se dostavom ovog rješenja pozivaju :</w:t>
      </w:r>
    </w:p>
    <w:p w:rsidRDefault="00380C41" w:rsidP="00DF2A3D" w:rsidR="00380C41" w:rsidRPr="00123FFF">
      <w:pPr>
        <w:ind w:firstLine="720"/>
        <w:jc w:val="both"/>
      </w:pPr>
    </w:p>
    <w:p w:rsidRDefault="00A1301D" w:rsidP="00DF2A3D" w:rsidR="009B7621" w:rsidRPr="00123FFF">
      <w:pPr>
        <w:ind w:firstLine="720"/>
        <w:jc w:val="both"/>
      </w:pPr>
      <w:r w:rsidRPr="00123FFF">
        <w:t xml:space="preserve">- </w:t>
      </w:r>
      <w:r w:rsidR="00E07FED" w:rsidRPr="00123FFF">
        <w:t xml:space="preserve"> </w:t>
      </w:r>
      <w:r w:rsidRPr="00123FFF">
        <w:t xml:space="preserve">predlagatelj – </w:t>
      </w:r>
      <w:r w:rsidR="00105B72" w:rsidRPr="00123FFF">
        <w:t xml:space="preserve">RH Ministarstvo financija po ŽDO </w:t>
      </w:r>
      <w:r w:rsidR="00B63031">
        <w:t>Osijek</w:t>
      </w:r>
    </w:p>
    <w:p w:rsidRDefault="001A6485" w:rsidP="00E07FED" w:rsidR="00C15323" w:rsidRPr="00123FFF">
      <w:pPr>
        <w:ind w:firstLine="720"/>
        <w:jc w:val="both"/>
        <w:rPr>
          <w:color w:val="000000"/>
        </w:rPr>
      </w:pPr>
      <w:r w:rsidRPr="00123FFF">
        <w:t xml:space="preserve">- </w:t>
      </w:r>
      <w:r w:rsidR="00E07FED" w:rsidRPr="00123FFF">
        <w:t xml:space="preserve"> </w:t>
      </w:r>
      <w:r w:rsidRPr="00123FFF">
        <w:t xml:space="preserve">dužnik </w:t>
      </w:r>
    </w:p>
    <w:p w:rsidRDefault="001A6485" w:rsidP="001A2117" w:rsidR="001A2117">
      <w:pPr>
        <w:ind w:left="720"/>
        <w:jc w:val="both"/>
      </w:pPr>
      <w:r w:rsidRPr="00123FFF">
        <w:t>-</w:t>
      </w:r>
      <w:r w:rsidR="00E07FED" w:rsidRPr="00123FFF">
        <w:t xml:space="preserve"> </w:t>
      </w:r>
      <w:r w:rsidR="00105B72" w:rsidRPr="00123FFF">
        <w:t>zakonski zastupnik dužnika</w:t>
      </w:r>
      <w:r w:rsidR="00364F91">
        <w:t xml:space="preserve"> Davor Kuna</w:t>
      </w:r>
      <w:r w:rsidR="001A2117" w:rsidRPr="001A2117">
        <w:t>,</w:t>
      </w:r>
      <w:r w:rsidR="00B63031">
        <w:t xml:space="preserve"> </w:t>
      </w:r>
      <w:r w:rsidR="00364F91">
        <w:t>Baranjsko Petrovo Selo</w:t>
      </w:r>
      <w:r w:rsidR="00B63031">
        <w:t>,</w:t>
      </w:r>
      <w:r w:rsidR="001A2117" w:rsidRPr="001A2117">
        <w:t xml:space="preserve"> </w:t>
      </w:r>
      <w:r w:rsidR="00364F91">
        <w:t>Kolodvorska 2/A</w:t>
      </w:r>
      <w:r w:rsidR="001A2117" w:rsidRPr="001A2117">
        <w:t xml:space="preserve">, OIB: </w:t>
      </w:r>
      <w:r w:rsidR="00364F91">
        <w:t>69319660884</w:t>
      </w:r>
    </w:p>
    <w:p w:rsidRDefault="00A1301D" w:rsidP="001A2117" w:rsidR="00A1301D" w:rsidRPr="00123FFF">
      <w:pPr>
        <w:ind w:left="720"/>
        <w:jc w:val="both"/>
      </w:pPr>
      <w:r w:rsidRPr="00123FFF">
        <w:t>-</w:t>
      </w:r>
      <w:r w:rsidR="001A6485" w:rsidRPr="00123FFF">
        <w:t xml:space="preserve"> </w:t>
      </w:r>
      <w:r w:rsidR="00E07FED" w:rsidRPr="00123FFF">
        <w:t xml:space="preserve"> </w:t>
      </w:r>
      <w:r w:rsidR="00A62CC0">
        <w:t>privremena stečajna</w:t>
      </w:r>
      <w:r w:rsidR="00E4690C" w:rsidRPr="00123FFF">
        <w:t xml:space="preserve"> upravitelj</w:t>
      </w:r>
      <w:r w:rsidR="00A62CC0">
        <w:t>ica</w:t>
      </w:r>
      <w:r w:rsidR="00E4690C" w:rsidRPr="00123FFF">
        <w:t xml:space="preserve"> </w:t>
      </w:r>
    </w:p>
    <w:p w:rsidRDefault="00A1301D" w:rsidP="001A6485" w:rsidR="00A1301D" w:rsidRPr="00123FFF">
      <w:pPr>
        <w:ind w:firstLine="720"/>
        <w:jc w:val="both"/>
      </w:pPr>
      <w:r w:rsidRPr="00123FFF">
        <w:t>-</w:t>
      </w:r>
      <w:r w:rsidR="001A6485" w:rsidRPr="00123FFF">
        <w:t xml:space="preserve"> </w:t>
      </w:r>
      <w:r w:rsidR="00E07FED" w:rsidRPr="00123FFF">
        <w:t xml:space="preserve"> </w:t>
      </w:r>
      <w:r w:rsidR="001A6485" w:rsidRPr="00123FFF">
        <w:t>FINA</w:t>
      </w:r>
      <w:r w:rsidRPr="00123FFF">
        <w:t xml:space="preserve"> Osijek.</w:t>
      </w:r>
    </w:p>
    <w:p w:rsidRDefault="001A6485" w:rsidP="001A6485" w:rsidR="001A6485" w:rsidRPr="00123FFF">
      <w:pPr>
        <w:ind w:firstLine="720"/>
        <w:jc w:val="both"/>
      </w:pPr>
    </w:p>
    <w:p w:rsidRDefault="00A1301D" w:rsidP="00364F91" w:rsidR="00A1301D" w:rsidRPr="00123FFF">
      <w:pPr>
        <w:ind w:left="720"/>
        <w:jc w:val="both"/>
      </w:pPr>
      <w:r w:rsidRPr="00123FFF">
        <w:t>Naređuje se zastupniku po zakonu dužnika</w:t>
      </w:r>
      <w:r w:rsidR="00421E1D">
        <w:t xml:space="preserve"> </w:t>
      </w:r>
      <w:r w:rsidR="00364F91" w:rsidRPr="00364F91">
        <w:t>Davor Kuna, Baranjsko Petrovo Selo, Kolodvorska 2/A, OIB: 69319660884</w:t>
      </w:r>
      <w:r w:rsidR="00364F91">
        <w:t xml:space="preserve"> </w:t>
      </w:r>
      <w:r w:rsidRPr="00123FFF">
        <w:t>da u roku od 8 dana dostavi sudu pozivom na gornji poslovni broj :</w:t>
      </w:r>
    </w:p>
    <w:p w:rsidRDefault="00A1301D" w:rsidP="009B7621" w:rsidR="00A1301D" w:rsidRPr="00123FFF">
      <w:pPr>
        <w:pStyle w:val="Odlomakpopisa"/>
        <w:numPr>
          <w:ilvl w:val="0"/>
          <w:numId w:val="17"/>
        </w:numPr>
        <w:jc w:val="both"/>
      </w:pPr>
      <w:r w:rsidRPr="00123FFF">
        <w:t>popis imovine i obveza prema članku 16. i 17. Stečajnog zakona (Narodne novine broj 71/15) u dva primjerka.</w:t>
      </w:r>
    </w:p>
    <w:p w:rsidRDefault="00F70BDB" w:rsidP="00F70BDB" w:rsidR="00F70BDB" w:rsidRPr="00123FFF">
      <w:pPr>
        <w:ind w:left="720"/>
        <w:jc w:val="both"/>
      </w:pPr>
    </w:p>
    <w:p w:rsidRDefault="00A1301D" w:rsidP="00F70BDB" w:rsidR="00A1301D" w:rsidRPr="00123FFF">
      <w:pPr>
        <w:ind w:left="720"/>
        <w:jc w:val="both"/>
      </w:pPr>
      <w:r w:rsidRPr="00123FFF">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123FFF">
      <w:pPr>
        <w:ind w:left="720"/>
        <w:jc w:val="both"/>
      </w:pPr>
      <w:r w:rsidRPr="00123FFF">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123FFF">
      <w:pPr>
        <w:ind w:left="360"/>
        <w:jc w:val="both"/>
      </w:pPr>
    </w:p>
    <w:p w:rsidRDefault="00A1301D" w:rsidP="00F70BDB" w:rsidR="00A1301D" w:rsidRPr="00123FFF">
      <w:pPr>
        <w:numPr>
          <w:ilvl w:val="0"/>
          <w:numId w:val="14"/>
        </w:numPr>
        <w:jc w:val="both"/>
      </w:pPr>
      <w:r w:rsidRPr="00123FFF">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123FFF">
      <w:pPr>
        <w:jc w:val="both"/>
      </w:pPr>
    </w:p>
    <w:p w:rsidRDefault="00B75497" w:rsidP="00DF2A3D" w:rsidR="00B75497" w:rsidRPr="00123FFF">
      <w:pPr>
        <w:pStyle w:val="Naslov1"/>
        <w:rPr>
          <w:b w:val="false"/>
          <w:lang w:val="hr-HR"/>
        </w:rPr>
      </w:pPr>
      <w:r w:rsidRPr="00123FFF">
        <w:rPr>
          <w:b w:val="false"/>
          <w:lang w:val="hr-HR"/>
        </w:rPr>
        <w:t>Obrazloženje</w:t>
      </w:r>
    </w:p>
    <w:p w:rsidRDefault="00B75497" w:rsidP="00B75497" w:rsidR="00B75497" w:rsidRPr="00123FFF">
      <w:pPr>
        <w:jc w:val="both"/>
        <w:rPr>
          <w:bCs/>
        </w:rPr>
      </w:pPr>
    </w:p>
    <w:p w:rsidRDefault="00FA70D4" w:rsidP="00380C41" w:rsidR="00380C41" w:rsidRPr="00173711">
      <w:pPr>
        <w:ind w:firstLine="720"/>
        <w:jc w:val="both"/>
        <w:rPr>
          <w:bCs/>
        </w:rPr>
      </w:pPr>
      <w:r w:rsidRPr="00123FFF">
        <w:t>Dana</w:t>
      </w:r>
      <w:r w:rsidR="00FF664E">
        <w:t xml:space="preserve"> 2</w:t>
      </w:r>
      <w:r w:rsidR="00364F91">
        <w:t>1</w:t>
      </w:r>
      <w:r w:rsidR="001A2117">
        <w:t>. prosinca 2015</w:t>
      </w:r>
      <w:r w:rsidR="00B75497" w:rsidRPr="00123FFF">
        <w:t>.</w:t>
      </w:r>
      <w:r w:rsidR="001A2117">
        <w:t>g.</w:t>
      </w:r>
      <w:r w:rsidR="00B75497" w:rsidRPr="00123FFF">
        <w:t xml:space="preserve"> zapr</w:t>
      </w:r>
      <w:r w:rsidR="00C15323" w:rsidRPr="00123FFF">
        <w:t>imljen je na ovome sudu zahtjev</w:t>
      </w:r>
      <w:r w:rsidR="00D7218C" w:rsidRPr="00123FFF">
        <w:t xml:space="preserve"> FINE Regionalni centar</w:t>
      </w:r>
      <w:r w:rsidR="00E07FED" w:rsidRPr="00123FFF">
        <w:t xml:space="preserve"> Osijek</w:t>
      </w:r>
      <w:r w:rsidR="00D7218C" w:rsidRPr="00123FFF">
        <w:t xml:space="preserve"> Podružnica Osijek,</w:t>
      </w:r>
      <w:r w:rsidR="0097601C" w:rsidRPr="00123FFF">
        <w:t xml:space="preserve"> K</w:t>
      </w:r>
      <w:r w:rsidR="00301A4D" w:rsidRPr="00123FFF">
        <w:t>lasa:</w:t>
      </w:r>
      <w:r w:rsidR="00D7218C" w:rsidRPr="00123FFF">
        <w:t xml:space="preserve"> 110-0</w:t>
      </w:r>
      <w:r w:rsidR="00877CE7" w:rsidRPr="00123FFF">
        <w:t>7/1</w:t>
      </w:r>
      <w:r w:rsidR="00D73A45" w:rsidRPr="00123FFF">
        <w:t>5</w:t>
      </w:r>
      <w:r w:rsidR="00877CE7" w:rsidRPr="00123FFF">
        <w:t>-01/04 Ur. broj</w:t>
      </w:r>
      <w:r w:rsidR="00B63031">
        <w:t>:</w:t>
      </w:r>
      <w:r w:rsidR="00877CE7" w:rsidRPr="00123FFF">
        <w:t xml:space="preserve"> </w:t>
      </w:r>
      <w:r w:rsidR="00364CEF" w:rsidRPr="00123FFF">
        <w:t>04-06-15</w:t>
      </w:r>
      <w:r w:rsidR="00B94B72" w:rsidRPr="00123FFF">
        <w:t>-</w:t>
      </w:r>
      <w:r w:rsidR="00364F91">
        <w:t>18005</w:t>
      </w:r>
      <w:r w:rsidR="0097601C" w:rsidRPr="00123FFF">
        <w:t xml:space="preserve"> od </w:t>
      </w:r>
      <w:r w:rsidR="00364F91">
        <w:t>18</w:t>
      </w:r>
      <w:r w:rsidR="001A2117">
        <w:t>.12.2015</w:t>
      </w:r>
      <w:r w:rsidR="00877CE7" w:rsidRPr="00123FFF">
        <w:t>.</w:t>
      </w:r>
      <w:r w:rsidR="00D7218C" w:rsidRPr="00123FFF">
        <w:t xml:space="preserve"> godine, za</w:t>
      </w:r>
      <w:r w:rsidR="00B75497" w:rsidRPr="00123FFF">
        <w:t xml:space="preserve"> </w:t>
      </w:r>
      <w:r w:rsidR="00D7218C" w:rsidRPr="00123FFF">
        <w:t xml:space="preserve">provedbu </w:t>
      </w:r>
      <w:r w:rsidR="00B75497" w:rsidRPr="00123FFF">
        <w:t xml:space="preserve">skraćenog stečajnog postupka nad dužnikom </w:t>
      </w:r>
      <w:r w:rsidR="00364F91" w:rsidRPr="00364F91">
        <w:rPr>
          <w:color w:val="000000"/>
        </w:rPr>
        <w:t xml:space="preserve">K. D. BONUM d.o.o. za trgovinu i usluge, </w:t>
      </w:r>
      <w:r w:rsidR="008348C7">
        <w:rPr>
          <w:color w:val="000000"/>
        </w:rPr>
        <w:t>Baranjsko Petrovo Selo</w:t>
      </w:r>
      <w:r w:rsidR="00364F91" w:rsidRPr="00364F91">
        <w:rPr>
          <w:color w:val="000000"/>
        </w:rPr>
        <w:t>, Kolodvorska 2/A, MBS: 030088575,  OIB: 87900935439</w:t>
      </w:r>
      <w:r w:rsidR="00FF664E">
        <w:rPr>
          <w:color w:val="000000"/>
        </w:rPr>
        <w:t>.</w:t>
      </w:r>
    </w:p>
    <w:p w:rsidRDefault="001A2117" w:rsidP="00364CEF" w:rsidR="001A2117">
      <w:pPr>
        <w:ind w:firstLine="720"/>
        <w:jc w:val="both"/>
      </w:pPr>
    </w:p>
    <w:p w:rsidRDefault="00AB5F71" w:rsidP="00364CEF" w:rsidR="00AB5F71">
      <w:pPr>
        <w:ind w:firstLine="720"/>
        <w:jc w:val="both"/>
      </w:pPr>
    </w:p>
    <w:p w:rsidRDefault="00AB5F71" w:rsidP="00364CEF" w:rsidR="00AB5F71">
      <w:pPr>
        <w:ind w:firstLine="720"/>
        <w:jc w:val="both"/>
      </w:pPr>
    </w:p>
    <w:p w:rsidRDefault="00AB5F71" w:rsidP="00364CEF" w:rsidR="00AB5F71">
      <w:pPr>
        <w:ind w:firstLine="720"/>
        <w:jc w:val="both"/>
      </w:pPr>
    </w:p>
    <w:p w:rsidRDefault="0078442E" w:rsidP="00AB5F71" w:rsidR="00380C41" w:rsidRPr="00123FFF">
      <w:pPr>
        <w:ind w:firstLine="720"/>
        <w:jc w:val="both"/>
      </w:pPr>
      <w:r w:rsidRPr="00123FFF">
        <w:t xml:space="preserve">Dana </w:t>
      </w:r>
      <w:r w:rsidR="00AB5F71">
        <w:t>18</w:t>
      </w:r>
      <w:r w:rsidR="00C15323" w:rsidRPr="00123FFF">
        <w:t xml:space="preserve">. </w:t>
      </w:r>
      <w:r w:rsidR="001A15CE">
        <w:t>s</w:t>
      </w:r>
      <w:r w:rsidR="00B63031">
        <w:t>i</w:t>
      </w:r>
      <w:r w:rsidR="001A15CE">
        <w:t>ječnj</w:t>
      </w:r>
      <w:r w:rsidR="001A2117">
        <w:t>a</w:t>
      </w:r>
      <w:r w:rsidR="00D73A45" w:rsidRPr="00123FFF">
        <w:t xml:space="preserve"> </w:t>
      </w:r>
      <w:r w:rsidR="00E07FED" w:rsidRPr="00123FFF">
        <w:t>201</w:t>
      </w:r>
      <w:r w:rsidR="001A15CE">
        <w:t>6</w:t>
      </w:r>
      <w:r w:rsidR="002D7118" w:rsidRPr="00123FFF">
        <w:t>. godine, sukladno članku 430. Stečajnog zakona (Narodne novine broj 71/15) Trgovački sud u sud u Osijeku</w:t>
      </w:r>
      <w:r w:rsidR="00D84AEC" w:rsidRPr="00123FFF">
        <w:t>,</w:t>
      </w:r>
      <w:r w:rsidR="002D7118" w:rsidRPr="00123FFF">
        <w:t xml:space="preserve">  po</w:t>
      </w:r>
      <w:r w:rsidR="00D84AEC" w:rsidRPr="00123FFF">
        <w:t>d poslovnim brojem St-</w:t>
      </w:r>
      <w:r w:rsidR="00AB5F71">
        <w:t>1625</w:t>
      </w:r>
      <w:r w:rsidR="00426AEF" w:rsidRPr="00123FFF">
        <w:t>/15</w:t>
      </w:r>
      <w:r w:rsidR="00E07FED" w:rsidRPr="00123FFF">
        <w:t>-3</w:t>
      </w:r>
      <w:r w:rsidR="00D84AEC" w:rsidRPr="00123FFF">
        <w:t xml:space="preserve">, </w:t>
      </w:r>
      <w:r w:rsidR="002D7118" w:rsidRPr="00123FFF">
        <w:t>objavio je oglas  na mrežnoj stranici e-oglasna ploča sudova</w:t>
      </w:r>
      <w:r w:rsidR="00D84AEC" w:rsidRPr="00123FFF">
        <w:t>,</w:t>
      </w:r>
      <w:r w:rsidR="002D7118" w:rsidRPr="00123FFF">
        <w:t xml:space="preserve"> </w:t>
      </w:r>
      <w:r w:rsidR="00D84AEC" w:rsidRPr="00123FFF">
        <w:t xml:space="preserve">kojim je pozvao osobe ovlaštene za zastupanje dužnika da u roku od 15 dana od dana objave oglasa podnesu </w:t>
      </w:r>
      <w:r w:rsidR="009B7621" w:rsidRPr="00123FFF">
        <w:t xml:space="preserve"> </w:t>
      </w:r>
      <w:r w:rsidR="00D84AEC" w:rsidRPr="00123FFF">
        <w:t>sudu</w:t>
      </w:r>
      <w:r w:rsidR="009B7621" w:rsidRPr="00123FFF">
        <w:t xml:space="preserve"> </w:t>
      </w:r>
      <w:r w:rsidR="00D84AEC" w:rsidRPr="00123FFF">
        <w:t xml:space="preserve"> javnobilježnički </w:t>
      </w:r>
      <w:r w:rsidR="009B7621" w:rsidRPr="00123FFF">
        <w:t xml:space="preserve"> </w:t>
      </w:r>
      <w:r w:rsidR="00D84AEC" w:rsidRPr="00123FFF">
        <w:t xml:space="preserve">ovjerovljeni </w:t>
      </w:r>
      <w:r w:rsidR="009B7621" w:rsidRPr="00123FFF">
        <w:t xml:space="preserve"> </w:t>
      </w:r>
      <w:r w:rsidR="00D84AEC" w:rsidRPr="00123FFF">
        <w:t xml:space="preserve">popis </w:t>
      </w:r>
      <w:r w:rsidR="009B7621" w:rsidRPr="00123FFF">
        <w:t xml:space="preserve"> </w:t>
      </w:r>
      <w:r w:rsidR="00D84AEC" w:rsidRPr="00123FFF">
        <w:t>imovine</w:t>
      </w:r>
      <w:r w:rsidR="009B7621" w:rsidRPr="00123FFF">
        <w:t xml:space="preserve"> </w:t>
      </w:r>
      <w:r w:rsidR="00D84AEC" w:rsidRPr="00123FFF">
        <w:t xml:space="preserve"> i </w:t>
      </w:r>
      <w:r w:rsidR="009B7621" w:rsidRPr="00123FFF">
        <w:t xml:space="preserve"> </w:t>
      </w:r>
      <w:r w:rsidR="00D84AEC" w:rsidRPr="00123FFF">
        <w:t>obveza</w:t>
      </w:r>
      <w:r w:rsidR="009B7621" w:rsidRPr="00123FFF">
        <w:t xml:space="preserve"> </w:t>
      </w:r>
      <w:r w:rsidR="00D84AEC" w:rsidRPr="00123FFF">
        <w:t>na</w:t>
      </w:r>
      <w:r w:rsidR="009B7621" w:rsidRPr="00123FFF">
        <w:t xml:space="preserve"> </w:t>
      </w:r>
      <w:r w:rsidR="00D84AEC" w:rsidRPr="00123FFF">
        <w:t xml:space="preserve"> propisanom obrascu, te </w:t>
      </w:r>
      <w:r w:rsidR="00364CEF" w:rsidRPr="00123FF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123FFF">
      <w:pPr>
        <w:ind w:firstLine="720"/>
        <w:jc w:val="both"/>
      </w:pPr>
    </w:p>
    <w:p w:rsidRDefault="00D84AEC" w:rsidP="00380C41" w:rsidR="009B7621" w:rsidRPr="00123FFF">
      <w:pPr>
        <w:ind w:firstLine="720"/>
        <w:jc w:val="both"/>
        <w:rPr>
          <w:bCs/>
        </w:rPr>
      </w:pPr>
      <w:r w:rsidRPr="00123FFF">
        <w:t xml:space="preserve">Podneskom zaprimljenim, kod ovog suda dana </w:t>
      </w:r>
      <w:r w:rsidR="00364F91">
        <w:t>09</w:t>
      </w:r>
      <w:r w:rsidR="001A15CE">
        <w:t>. veljače</w:t>
      </w:r>
      <w:r w:rsidR="002C6E94">
        <w:t xml:space="preserve"> </w:t>
      </w:r>
      <w:r w:rsidR="00E07FED" w:rsidRPr="00123FFF">
        <w:t>201</w:t>
      </w:r>
      <w:r w:rsidR="002C6E94">
        <w:t>6</w:t>
      </w:r>
      <w:r w:rsidR="006E648B" w:rsidRPr="00123FFF">
        <w:t>.</w:t>
      </w:r>
      <w:r w:rsidR="002C6E94">
        <w:t xml:space="preserve">g. </w:t>
      </w:r>
      <w:r w:rsidR="006E648B" w:rsidRPr="00123FFF">
        <w:t xml:space="preserve">godine, vjerovnik Republika Hrvatska zastupana po Županijskom državnom odvjetništvu u </w:t>
      </w:r>
      <w:r w:rsidR="001A15CE">
        <w:t xml:space="preserve">Osijeku </w:t>
      </w:r>
      <w:r w:rsidR="006E648B" w:rsidRPr="00123FFF">
        <w:t>podnijela je prijedlog za otvaranjem stečajnog postupka nad dužnikom</w:t>
      </w:r>
      <w:r w:rsidR="00D6032D" w:rsidRPr="00123FFF">
        <w:rPr>
          <w:color w:val="000000"/>
        </w:rPr>
        <w:t xml:space="preserve"> </w:t>
      </w:r>
      <w:r w:rsidR="00364F91" w:rsidRPr="00364F91">
        <w:rPr>
          <w:bCs/>
        </w:rPr>
        <w:t xml:space="preserve">K. D. BONUM d.o.o. za trgovinu i usluge, </w:t>
      </w:r>
      <w:r w:rsidR="00392F07">
        <w:rPr>
          <w:bCs/>
        </w:rPr>
        <w:t>Baranjsko Petrovo Selo</w:t>
      </w:r>
      <w:r w:rsidR="00364F91" w:rsidRPr="00364F91">
        <w:rPr>
          <w:bCs/>
        </w:rPr>
        <w:t>, Kolodvorska 2/A, MBS: 030088575,  OIB: 87900935439</w:t>
      </w:r>
      <w:r w:rsidR="006E648B" w:rsidRPr="00123FFF">
        <w:rPr>
          <w:bCs/>
        </w:rPr>
        <w:t xml:space="preserve"> uz koji prijedlog je dostavila dokaz o postojanju svoje tražbine i postojanju stečajnog razloga</w:t>
      </w:r>
      <w:r w:rsidR="000E5C95" w:rsidRPr="00123FFF">
        <w:rPr>
          <w:bCs/>
        </w:rPr>
        <w:t xml:space="preserve"> iz članka 6. stav 2. Stečajnog zakona: nesposobnosti za plaćanje.</w:t>
      </w:r>
    </w:p>
    <w:p w:rsidRDefault="00380C41" w:rsidP="00380C41" w:rsidR="00380C41" w:rsidRPr="00123FFF">
      <w:pPr>
        <w:ind w:firstLine="720"/>
        <w:jc w:val="both"/>
        <w:rPr>
          <w:bCs/>
        </w:rPr>
      </w:pPr>
    </w:p>
    <w:p w:rsidRDefault="00F70BDB" w:rsidP="00A1301D" w:rsidR="00F70BDB" w:rsidRPr="00123FFF">
      <w:pPr>
        <w:jc w:val="both"/>
      </w:pPr>
      <w:r w:rsidRPr="00123FFF">
        <w:tab/>
        <w:t>Rješenjem ovog suda St-</w:t>
      </w:r>
      <w:r w:rsidR="00364F91">
        <w:t>1625</w:t>
      </w:r>
      <w:r w:rsidR="00D6032D" w:rsidRPr="00123FFF">
        <w:t>/15</w:t>
      </w:r>
      <w:r w:rsidR="002C6E94">
        <w:t>-</w:t>
      </w:r>
      <w:r w:rsidR="00364F91">
        <w:t>6</w:t>
      </w:r>
      <w:r w:rsidR="00AF1A01" w:rsidRPr="00123FFF">
        <w:t xml:space="preserve"> od</w:t>
      </w:r>
      <w:r w:rsidRPr="00123FFF">
        <w:t xml:space="preserve"> </w:t>
      </w:r>
      <w:r w:rsidR="00364F91">
        <w:t xml:space="preserve">01. ožujka </w:t>
      </w:r>
      <w:r w:rsidR="00877CE7" w:rsidRPr="00123FFF">
        <w:t>2016</w:t>
      </w:r>
      <w:r w:rsidRPr="00123FFF">
        <w:t>. godine obustavljen je skraćeni stečajni postupak nad dužnikom, te je određeno da će se postupak nad dužnikom nastaviti primjenom Općih odredaba Stečajnog zakona.</w:t>
      </w:r>
    </w:p>
    <w:p w:rsidRDefault="00380C41" w:rsidP="00A1301D" w:rsidR="00380C41" w:rsidRPr="00123FFF">
      <w:pPr>
        <w:jc w:val="both"/>
      </w:pPr>
    </w:p>
    <w:p w:rsidRDefault="00A1301D" w:rsidP="00380C41" w:rsidR="00A1301D" w:rsidRPr="00123FFF">
      <w:pPr>
        <w:ind w:firstLine="720"/>
        <w:jc w:val="both"/>
      </w:pPr>
      <w:r w:rsidRPr="00123FFF">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123FFF">
      <w:pPr>
        <w:ind w:firstLine="720"/>
        <w:jc w:val="both"/>
      </w:pPr>
    </w:p>
    <w:p w:rsidRDefault="00A1301D" w:rsidP="00380C41" w:rsidR="00A1301D" w:rsidRPr="00123FFF">
      <w:pPr>
        <w:ind w:firstLine="720"/>
        <w:jc w:val="both"/>
      </w:pPr>
      <w:r w:rsidRPr="00123FFF">
        <w:t>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w:t>
      </w:r>
      <w:r w:rsidR="00A62CC0">
        <w:t>og postupka imenovao privremenu stečajnu upraviteljicu i odredio njezine dužnosti. Privremena stečajna</w:t>
      </w:r>
      <w:r w:rsidRPr="00123FFF">
        <w:t xml:space="preserve"> upravitelj</w:t>
      </w:r>
      <w:r w:rsidR="00A62CC0">
        <w:t>ica duž</w:t>
      </w:r>
      <w:r w:rsidRPr="00123FFF">
        <w:t>n</w:t>
      </w:r>
      <w:r w:rsidR="00A62CC0">
        <w:t>a</w:t>
      </w:r>
      <w:r w:rsidRPr="00123FFF">
        <w:t xml:space="preserve"> je ispitati postoji li kod dužnika razlog za otvaranje stečajnog postupka,  utvrditi stanje imovine dužnika, te sačiniti izvješće o financijsko – gospodarskom stanju stečajnog dužnika. </w:t>
      </w:r>
    </w:p>
    <w:p w:rsidRDefault="00380C41" w:rsidP="00380C41" w:rsidR="00380C41" w:rsidRPr="00123FFF">
      <w:pPr>
        <w:ind w:firstLine="720"/>
        <w:jc w:val="both"/>
      </w:pPr>
    </w:p>
    <w:p w:rsidRDefault="00A1301D" w:rsidP="00380C41" w:rsidR="00A1301D" w:rsidRPr="00123FFF">
      <w:pPr>
        <w:ind w:firstLine="720"/>
        <w:jc w:val="both"/>
      </w:pPr>
      <w:r w:rsidRPr="00123FFF">
        <w:t>Prema članku 119. sta</w:t>
      </w:r>
      <w:r w:rsidR="0095619F" w:rsidRPr="00123FFF">
        <w:t>v 5. Stečajnog zakona imenovani</w:t>
      </w:r>
      <w:r w:rsidRPr="00123FFF">
        <w:t xml:space="preserve"> privre</w:t>
      </w:r>
      <w:r w:rsidR="00A62CC0">
        <w:t>mena stečajna</w:t>
      </w:r>
      <w:r w:rsidR="005C0799" w:rsidRPr="00123FFF">
        <w:t xml:space="preserve"> upravitelj</w:t>
      </w:r>
      <w:r w:rsidR="00A62CC0">
        <w:t>ica</w:t>
      </w:r>
      <w:r w:rsidR="005C0799" w:rsidRPr="00123FFF">
        <w:t xml:space="preserve"> </w:t>
      </w:r>
      <w:r w:rsidR="00364F91" w:rsidRPr="00364F91">
        <w:rPr>
          <w:color w:themeColor="text1" w:val="000000"/>
        </w:rPr>
        <w:t>Snježana Sudarević dipl. iur. iz Osijeka, Kardinala A. Stepinca 35, OIB: 83030278680</w:t>
      </w:r>
      <w:r w:rsidRPr="00123FFF">
        <w:t>, ovlašten je stupiti u poslovne prostorije dužnika i tamo provesti potrebne rad</w:t>
      </w:r>
      <w:r w:rsidR="00A62CC0">
        <w:t>nje. Dužnik je dužan privremenoj stečajnoj upraviteljici</w:t>
      </w:r>
      <w:r w:rsidRPr="00123FFF">
        <w:t xml:space="preserve"> dopustiti uvid u poslovne knjige i poslovnu dokumentaciju dužnika. </w:t>
      </w:r>
    </w:p>
    <w:p w:rsidRDefault="00380C41" w:rsidP="00380C41" w:rsidR="00380C41" w:rsidRPr="00123FFF">
      <w:pPr>
        <w:ind w:firstLine="720"/>
        <w:jc w:val="both"/>
      </w:pPr>
    </w:p>
    <w:p w:rsidRDefault="00392F07" w:rsidP="00392F07" w:rsidR="00392F07">
      <w:pPr>
        <w:ind w:firstLine="720"/>
        <w:jc w:val="both"/>
      </w:pPr>
    </w:p>
    <w:p w:rsidRDefault="00392F07" w:rsidP="00392F07" w:rsidR="00392F07">
      <w:pPr>
        <w:ind w:firstLine="720"/>
        <w:jc w:val="both"/>
      </w:pPr>
    </w:p>
    <w:p w:rsidRDefault="00392F07" w:rsidP="00392F07" w:rsidR="00392F07">
      <w:pPr>
        <w:ind w:firstLine="720"/>
        <w:jc w:val="both"/>
      </w:pPr>
    </w:p>
    <w:p w:rsidRDefault="00392F07" w:rsidP="00392F07" w:rsidR="00392F07">
      <w:pPr>
        <w:ind w:firstLine="720"/>
        <w:jc w:val="both"/>
      </w:pPr>
    </w:p>
    <w:p w:rsidRDefault="00A1301D" w:rsidP="00392F07" w:rsidR="00A1301D" w:rsidRPr="00123FFF">
      <w:pPr>
        <w:ind w:firstLine="720"/>
        <w:jc w:val="both"/>
      </w:pPr>
      <w:r w:rsidRPr="00123FFF">
        <w:t>Sukladno članku 128. Stečajnog zakona rješenjem o pokretan</w:t>
      </w:r>
      <w:r w:rsidR="00C15323" w:rsidRPr="00123FFF">
        <w:t>ju prethodnog postupka odmah je</w:t>
      </w:r>
      <w:r w:rsidRPr="00123FFF">
        <w:t xml:space="preserv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w:t>
      </w:r>
      <w:r w:rsidR="00A62CC0">
        <w:t>na stečajna</w:t>
      </w:r>
      <w:r w:rsidR="00A418D1" w:rsidRPr="00123FFF">
        <w:t xml:space="preserve"> upravitelj</w:t>
      </w:r>
      <w:r w:rsidR="00A62CC0">
        <w:t>ica</w:t>
      </w:r>
      <w:r w:rsidR="001A15CE">
        <w:t>, ŽDO Osijek</w:t>
      </w:r>
      <w:r w:rsidR="00380C41" w:rsidRPr="00123FFF">
        <w:t>,</w:t>
      </w:r>
      <w:r w:rsidR="00A418D1" w:rsidRPr="00123FFF">
        <w:t xml:space="preserve"> kao i FINA</w:t>
      </w:r>
      <w:r w:rsidRPr="00123FFF">
        <w:t xml:space="preserve"> Osijek.</w:t>
      </w:r>
    </w:p>
    <w:p w:rsidRDefault="009B7621" w:rsidP="00A1301D" w:rsidR="009B7621" w:rsidRPr="00123FFF">
      <w:pPr>
        <w:jc w:val="both"/>
      </w:pPr>
    </w:p>
    <w:p w:rsidRDefault="00DF2A3D" w:rsidP="00A1301D" w:rsidR="00DF2A3D" w:rsidRPr="00123FFF">
      <w:pPr>
        <w:jc w:val="both"/>
      </w:pPr>
    </w:p>
    <w:p w:rsidRDefault="00541177" w:rsidP="00A1301D" w:rsidR="00541177" w:rsidRPr="00123FFF">
      <w:pPr>
        <w:jc w:val="both"/>
      </w:pPr>
    </w:p>
    <w:p w:rsidRDefault="00A418D1" w:rsidP="00A418D1" w:rsidR="00A1301D" w:rsidRPr="00123FFF">
      <w:pPr>
        <w:jc w:val="center"/>
      </w:pPr>
      <w:r w:rsidRPr="00123FFF">
        <w:t xml:space="preserve">U Osijeku </w:t>
      </w:r>
      <w:r w:rsidR="001A15CE">
        <w:t xml:space="preserve">06. listopada </w:t>
      </w:r>
      <w:r w:rsidR="00B94B72" w:rsidRPr="00123FFF">
        <w:t>2017</w:t>
      </w:r>
      <w:r w:rsidRPr="00123FFF">
        <w:t xml:space="preserve">. </w:t>
      </w:r>
      <w:r w:rsidR="00173711">
        <w:t>g.</w:t>
      </w:r>
    </w:p>
    <w:p w:rsidRDefault="00A1301D" w:rsidP="00A1301D" w:rsidR="00A1301D" w:rsidRPr="00123FFF">
      <w:pPr>
        <w:jc w:val="both"/>
      </w:pPr>
    </w:p>
    <w:p w:rsidRDefault="00173711" w:rsidP="00A1301D" w:rsidR="00173711">
      <w:pPr>
        <w:jc w:val="both"/>
      </w:pPr>
    </w:p>
    <w:p w:rsidRDefault="00173711" w:rsidP="00A1301D" w:rsidR="00173711">
      <w:pPr>
        <w:jc w:val="both"/>
      </w:pPr>
    </w:p>
    <w:p w:rsidRDefault="00A1301D" w:rsidP="00A1301D" w:rsidR="00A1301D" w:rsidRPr="00123FFF">
      <w:pPr>
        <w:jc w:val="both"/>
      </w:pPr>
      <w:r w:rsidRPr="00123FFF">
        <w:t>Zapisničar</w:t>
      </w:r>
    </w:p>
    <w:p w:rsidRDefault="00877CE7" w:rsidP="00173711" w:rsidR="00A1301D" w:rsidRPr="00123FFF">
      <w:pPr>
        <w:jc w:val="both"/>
      </w:pPr>
      <w:r w:rsidRPr="00123FFF">
        <w:t>Žana Bem</w:t>
      </w:r>
      <w:r w:rsidR="00173711">
        <w:tab/>
      </w:r>
      <w:r w:rsidR="00173711">
        <w:tab/>
      </w:r>
      <w:r w:rsidR="00173711">
        <w:tab/>
      </w:r>
      <w:r w:rsidR="00173711">
        <w:tab/>
      </w:r>
      <w:r w:rsidR="00173711">
        <w:tab/>
      </w:r>
      <w:r w:rsidR="00173711">
        <w:tab/>
      </w:r>
      <w:r w:rsidR="00173711">
        <w:tab/>
        <w:t xml:space="preserve">  </w:t>
      </w:r>
      <w:r w:rsidR="00A1301D" w:rsidRPr="00123FFF">
        <w:t>STEČAJNI SUDAC</w:t>
      </w:r>
    </w:p>
    <w:p w:rsidRDefault="00A1301D" w:rsidP="009B7621" w:rsidR="00A1301D" w:rsidRPr="00123FFF">
      <w:pPr>
        <w:ind w:left="5760"/>
        <w:jc w:val="both"/>
      </w:pPr>
      <w:r w:rsidRPr="00123FFF">
        <w:t xml:space="preserve">  Jadranka Herman</w:t>
      </w:r>
    </w:p>
    <w:p w:rsidRDefault="00A1301D" w:rsidP="00A1301D" w:rsidR="00A1301D" w:rsidRPr="00123FFF">
      <w:pPr>
        <w:jc w:val="both"/>
      </w:pPr>
    </w:p>
    <w:p w:rsidRDefault="009B7621" w:rsidP="00A1301D" w:rsidR="009B7621" w:rsidRPr="00123FFF">
      <w:pPr>
        <w:jc w:val="both"/>
      </w:pPr>
    </w:p>
    <w:p w:rsidRDefault="00541177" w:rsidP="00A1301D" w:rsidR="00541177">
      <w:pPr>
        <w:jc w:val="both"/>
      </w:pPr>
    </w:p>
    <w:p w:rsidRDefault="00173711" w:rsidP="00A1301D" w:rsidR="00173711">
      <w:pPr>
        <w:jc w:val="both"/>
      </w:pPr>
    </w:p>
    <w:p w:rsidRDefault="00173711" w:rsidP="00A1301D" w:rsidR="00173711" w:rsidRPr="00123FFF">
      <w:pPr>
        <w:jc w:val="both"/>
      </w:pPr>
    </w:p>
    <w:p w:rsidRDefault="00A1301D" w:rsidP="00A1301D" w:rsidR="00A1301D" w:rsidRPr="00123FFF">
      <w:pPr>
        <w:jc w:val="both"/>
      </w:pPr>
      <w:r w:rsidRPr="00123FFF">
        <w:t>POUKA O PRAVNOM LIJEKU:</w:t>
      </w:r>
    </w:p>
    <w:p w:rsidRDefault="00A1301D" w:rsidP="00A1301D" w:rsidR="00A1301D" w:rsidRPr="00123FFF">
      <w:pPr>
        <w:jc w:val="both"/>
      </w:pPr>
      <w:r w:rsidRPr="00123FFF">
        <w:t>Protiv ovog rješenja nije dopuštena posebna žalba (članak 115. stav 1. Stečajnog zakona).</w:t>
      </w:r>
    </w:p>
    <w:p w:rsidRDefault="00A1301D" w:rsidP="00A1301D" w:rsidR="00A1301D" w:rsidRPr="00123FFF">
      <w:pPr>
        <w:jc w:val="both"/>
      </w:pPr>
    </w:p>
    <w:p w:rsidRDefault="00A1301D" w:rsidP="00A1301D" w:rsidR="00A1301D" w:rsidRPr="00123FFF">
      <w:pPr>
        <w:jc w:val="both"/>
      </w:pPr>
    </w:p>
    <w:p w:rsidRDefault="00A1301D" w:rsidP="00A1301D" w:rsidR="00A1301D" w:rsidRPr="00123FFF">
      <w:pPr>
        <w:jc w:val="both"/>
      </w:pPr>
      <w:r w:rsidRPr="00123FFF">
        <w:t>DNA</w:t>
      </w:r>
    </w:p>
    <w:p w:rsidRDefault="00A418D1" w:rsidP="00541204" w:rsidR="00A1301D" w:rsidRPr="00123FFF">
      <w:pPr>
        <w:numPr>
          <w:ilvl w:val="0"/>
          <w:numId w:val="16"/>
        </w:numPr>
        <w:jc w:val="both"/>
      </w:pPr>
      <w:r w:rsidRPr="00123FFF">
        <w:t xml:space="preserve">Predlagatelj- RH MF po ŽDO </w:t>
      </w:r>
      <w:r w:rsidR="001A15CE">
        <w:t>Osijek</w:t>
      </w:r>
    </w:p>
    <w:p w:rsidRDefault="00541204" w:rsidP="00541204" w:rsidR="00541204" w:rsidRPr="00123FFF">
      <w:pPr>
        <w:numPr>
          <w:ilvl w:val="0"/>
          <w:numId w:val="16"/>
        </w:numPr>
        <w:jc w:val="both"/>
      </w:pPr>
      <w:r w:rsidRPr="00123FFF">
        <w:t xml:space="preserve">dužnik </w:t>
      </w:r>
    </w:p>
    <w:p w:rsidRDefault="00541204" w:rsidP="00541204" w:rsidR="00541204" w:rsidRPr="00123FFF">
      <w:pPr>
        <w:numPr>
          <w:ilvl w:val="0"/>
          <w:numId w:val="16"/>
        </w:numPr>
        <w:jc w:val="both"/>
      </w:pPr>
      <w:r w:rsidRPr="00123FFF">
        <w:t xml:space="preserve">zakonski zastupnik dužnika </w:t>
      </w:r>
    </w:p>
    <w:p w:rsidRDefault="00A62CC0" w:rsidP="00A1301D" w:rsidR="00A1301D" w:rsidRPr="00123FFF">
      <w:pPr>
        <w:numPr>
          <w:ilvl w:val="0"/>
          <w:numId w:val="16"/>
        </w:numPr>
        <w:jc w:val="both"/>
      </w:pPr>
      <w:r>
        <w:t>Privremena stečajna</w:t>
      </w:r>
      <w:r w:rsidR="00A1301D" w:rsidRPr="00123FFF">
        <w:t xml:space="preserve"> upravitelj</w:t>
      </w:r>
      <w:r>
        <w:t>ica</w:t>
      </w:r>
      <w:r w:rsidR="00A1301D" w:rsidRPr="00123FFF">
        <w:t xml:space="preserve"> </w:t>
      </w:r>
    </w:p>
    <w:p w:rsidRDefault="00541204" w:rsidP="00A1301D" w:rsidR="00541204" w:rsidRPr="00123FFF">
      <w:pPr>
        <w:numPr>
          <w:ilvl w:val="0"/>
          <w:numId w:val="16"/>
        </w:numPr>
        <w:jc w:val="both"/>
      </w:pPr>
      <w:r w:rsidRPr="00123FFF">
        <w:t>FINA Osijek</w:t>
      </w:r>
    </w:p>
    <w:p w:rsidRDefault="00541204" w:rsidP="00A1301D" w:rsidR="00541204" w:rsidRPr="00123FFF">
      <w:pPr>
        <w:numPr>
          <w:ilvl w:val="0"/>
          <w:numId w:val="16"/>
        </w:numPr>
        <w:jc w:val="both"/>
      </w:pPr>
      <w:r w:rsidRPr="00123FFF">
        <w:t>e-oglasna ploča suda</w:t>
      </w:r>
    </w:p>
    <w:p w:rsidRDefault="00A1301D" w:rsidP="00A1301D" w:rsidR="00A1301D" w:rsidRPr="00123FFF">
      <w:pPr>
        <w:numPr>
          <w:ilvl w:val="0"/>
          <w:numId w:val="16"/>
        </w:numPr>
        <w:jc w:val="both"/>
      </w:pPr>
      <w:r w:rsidRPr="00123FFF">
        <w:t>Ministarstvo pravosuđa RH, Zagreb</w:t>
      </w:r>
    </w:p>
    <w:p w:rsidRDefault="00AF1A01" w:rsidP="00A1301D" w:rsidR="00A1301D" w:rsidRPr="00123FFF">
      <w:pPr>
        <w:numPr>
          <w:ilvl w:val="0"/>
          <w:numId w:val="16"/>
        </w:numPr>
        <w:jc w:val="both"/>
      </w:pPr>
      <w:r w:rsidRPr="00123FFF">
        <w:t xml:space="preserve">roč. </w:t>
      </w:r>
      <w:r w:rsidR="00BF3353">
        <w:t>21/11 u 10:1</w:t>
      </w:r>
      <w:r w:rsidR="001A15CE">
        <w:t>5</w:t>
      </w:r>
      <w:r w:rsidR="00173711">
        <w:t xml:space="preserve"> sati</w:t>
      </w:r>
    </w:p>
    <w:p w:rsidRDefault="00A1301D" w:rsidP="00A1301D" w:rsidR="00A1301D" w:rsidRPr="00123FFF">
      <w:pPr>
        <w:jc w:val="both"/>
      </w:pPr>
    </w:p>
    <w:p w:rsidRDefault="00A1301D" w:rsidP="00A1301D" w:rsidR="00A1301D" w:rsidRPr="00123FFF">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084" w:rsidP="00BC52CE" w:rsidR="001D5084">
      <w:r>
        <w:separator/>
      </w:r>
    </w:p>
  </w:endnote>
  <w:endnote w:id="0" w:type="continuationSeparator">
    <w:p w:rsidRDefault="001D5084" w:rsidP="00BC52CE" w:rsidR="001D50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084" w:rsidP="00BC52CE" w:rsidR="001D5084">
      <w:r>
        <w:separator/>
      </w:r>
    </w:p>
  </w:footnote>
  <w:footnote w:id="0" w:type="continuationSeparator">
    <w:p w:rsidRDefault="001D5084" w:rsidP="00BC52CE" w:rsidR="001D50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881"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364F91">
      <w:t>781/16-10</w:t>
    </w:r>
  </w:p>
  <w:p w:rsidRDefault="00FF664E" w:rsidP="00FF664E" w:rsidR="00FF664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A790DE4E"/>
    <w:lvl w:tplc="13B42848" w:ilvl="0">
      <w:start w:val="1"/>
      <w:numFmt w:val="decimal"/>
      <w:lvlText w:val="%1."/>
      <w:lvlJc w:val="left"/>
      <w:pPr>
        <w:ind w:hanging="360" w:left="720"/>
      </w:pPr>
      <w:rPr>
        <w:rFonts w:hint="default"/>
        <w:b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14A5E"/>
    <w:rsid w:val="00123FFF"/>
    <w:rsid w:val="00140078"/>
    <w:rsid w:val="0014134B"/>
    <w:rsid w:val="0014394E"/>
    <w:rsid w:val="00154A6B"/>
    <w:rsid w:val="00163169"/>
    <w:rsid w:val="001718AE"/>
    <w:rsid w:val="00173711"/>
    <w:rsid w:val="001867CA"/>
    <w:rsid w:val="001A15CE"/>
    <w:rsid w:val="001A2117"/>
    <w:rsid w:val="001A6485"/>
    <w:rsid w:val="001C0CFA"/>
    <w:rsid w:val="001D2166"/>
    <w:rsid w:val="001D5084"/>
    <w:rsid w:val="001E0E52"/>
    <w:rsid w:val="001E7E8C"/>
    <w:rsid w:val="002132A8"/>
    <w:rsid w:val="00272D79"/>
    <w:rsid w:val="0028334A"/>
    <w:rsid w:val="00287EC6"/>
    <w:rsid w:val="00292D1E"/>
    <w:rsid w:val="002C0881"/>
    <w:rsid w:val="002C51D3"/>
    <w:rsid w:val="002C6CA7"/>
    <w:rsid w:val="002C6E94"/>
    <w:rsid w:val="002D7118"/>
    <w:rsid w:val="002E7214"/>
    <w:rsid w:val="002F7A13"/>
    <w:rsid w:val="00301A4D"/>
    <w:rsid w:val="003331FB"/>
    <w:rsid w:val="00345D1D"/>
    <w:rsid w:val="00357C3F"/>
    <w:rsid w:val="00364CEF"/>
    <w:rsid w:val="00364F91"/>
    <w:rsid w:val="00365B73"/>
    <w:rsid w:val="00380C41"/>
    <w:rsid w:val="003843C3"/>
    <w:rsid w:val="00392F07"/>
    <w:rsid w:val="003B06A8"/>
    <w:rsid w:val="003B51C9"/>
    <w:rsid w:val="003B7AAC"/>
    <w:rsid w:val="003D451A"/>
    <w:rsid w:val="00421E1D"/>
    <w:rsid w:val="00426AEF"/>
    <w:rsid w:val="00455C18"/>
    <w:rsid w:val="00456233"/>
    <w:rsid w:val="004636D6"/>
    <w:rsid w:val="00476065"/>
    <w:rsid w:val="004E65BC"/>
    <w:rsid w:val="005012E6"/>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011CB"/>
    <w:rsid w:val="00710662"/>
    <w:rsid w:val="00715306"/>
    <w:rsid w:val="00726845"/>
    <w:rsid w:val="00735073"/>
    <w:rsid w:val="00752B41"/>
    <w:rsid w:val="0078442E"/>
    <w:rsid w:val="0079431A"/>
    <w:rsid w:val="007C1C95"/>
    <w:rsid w:val="007C2112"/>
    <w:rsid w:val="007E2E42"/>
    <w:rsid w:val="00806185"/>
    <w:rsid w:val="00821EA4"/>
    <w:rsid w:val="008348C7"/>
    <w:rsid w:val="0085567C"/>
    <w:rsid w:val="00877CE7"/>
    <w:rsid w:val="008A49DF"/>
    <w:rsid w:val="008F0E30"/>
    <w:rsid w:val="008F656F"/>
    <w:rsid w:val="009076F1"/>
    <w:rsid w:val="00941AE2"/>
    <w:rsid w:val="0095619F"/>
    <w:rsid w:val="00964800"/>
    <w:rsid w:val="0097601C"/>
    <w:rsid w:val="00991CE4"/>
    <w:rsid w:val="00992F2B"/>
    <w:rsid w:val="00996147"/>
    <w:rsid w:val="009B7621"/>
    <w:rsid w:val="009C690C"/>
    <w:rsid w:val="009E2A56"/>
    <w:rsid w:val="00A1301D"/>
    <w:rsid w:val="00A418D1"/>
    <w:rsid w:val="00A45F7B"/>
    <w:rsid w:val="00A62CC0"/>
    <w:rsid w:val="00AA0272"/>
    <w:rsid w:val="00AB5295"/>
    <w:rsid w:val="00AB5F71"/>
    <w:rsid w:val="00AF1A01"/>
    <w:rsid w:val="00B526C2"/>
    <w:rsid w:val="00B6174E"/>
    <w:rsid w:val="00B63031"/>
    <w:rsid w:val="00B7064E"/>
    <w:rsid w:val="00B75497"/>
    <w:rsid w:val="00B94B72"/>
    <w:rsid w:val="00B96701"/>
    <w:rsid w:val="00BB4147"/>
    <w:rsid w:val="00BC52CE"/>
    <w:rsid w:val="00BF3353"/>
    <w:rsid w:val="00C02B4E"/>
    <w:rsid w:val="00C15323"/>
    <w:rsid w:val="00C318C9"/>
    <w:rsid w:val="00C37A56"/>
    <w:rsid w:val="00C82B5E"/>
    <w:rsid w:val="00CC2E2A"/>
    <w:rsid w:val="00CC2E2F"/>
    <w:rsid w:val="00CC5FC7"/>
    <w:rsid w:val="00CE2A4F"/>
    <w:rsid w:val="00D03A3D"/>
    <w:rsid w:val="00D30A06"/>
    <w:rsid w:val="00D411F0"/>
    <w:rsid w:val="00D6032D"/>
    <w:rsid w:val="00D60CE0"/>
    <w:rsid w:val="00D7218C"/>
    <w:rsid w:val="00D73A45"/>
    <w:rsid w:val="00D84177"/>
    <w:rsid w:val="00D84AEC"/>
    <w:rsid w:val="00DB1856"/>
    <w:rsid w:val="00DE4EC1"/>
    <w:rsid w:val="00DE6D5E"/>
    <w:rsid w:val="00DE7EA8"/>
    <w:rsid w:val="00DF2A3D"/>
    <w:rsid w:val="00E07FED"/>
    <w:rsid w:val="00E161A9"/>
    <w:rsid w:val="00E4690C"/>
    <w:rsid w:val="00E55445"/>
    <w:rsid w:val="00E962DA"/>
    <w:rsid w:val="00E97528"/>
    <w:rsid w:val="00EB3C35"/>
    <w:rsid w:val="00ED07AA"/>
    <w:rsid w:val="00ED438E"/>
    <w:rsid w:val="00F03D23"/>
    <w:rsid w:val="00F04195"/>
    <w:rsid w:val="00F140E3"/>
    <w:rsid w:val="00F35A98"/>
    <w:rsid w:val="00F40AC3"/>
    <w:rsid w:val="00F673A4"/>
    <w:rsid w:val="00F70BDB"/>
    <w:rsid w:val="00F920FE"/>
    <w:rsid w:val="00F971B3"/>
    <w:rsid w:val="00FA70D4"/>
    <w:rsid w:val="00FA71E3"/>
    <w:rsid w:val="00FB1DC3"/>
    <w:rsid w:val="00FB2B8F"/>
    <w:rsid w:val="00FB6565"/>
    <w:rsid w:val="00FC068C"/>
    <w:rsid w:val="00FC45CB"/>
    <w:rsid w:val="00FF66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664E"/>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space="0" w:sz="0" w:color="auto" w:val="none"/>
      <w:shd w:fill="auto" w:color="auto" w:val="clear"/>
    </w:rPr>
  </w:style>
  <w:style w:customStyle="true" w:styleId="eSPISCCParagraphDefaultFont" w:type="character">
    <w:name w:val="eSPIS_CC_Paragraph Default Font"/>
    <w:basedOn w:val="Naglaeno"/>
    <w:rsid w:val="00114A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4A5E"/>
    <w:rPr>
      <w:b/>
      <w:bCs/>
      <w:bdr w:space="0" w:sz="0" w:color="auto" w:val="none"/>
      <w:shd w:fill="FFFFCC" w:color="auto" w:val="clear"/>
      <w:lang w:val="hr-HR"/>
    </w:rPr>
  </w:style>
  <w:style w:customStyle="true" w:styleId="PozadinaSvijetloCrvena" w:type="character">
    <w:name w:val="Pozadina_SvijetloCrvena"/>
    <w:basedOn w:val="eSPISCCParagraphDefaultFont"/>
    <w:rsid w:val="00114A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4A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664E"/>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color="auto" w:space="0" w:sz="0" w:val="none"/>
      <w:shd w:color="auto" w:fill="auto" w:val="clear"/>
    </w:rPr>
  </w:style>
  <w:style w:customStyle="1" w:styleId="eSPISCCParagraphDefaultFont" w:type="character">
    <w:name w:val="eSPIS_CC_Paragraph Default Font"/>
    <w:basedOn w:val="Naglaeno"/>
    <w:rsid w:val="00114A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4A5E"/>
    <w:rPr>
      <w:b/>
      <w:bCs/>
      <w:bdr w:color="auto" w:space="0" w:sz="0" w:val="none"/>
      <w:shd w:color="auto" w:fill="FFFFCC" w:val="clear"/>
      <w:lang w:val="hr-HR"/>
    </w:rPr>
  </w:style>
  <w:style w:customStyle="1" w:styleId="PozadinaSvijetloCrvena" w:type="character">
    <w:name w:val="Pozadina_SvijetloCrvena"/>
    <w:basedOn w:val="eSPISCCParagraphDefaultFont"/>
    <w:rsid w:val="00114A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4A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St-781/2016</izvorni_sadrzaj>
    <derivirana_varijabla naziv="DomainObject.Predmet.OznakaBroj_1">St-781/2016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K.D.BONUM d.o.o. za trgovinu i usluge</izvorni_sadrzaj>
    <derivirana_varijabla naziv="DomainObject.Predmet.ProtustrankaFormated_1">  K.D.BONUM d.o.o. za trgovinu i usluge</derivirana_varijabla>
  </DomainObject.Predmet.ProtustrankaFormated>
  <DomainObject.Predmet.ProtustrankaFormatedOIB>
    <izvorni_sadrzaj>  K.D.BONUM d.o.o. za trgovinu i usluge, OIB 87900935439</izvorni_sadrzaj>
    <derivirana_varijabla naziv="DomainObject.Predmet.ProtustrankaFormatedOIB_1">  K.D.BONUM d.o.o. za trgovinu i usluge, OIB 87900935439</derivirana_varijabla>
  </DomainObject.Predmet.ProtustrankaFormatedOIB>
  <DomainObject.Predmet.ProtustrankaFormatedWithAdress>
    <izvorni_sadrzaj> K.D.BONUM d.o.o. za trgovinu i usluge, Kolodvorska 2/A, 31322 Baranjsko Petrovo Selo</izvorni_sadrzaj>
    <derivirana_varijabla naziv="DomainObject.Predmet.ProtustrankaFormatedWithAdress_1"> K.D.BONUM d.o.o. za trgovinu i usluge, Kolodvorska 2/A, 31322 Baranjsko Petrovo Selo</derivirana_varijabla>
  </DomainObject.Predmet.ProtustrankaFormatedWithAdress>
  <DomainObject.Predmet.ProtustrankaFormatedWithAdressOIB>
    <izvorni_sadrzaj> K.D.BONUM d.o.o. za trgovinu i usluge, OIB 87900935439, Kolodvorska 2/A, 31322 Baranjsko Petrovo Selo</izvorni_sadrzaj>
    <derivirana_varijabla naziv="DomainObject.Predmet.ProtustrankaFormatedWithAdressOIB_1"> K.D.BONUM d.o.o. za trgovinu i usluge, OIB 87900935439, Kolodvorska 2/A, 31322 Baranjsko Petrovo Selo</derivirana_varijabla>
  </DomainObject.Predmet.ProtustrankaFormatedWithAdressOIB>
  <DomainObject.Predmet.ProtustrankaWithAdress>
    <izvorni_sadrzaj>K.D.BONUM d.o.o. za trgovinu i usluge Kolodvorska 2/A, 31322 Baranjsko Petrovo Selo</izvorni_sadrzaj>
    <derivirana_varijabla naziv="DomainObject.Predmet.ProtustrankaWithAdress_1">K.D.BONUM d.o.o. za trgovinu i usluge Kolodvorska 2/A, 31322 Baranjsko Petrovo Selo</derivirana_varijabla>
  </DomainObject.Predmet.ProtustrankaWithAdress>
  <DomainObject.Predmet.ProtustrankaWithAdressOIB>
    <izvorni_sadrzaj>K.D.BONUM d.o.o. za trgovinu i usluge, OIB 87900935439, Kolodvorska 2/A, 31322 Baranjsko Petrovo Selo</izvorni_sadrzaj>
    <derivirana_varijabla naziv="DomainObject.Predmet.ProtustrankaWithAdressOIB_1">K.D.BONUM d.o.o. za trgovinu i usluge, OIB 87900935439, Kolodvorska 2/A, 31322 Baranjsko Petrovo Selo</derivirana_varijabla>
  </DomainObject.Predmet.ProtustrankaWithAdressOIB>
  <DomainObject.Predmet.ProtustrankaNazivFormated>
    <izvorni_sadrzaj>K.D.BONUM d.o.o. za trgovinu i usluge</izvorni_sadrzaj>
    <derivirana_varijabla naziv="DomainObject.Predmet.ProtustrankaNazivFormated_1">K.D.BONUM d.o.o. za trgovinu i usluge</derivirana_varijabla>
  </DomainObject.Predmet.ProtustrankaNazivFormated>
  <DomainObject.Predmet.ProtustrankaNazivFormatedOIB>
    <izvorni_sadrzaj>K.D.BONUM d.o.o. za trgovinu i usluge, OIB 87900935439</izvorni_sadrzaj>
    <derivirana_varijabla naziv="DomainObject.Predmet.ProtustrankaNazivFormatedOIB_1">K.D.BONUM d.o.o. za trgovinu i usluge, OIB 87900935439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 XX, 10000 Zagreb</izvorni_sadrzaj>
    <derivirana_varijabla naziv="DomainObject.Predmet.StrankaFormatedWithAdress_1"> REPUBLIKA HRVATSKA, XX, 10000 Zagreb</derivirana_varijabla>
  </DomainObject.Predmet.StrankaFormatedWithAdress>
  <DomainObject.Predmet.StrankaFormatedWithAdressOIB>
    <izvorni_sadrzaj> REPUBLIKA HRVATSKA, OIB 52634238587, XX, 10000 Zagreb</izvorni_sadrzaj>
    <derivirana_varijabla naziv="DomainObject.Predmet.StrankaFormatedWithAdressOIB_1"> REPUBLIKA HRVATSKA, OIB 52634238587, XX, 10000 Zagreb</derivirana_varijabla>
  </DomainObject.Predmet.StrankaFormatedWithAdressOIB>
  <DomainObject.Predmet.StrankaWithAdress>
    <izvorni_sadrzaj>REPUBLIKA HRVATSKA XX,10000 Zagreb</izvorni_sadrzaj>
    <derivirana_varijabla naziv="DomainObject.Predmet.StrankaWithAdress_1">REPUBLIKA HRVATSKA XX,10000 Zagreb</derivirana_varijabla>
  </DomainObject.Predmet.StrankaWithAdress>
  <DomainObject.Predmet.StrankaWithAdressOIB>
    <izvorni_sadrzaj>REPUBLIKA HRVATSKA, OIB 52634238587, XX,10000 Zagreb</izvorni_sadrzaj>
    <derivirana_varijabla naziv="DomainObject.Predmet.StrankaWithAdressOIB_1">REPUBLIKA HRVATSKA, OIB 52634238587, XX,10000 Zagreb</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 XX, 10000 Zagreb</item>
    </izvorni_sadrzaj>
    <derivirana_varijabla naziv="DomainObject.Predmet.StrankaListFormatedWithAdress_1">
      <item>REPUBLIKA HRVATSKA, XX, 10000 Zagreb</item>
    </derivirana_varijabla>
  </DomainObject.Predmet.StrankaListFormatedWithAdress>
  <DomainObject.Predmet.StrankaListFormatedWithAdressOIB>
    <izvorni_sadrzaj>
      <item>REPUBLIKA HRVATSKA, OIB 52634238587, XX, 10000 Zagreb</item>
    </izvorni_sadrzaj>
    <derivirana_varijabla naziv="DomainObject.Predmet.StrankaListFormatedWithAdressOIB_1">
      <item>REPUBLIKA HRVATSKA, OIB 52634238587, XX, 10000 Zagreb</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K.D.BONUM d.o.o. za trgovinu i usluge</item>
    </izvorni_sadrzaj>
    <derivirana_varijabla naziv="DomainObject.Predmet.ProtuStrankaListFormated_1">
      <item>K.D.BONUM d.o.o. za trgovinu i usluge</item>
    </derivirana_varijabla>
  </DomainObject.Predmet.ProtuStrankaListFormated>
  <DomainObject.Predmet.ProtuStrankaListFormatedOIB>
    <izvorni_sadrzaj>
      <item>K.D.BONUM d.o.o. za trgovinu i usluge, OIB 87900935439</item>
    </izvorni_sadrzaj>
    <derivirana_varijabla naziv="DomainObject.Predmet.ProtuStrankaListFormatedOIB_1">
      <item>K.D.BONUM d.o.o. za trgovinu i usluge, OIB 87900935439</item>
    </derivirana_varijabla>
  </DomainObject.Predmet.ProtuStrankaListFormatedOIB>
  <DomainObject.Predmet.ProtuStrankaListFormatedWithAdress>
    <izvorni_sadrzaj>
      <item>K.D.BONUM d.o.o. za trgovinu i usluge, Kolodvorska 2/A, 31322 Baranjsko Petrovo Selo</item>
    </izvorni_sadrzaj>
    <derivirana_varijabla naziv="DomainObject.Predmet.ProtuStrankaListFormatedWithAdress_1">
      <item>K.D.BONUM d.o.o. za trgovinu i usluge, Kolodvorska 2/A, 31322 Baranjsko Petrovo Selo</item>
    </derivirana_varijabla>
  </DomainObject.Predmet.ProtuStrankaListFormatedWithAdress>
  <DomainObject.Predmet.ProtuStrankaListFormatedWithAdressOIB>
    <izvorni_sadrzaj>
      <item>K.D.BONUM d.o.o. za trgovinu i usluge, OIB 87900935439, Kolodvorska 2/A, 31322 Baranjsko Petrovo Selo</item>
    </izvorni_sadrzaj>
    <derivirana_varijabla naziv="DomainObject.Predmet.ProtuStrankaListFormatedWithAdressOIB_1">
      <item>K.D.BONUM d.o.o. za trgovinu i usluge, OIB 87900935439, Kolodvorska 2/A, 31322 Baranjsko Petrovo Selo</item>
    </derivirana_varijabla>
  </DomainObject.Predmet.ProtuStrankaListFormatedWithAdressOIB>
  <DomainObject.Predmet.ProtuStrankaListNazivFormated>
    <izvorni_sadrzaj>
      <item>K.D.BONUM d.o.o. za trgovinu i usluge</item>
    </izvorni_sadrzaj>
    <derivirana_varijabla naziv="DomainObject.Predmet.ProtuStrankaListNazivFormated_1">
      <item>K.D.BONUM d.o.o. za trgovinu i usluge</item>
    </derivirana_varijabla>
  </DomainObject.Predmet.ProtuStrankaListNazivFormated>
  <DomainObject.Predmet.ProtuStrankaListNazivFormatedOIB>
    <izvorni_sadrzaj>
      <item>K.D.BONUM d.o.o. za trgovinu i usluge, OIB 87900935439</item>
    </izvorni_sadrzaj>
    <derivirana_varijabla naziv="DomainObject.Predmet.ProtuStrankaListNazivFormatedOIB_1">
      <item>K.D.BONUM d.o.o. za trgovinu i usluge, OIB 87900935439</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K.D.BONUM d.o.o. za trgovinu i usluge</izvorni_sadrzaj>
    <derivirana_varijabla naziv="DomainObject.Predmet.ProtustrankaIDrugi_1">K.D.BONUM d.o.o. za trgovinu i usluge</derivirana_varijabla>
  </DomainObject.Predmet.ProtustrankaIDrugi>
  <DomainObject.Predmet.StrankaIDrugiAdressOIB>
    <izvorni_sadrzaj>REPUBLIKA HRVATSKA, OIB 52634238587, XX, 10000 Zagreb</izvorni_sadrzaj>
    <derivirana_varijabla naziv="DomainObject.Predmet.StrankaIDrugiAdressOIB_1">REPUBLIKA HRVATSKA, OIB 52634238587, XX, 10000 Zagreb</derivirana_varijabla>
  </DomainObject.Predmet.StrankaIDrugiAdressOIB>
  <DomainObject.Predmet.ProtustrankaIDrugiAdressOIB>
    <izvorni_sadrzaj>K.D.BONUM d.o.o. za trgovinu i usluge, OIB 87900935439, Kolodvorska 2/A, 31322 Baranjsko Petrovo Selo</izvorni_sadrzaj>
    <derivirana_varijabla naziv="DomainObject.Predmet.ProtustrankaIDrugiAdressOIB_1">K.D.BONUM d.o.o. za trgovinu i usluge, OIB 87900935439, Kolodvorska 2/A, 31322 Baranjsko Petrovo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K.D.BONUM d.o.o. za trgovinu i usluge</item>
      <item>REPUBLIKA HRVATSKA</item>
      <item>ŽDO U OSIJEKU</item>
    </izvorni_sadrzaj>
    <derivirana_varijabla naziv="DomainObject.Predmet.SudioniciListNaziv_1">
      <item>K.D.BONUM d.o.o. za trgovinu i usluge</item>
      <item>REPUBLIKA HRVATSKA</item>
      <item>ŽDO U OSIJEKU</item>
    </derivirana_varijabla>
  </DomainObject.Predmet.SudioniciListNaziv>
  <DomainObject.Predmet.SudioniciListAdressOIB>
    <izvorni_sadrzaj>
      <item>K.D.BONUM d.o.o. za trgovinu i usluge, OIB 87900935439, Kolodvorska 2/A,31322 Baranjsko Petrovo Selo</item>
      <item>REPUBLIKA HRVATSKA, OIB 52634238587, XX,10000 Zagreb</item>
      <item>ŽDO U OSIJEKU</item>
    </izvorni_sadrzaj>
    <derivirana_varijabla naziv="DomainObject.Predmet.SudioniciListAdressOIB_1">
      <item>K.D.BONUM d.o.o. za trgovinu i usluge, OIB 87900935439, Kolodvorska 2/A,31322 Baranjsko Petrovo Selo</item>
      <item>REPUBLIKA HRVATSKA, OIB 52634238587, XX,10000 Zagreb</item>
      <item>ŽDO U OSIJEKU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87900935439</item>
      <item>, OIB 52634238587</item>
      <item>, OIB null</item>
    </izvorni_sadrzaj>
    <derivirana_varijabla naziv="DomainObject.Predmet.SudioniciListNazivOIB_1">
      <item>, OIB 87900935439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466833-6E24-4460-9226-C57D5E9208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1097</properties:Words>
  <properties:Characters>6279</properties:Characters>
  <properties:Lines>175</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2017-10-06T09:11:00Z</dcterms:created>
  <dc:creator>mkocijan</dc:creator>
  <cp:lastModifiedBy>Žana Bem</cp:lastModifiedBy>
  <cp:lastPrinted>2017-10-06T09:11:00Z</cp:lastPrinted>
  <dcterms:modified xmlns:xsi="http://www.w3.org/2001/XMLSchema-instance" xsi:type="dcterms:W3CDTF">2017-10-06T09:14:00Z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