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4e83" w14:paraId="a7c4e83" w:rsidRDefault="00FF496C" w:rsidP="00FF496C" w:rsidR="00FF496C">
      <w:pPr>
        <w:jc w:val="right"/>
        <w15:collapsed w:val="false"/>
        <w:rPr>
          <w:rFonts w:eastAsia="MS Mincho"/>
        </w:rPr>
      </w:pPr>
      <w:bookmarkStart w:name="_GoBack" w:id="0"/>
      <w:bookmarkEnd w:id="0"/>
    </w:p>
    <w:p w:rsidRDefault="00FF496C" w:rsidP="00FF496C" w:rsidR="00FF496C">
      <w:pPr>
        <w:jc w:val="right"/>
        <w:rPr>
          <w:rFonts w:eastAsia="MS Mincho"/>
        </w:rPr>
      </w:pPr>
    </w:p>
    <w:p w:rsidRDefault="00FF496C" w:rsidP="00FF496C" w:rsidR="00FF496C">
      <w:pPr>
        <w:jc w:val="right"/>
        <w:rPr>
          <w:rFonts w:eastAsia="MS Mincho"/>
        </w:rPr>
      </w:pPr>
    </w:p>
    <w:p w:rsidRDefault="00FF496C" w:rsidP="00FF496C" w:rsidR="00FF496C">
      <w:pPr>
        <w:jc w:val="right"/>
        <w:rPr>
          <w:rFonts w:eastAsia="MS Mincho"/>
        </w:rPr>
      </w:pPr>
    </w:p>
    <w:p w:rsidRDefault="00AD77F1" w:rsidP="00910611" w:rsidR="00AD77F1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77F1" w:rsidP="00910611" w:rsidR="00AD77F1">
      <w:r>
        <w:rPr>
          <w:rFonts w:eastAsia="MS Mincho"/>
        </w:rPr>
        <w:t>REPUBLIKA HRVATSKA</w:t>
      </w:r>
    </w:p>
    <w:p w:rsidRDefault="00AD77F1" w:rsidP="00910611" w:rsidR="00AD77F1">
      <w:r>
        <w:rPr>
          <w:rFonts w:eastAsia="MS Mincho"/>
        </w:rPr>
        <w:t>TRGOVAČKI SUD U RIJECI</w:t>
      </w:r>
    </w:p>
    <w:p w:rsidRDefault="00AD77F1" w:rsidR="00AD77F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F496C" w:rsidP="00FF496C" w:rsidR="00FF496C">
      <w:pPr>
        <w:jc w:val="right"/>
        <w:rPr>
          <w:rFonts w:eastAsia="MS Mincho"/>
        </w:rPr>
      </w:pPr>
    </w:p>
    <w:p w:rsidRDefault="00FF496C" w:rsidP="00FF496C" w:rsidR="00FF496C">
      <w:pPr>
        <w:jc w:val="right"/>
        <w:rPr>
          <w:rFonts w:eastAsia="MS Mincho"/>
        </w:rPr>
      </w:pPr>
    </w:p>
    <w:p w:rsidRDefault="00FF496C" w:rsidP="00FF496C" w:rsidR="00FF496C">
      <w:pPr>
        <w:jc w:val="right"/>
        <w:rPr>
          <w:rFonts w:eastAsia="MS Mincho"/>
        </w:rPr>
      </w:pPr>
    </w:p>
    <w:p w:rsidRDefault="00FF496C" w:rsidP="00FF496C" w:rsidR="00FF496C">
      <w:pPr>
        <w:jc w:val="right"/>
        <w:rPr>
          <w:rFonts w:eastAsia="MS Mincho"/>
        </w:rPr>
      </w:pPr>
    </w:p>
    <w:p w:rsidRDefault="00FF496C" w:rsidP="00FF496C" w:rsidR="00FF496C">
      <w:pPr>
        <w:jc w:val="right"/>
        <w:rPr>
          <w:rFonts w:hAnsi="Times New Roman" w:ascii="Times New Roman"/>
          <w:b w:val="false"/>
          <w:bCs/>
        </w:rPr>
      </w:pPr>
    </w:p>
    <w:p w:rsidRDefault="00FF496C" w:rsidP="00FF496C" w:rsidR="00FF496C">
      <w:pPr>
        <w:jc w:val="center"/>
        <w:rPr>
          <w:rFonts w:hAnsi="Times New Roman" w:ascii="Times New Roman"/>
          <w:b w:val="false"/>
          <w:bCs/>
        </w:rPr>
      </w:pPr>
    </w:p>
    <w:p w:rsidRDefault="00FF496C" w:rsidP="00FF496C" w:rsidR="00FF496C">
      <w:pPr>
        <w:jc w:val="center"/>
        <w:rPr>
          <w:rFonts w:hAnsi="Times New Roman" w:ascii="Times New Roman"/>
          <w:b w:val="false"/>
          <w:bCs/>
        </w:rPr>
      </w:pPr>
    </w:p>
    <w:p w:rsidRDefault="00FF496C" w:rsidP="00FF496C" w:rsidR="00FF496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FF496C" w:rsidP="00FF496C" w:rsidR="00FF496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A K</w:t>
      </w: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>
        <w:rPr>
          <w:rStyle w:val="tabletextfield"/>
          <w:rFonts w:hAnsi="Times New Roman" w:ascii="Times New Roman"/>
          <w:b w:val="false"/>
        </w:rPr>
        <w:t>VELINAC društvo s ograničenom odgovornošću za komunalnu djelatnost u stečaju Karlobag, Stipe Devčića bb</w:t>
      </w:r>
      <w:r>
        <w:rPr>
          <w:rFonts w:hAnsi="Times New Roman" w:ascii="Times New Roman"/>
          <w:b w:val="false"/>
        </w:rPr>
        <w:t xml:space="preserve">, OIB: 86943229417, dana </w:t>
      </w:r>
      <w:r w:rsidR="00597E84">
        <w:rPr>
          <w:rFonts w:hAnsi="Times New Roman" w:ascii="Times New Roman"/>
          <w:b w:val="false"/>
        </w:rPr>
        <w:t>19. svibnja</w:t>
      </w:r>
      <w:r>
        <w:rPr>
          <w:rFonts w:hAnsi="Times New Roman" w:ascii="Times New Roman"/>
          <w:b w:val="false"/>
        </w:rPr>
        <w:t xml:space="preserve"> 2016. godine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 a k l j u č i o    j e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I. Utvrđena vrijednost nekretnine stečajnog dužnika upisane u zemljišnim knjigama zemljišnim knjigama Općinskog suda u Gospiću i to: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u zk. ul. 663 k.o. Karlobag na k.č. br. 156 u naravi dio zgrade površine 93 m2 i dvorište površine 150 m2, te k.č. br. 157 u naravi pašnjak površine 221 m2</w:t>
      </w:r>
      <w:r>
        <w:rPr>
          <w:rStyle w:val="tabletextfield"/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 xml:space="preserve"> iznosi </w:t>
      </w:r>
      <w:bookmarkStart w:name="OLE_LINK2" w:id="1"/>
      <w:r>
        <w:rPr>
          <w:rFonts w:hAnsi="Times New Roman" w:ascii="Times New Roman"/>
          <w:b w:val="false"/>
        </w:rPr>
        <w:t xml:space="preserve">779.765,08 </w:t>
      </w:r>
      <w:bookmarkEnd w:id="1"/>
      <w:r>
        <w:rPr>
          <w:rFonts w:hAnsi="Times New Roman" w:ascii="Times New Roman"/>
          <w:b w:val="false"/>
        </w:rPr>
        <w:t>kn.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II. Prodaja nekretnina iz točke I. ovog zaključka obaviti će se usmenom javnom dražbom uz odgovarajuću primjenu propisa o ovrsi kojima je uređena ovrha na nekretnini.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III. Ročište za prodaju održati će se dana </w:t>
      </w: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97E84">
        <w:rPr>
          <w:rFonts w:hAnsi="Times New Roman" w:ascii="Times New Roman"/>
          <w:b w:val="false"/>
        </w:rPr>
        <w:t>5. srpnja</w:t>
      </w:r>
      <w:r>
        <w:rPr>
          <w:rFonts w:hAnsi="Times New Roman" w:ascii="Times New Roman"/>
          <w:b w:val="false"/>
        </w:rPr>
        <w:t xml:space="preserve"> 2016. g. u 1</w:t>
      </w:r>
      <w:r w:rsidR="00597E84">
        <w:rPr>
          <w:rFonts w:hAnsi="Times New Roman" w:ascii="Times New Roman"/>
          <w:b w:val="false"/>
        </w:rPr>
        <w:t>0</w:t>
      </w:r>
      <w:r>
        <w:rPr>
          <w:rFonts w:hAnsi="Times New Roman" w:ascii="Times New Roman"/>
          <w:b w:val="false"/>
        </w:rPr>
        <w:t>,00 sati, Trgovački sud Rijeka,</w:t>
      </w: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 kat, sudnica broj 3.</w:t>
      </w: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IV. Ovaj zaključak biti će objavljen na oglasnoj ploči suda, u dnevnom tisku, te na web stranicama Hrvatske gospodarske komore i sudačke mreže.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          V. Uvjeti prodaje:</w:t>
      </w:r>
    </w:p>
    <w:p w:rsidRDefault="00FF496C" w:rsidP="00FF496C" w:rsidR="00FF496C">
      <w:pPr>
        <w:jc w:val="both"/>
        <w:rPr>
          <w:rStyle w:val="tabletextfield"/>
        </w:rPr>
      </w:pPr>
      <w:r>
        <w:rPr>
          <w:rFonts w:hAnsi="Times New Roman" w:ascii="Times New Roman"/>
          <w:b w:val="false"/>
        </w:rPr>
        <w:t xml:space="preserve">- prodaje se nekretnina stečajnog dužnika upisana u zemljišnim knjigama zemljišnim knjigama </w:t>
      </w:r>
      <w:r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FF496C" w:rsidP="00FF496C" w:rsidR="00FF496C">
      <w:pPr>
        <w:jc w:val="both"/>
      </w:pPr>
      <w:r>
        <w:rPr>
          <w:rFonts w:hAnsi="Times New Roman" w:ascii="Times New Roman"/>
          <w:b w:val="false"/>
          <w:noProof/>
        </w:rPr>
        <w:t>80. UDIO: 797/18566 k.č.br. 821 u naravi kuća, dvorište i stepenište površine 1691 m2, te k.č.br. 824 u naravi kuća i dvorište površine 1265 m2, sve upisano u z.k.ul.br. 5170, K.O. Rijeka</w:t>
      </w:r>
      <w:r>
        <w:rPr>
          <w:rStyle w:val="tabletextfield"/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 xml:space="preserve">čija je početna cijena </w:t>
      </w:r>
      <w:r w:rsidR="007379A9">
        <w:rPr>
          <w:rFonts w:hAnsi="Times New Roman" w:ascii="Times New Roman"/>
          <w:b w:val="false"/>
        </w:rPr>
        <w:t>3</w:t>
      </w:r>
      <w:r w:rsidR="001D0906">
        <w:rPr>
          <w:rFonts w:hAnsi="Times New Roman" w:ascii="Times New Roman"/>
          <w:b w:val="false"/>
        </w:rPr>
        <w:t>0</w:t>
      </w:r>
      <w:r>
        <w:rPr>
          <w:rFonts w:hAnsi="Times New Roman" w:ascii="Times New Roman"/>
          <w:b w:val="false"/>
        </w:rPr>
        <w:t>0.000,00 kn;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nekretnine se ne mogu prodati ispod početne cijene;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- navedene nekretnine slobodne su od osoba i stvari;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na nekretnini iz točke I. ovog rješenja u zemljišnim knjigama uknjižena su razlučna prava i to: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založno pravo u korist PRIVREDNA BANKA ZAGREB, PODRUŽNICA 32 GOSPIĆ ZAGREB, RAČKOG 6, OIB: 02535697732</w:t>
      </w:r>
      <w:r>
        <w:rPr>
          <w:rFonts w:hAnsi="Times New Roman" w:ascii="Times New Roman"/>
          <w:b w:val="false"/>
          <w:lang w:eastAsia="hr-HR"/>
        </w:rPr>
        <w:t>, a n</w:t>
      </w:r>
      <w:r>
        <w:rPr>
          <w:rFonts w:hAnsi="Times New Roman" w:ascii="Times New Roman"/>
          <w:b w:val="false"/>
        </w:rPr>
        <w:t>a temelju prijedloga ugovora o dugoročnom kreditu s valutnom klauzulom br. 5110065129-32/05 od 13.5.2005. g, i sporazuma radi osiguranja novčane tražbine zasnivanjem založnog prava solemniziranog po javnom bilježniku Borisu Zduniću iz Gospića broj OV-90/05 od 13.5.2005. u A za glavnicu od 3 000 000.00 Kn ( trimil</w:t>
      </w:r>
      <w:r w:rsidR="007379A9"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>juna kuna)po srednjem tečaju HNB za EUR s ugovorenim naknadama, troškovima i kamatama u visini tromjesečene EURIBOR + 2p.p. godišnje, promjenjiva;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 poreze i prireze u vezi s prodajom snosit će kupac;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  kao kupci na javnoj dražbi mogu sudjelovati osobe koje su najkasnije tri dana prije dražbe dale osiguranje uplatom 10% od početne prodajne cijene uplatom iznosa od </w:t>
      </w:r>
      <w:r w:rsidR="007379A9">
        <w:rPr>
          <w:rFonts w:hAnsi="Times New Roman" w:ascii="Times New Roman"/>
          <w:b w:val="false"/>
        </w:rPr>
        <w:t>3</w:t>
      </w:r>
      <w:r w:rsidR="001D0906">
        <w:rPr>
          <w:rFonts w:hAnsi="Times New Roman" w:ascii="Times New Roman"/>
          <w:b w:val="false"/>
        </w:rPr>
        <w:t>0</w:t>
      </w:r>
      <w:r>
        <w:rPr>
          <w:rFonts w:hAnsi="Times New Roman" w:ascii="Times New Roman"/>
          <w:b w:val="false"/>
        </w:rPr>
        <w:t xml:space="preserve">.000,00 kn za nekretninu označenu u točki I. izreke ovog zaključka, sve u korist žiro računa ovog suda koji se vodi kod Hrvatske poštanske banke d.d. Zagreb broj </w:t>
      </w:r>
      <w:r>
        <w:rPr>
          <w:rFonts w:hAnsi="Times New Roman" w:ascii="Times New Roman"/>
          <w:b w:val="false"/>
          <w:bCs/>
        </w:rPr>
        <w:t xml:space="preserve">HR59 2390 0011 3000 0270 3 </w:t>
      </w:r>
      <w:r>
        <w:rPr>
          <w:rFonts w:hAnsi="Times New Roman" w:ascii="Times New Roman"/>
          <w:b w:val="false"/>
        </w:rPr>
        <w:t>i dokaz o tome predočili sucu prije dražbe;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>
        <w:rPr>
          <w:rFonts w:hAnsi="Times New Roman" w:ascii="Times New Roman"/>
          <w:b w:val="false"/>
          <w:noProof/>
        </w:rPr>
        <w:t>uz prethodni dogovor na telefon 091/425 4008</w:t>
      </w:r>
      <w:r>
        <w:rPr>
          <w:rFonts w:hAnsi="Times New Roman" w:ascii="Times New Roman"/>
          <w:b w:val="false"/>
        </w:rPr>
        <w:t>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Obrazloženje</w:t>
      </w:r>
    </w:p>
    <w:p w:rsidRDefault="00FF496C" w:rsidP="00FF496C" w:rsidR="00FF496C">
      <w:pPr>
        <w:jc w:val="center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Nad dužnikom </w:t>
      </w:r>
      <w:r>
        <w:rPr>
          <w:rStyle w:val="tabletextfield"/>
          <w:rFonts w:hAnsi="Times New Roman" w:ascii="Times New Roman"/>
          <w:b w:val="false"/>
        </w:rPr>
        <w:t>VELINAC društvo s ograničenom odgovornošću za komunalnu djelatnost u stečaju Karlobag, Stipe Devčića bb</w:t>
      </w:r>
      <w:r>
        <w:rPr>
          <w:rFonts w:hAnsi="Times New Roman" w:ascii="Times New Roman"/>
          <w:b w:val="false"/>
        </w:rPr>
        <w:t xml:space="preserve">, OIB: 86943229417 je otvoren stečajni postupak, a u dužnikovu stečajnu masu ulazi nekretnina navedena u točki I. izreke ovog rješenja. Na navedenoj nekretnini postoje uknjižena prava zaloga i to: 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založno pravo u korist PRIVREDNA BANKA ZAGREB, PODRUŽNICA 32 GOSPIĆ ZAGREB, RAČKOG 6, OIB: 02535697732</w:t>
      </w:r>
      <w:r>
        <w:rPr>
          <w:rFonts w:hAnsi="Times New Roman" w:ascii="Times New Roman"/>
          <w:b w:val="false"/>
          <w:lang w:eastAsia="hr-HR"/>
        </w:rPr>
        <w:t>, a n</w:t>
      </w:r>
      <w:r>
        <w:rPr>
          <w:rFonts w:hAnsi="Times New Roman" w:ascii="Times New Roman"/>
          <w:b w:val="false"/>
        </w:rPr>
        <w:t>a temelju prijedloga ugovora o dugoročnom kreditu s valutnom klauzulom br. 5110065129-32/05 od 13.5.2005. g, i sporazuma radi osiguranja novčane tražbine zasnivanjem založnog prava solemniziranog po javnom bilježniku Borisu Zduniću iz Gospića broj OV-90/05 od 13.5.2005. u A za glavnicu od 3 000 000.00 Kn ( trimil</w:t>
      </w:r>
      <w:r w:rsidR="007379A9"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>juna kuna)po srednjem tečaju HNB za EUR s ugovorenim naknadama, troškovima i kamatama u visini tromjesečene EURIBOR + 2p.p. godišnje, promjenjiva.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Navedeni razlučni vjerovnik nije prije podnošenja prijedloga stečajnog upravitelja  po čl. 164. SZ, pokrenuli postupak ovrhe na nekretninama radi prisilnog namirenja svojih tražbina pri nadležnom općinskom sudu.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putem ovlaštenog sudskog vještaka dipl. ing. Zvonimira Melema i to u iznosu od 102.205 EUR sa kojom se vrijednošću složio i razlučni vjerovnik.</w:t>
      </w:r>
    </w:p>
    <w:p w:rsidRDefault="00FF496C" w:rsidP="00FF496C" w:rsidR="00FF496C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Prema članku 164. stavak 6.  Stečajnog zakona </w:t>
      </w:r>
      <w:r>
        <w:rPr>
          <w:rFonts w:hAnsi="Times New Roman" w:ascii="Times New Roman"/>
          <w:b w:val="false"/>
          <w:bCs/>
        </w:rPr>
        <w:t>(objavljen u NN 44/96, 29/99, 129/00, 123/03, 82/06, 116/10, 25/12 i 133/12)</w:t>
      </w:r>
      <w:r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FF496C" w:rsidP="00FF496C" w:rsidR="00FF496C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Ročišta za javnu dražbu održano dana 18. studenoga i 18. prosinca 2015., te 29. siječnja 2016. godine s početnom prodajnom cijenom u visini utvrđene vrijednosti nekretnine protekla su bezuspješno, kao i ročište za javnu dražbu održano dana 10. ožujka 2016. godine s početnom prodajnom cijenom u iznosu od 520.000,00 kn</w:t>
      </w:r>
      <w:r w:rsidR="007379A9">
        <w:rPr>
          <w:rFonts w:hAnsi="Times New Roman" w:ascii="Times New Roman"/>
          <w:b w:val="false"/>
        </w:rPr>
        <w:t>, ročište za javnu dražbu održano dana 11. travnja 2016. godine s početnom prodajnom cijenom u iznosu od 450.000,00 kn</w:t>
      </w:r>
      <w:r w:rsidR="00597E84">
        <w:rPr>
          <w:rFonts w:hAnsi="Times New Roman" w:ascii="Times New Roman"/>
          <w:b w:val="false"/>
        </w:rPr>
        <w:t>, te ročište za javnu dražbu održano dana 19. svibnja 2016. godine s početnom prodajnom cijenom u iznosu od 390.000,00</w:t>
      </w:r>
      <w:r>
        <w:rPr>
          <w:rFonts w:hAnsi="Times New Roman" w:ascii="Times New Roman"/>
          <w:b w:val="false"/>
        </w:rPr>
        <w:t>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Valjalo je stoga, a na temelju citiranih zakonskih odredbi i čl. 164. Stečajnog zakona odlučiti kao u izreci.   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Rijeka, </w:t>
      </w:r>
      <w:r w:rsidR="00597E84">
        <w:rPr>
          <w:rFonts w:hAnsi="Times New Roman" w:ascii="Times New Roman"/>
          <w:b w:val="false"/>
        </w:rPr>
        <w:t>19. svibnja</w:t>
      </w:r>
      <w:r>
        <w:rPr>
          <w:rFonts w:hAnsi="Times New Roman" w:ascii="Times New Roman"/>
          <w:b w:val="false"/>
        </w:rPr>
        <w:t xml:space="preserve"> 2016. godine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Stečajni sudac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         Vera Jelenović 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rPr>
          <w:rFonts w:hAnsi="Times New Roman" w:ascii="Times New Roman"/>
          <w:b w:val="false"/>
        </w:rPr>
      </w:pPr>
    </w:p>
    <w:p w:rsidRDefault="00FF496C" w:rsidP="00FF496C" w:rsidR="00FF496C">
      <w:pPr>
        <w:rPr>
          <w:rFonts w:hAnsi="Times New Roman" w:ascii="Times New Roman"/>
          <w:b w:val="false"/>
        </w:rPr>
      </w:pPr>
    </w:p>
    <w:p w:rsidRDefault="00FF496C" w:rsidP="00FF496C" w:rsidR="00FF496C">
      <w:pPr>
        <w:rPr>
          <w:rFonts w:hAnsi="Times New Roman" w:ascii="Times New Roman"/>
          <w:b w:val="false"/>
        </w:rPr>
      </w:pPr>
    </w:p>
    <w:p w:rsidRDefault="00FF496C" w:rsidP="00FF496C" w:rsidR="00FF496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Protiv  ovog  zaključka žalba nije dopuštena.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DNA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-stečajnom upravitelju 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razlučnim vjerovnicima:</w:t>
      </w:r>
    </w:p>
    <w:p w:rsidRDefault="00FF496C" w:rsidP="00FF496C" w:rsidR="00FF496C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PRIVREDNA BANKA ZAGREB, PODRUŽNICA 32 GOSPIĆ ZAGREB, RAČKOG 6. </w:t>
      </w:r>
      <w:r>
        <w:rPr>
          <w:rFonts w:hAnsi="Times New Roman" w:ascii="Times New Roman"/>
          <w:b w:val="false"/>
        </w:rPr>
        <w:br/>
        <w:t>OIB: 02535697732</w:t>
      </w:r>
    </w:p>
    <w:p w:rsidRDefault="007379A9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na e-oglasnu ploču </w:t>
      </w:r>
      <w:r w:rsidR="001D0906">
        <w:rPr>
          <w:rFonts w:hAnsi="Times New Roman" w:ascii="Times New Roman"/>
          <w:b w:val="false"/>
        </w:rPr>
        <w:t>19</w:t>
      </w:r>
      <w:r w:rsidR="00FF496C">
        <w:rPr>
          <w:rFonts w:hAnsi="Times New Roman" w:ascii="Times New Roman"/>
          <w:b w:val="false"/>
        </w:rPr>
        <w:t>.</w:t>
      </w:r>
      <w:r w:rsidR="001D0906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>.</w:t>
      </w:r>
      <w:r w:rsidR="00FF496C">
        <w:rPr>
          <w:rFonts w:hAnsi="Times New Roman" w:ascii="Times New Roman"/>
          <w:b w:val="false"/>
        </w:rPr>
        <w:t>16.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Porezna uprava Gospić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sudskom informatičaru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Rijeka, </w:t>
      </w:r>
      <w:r w:rsidR="00597E84">
        <w:rPr>
          <w:rFonts w:hAnsi="Times New Roman" w:ascii="Times New Roman"/>
          <w:b w:val="false"/>
        </w:rPr>
        <w:t>19. svibnja</w:t>
      </w:r>
      <w:r>
        <w:rPr>
          <w:rFonts w:hAnsi="Times New Roman" w:ascii="Times New Roman"/>
          <w:b w:val="false"/>
        </w:rPr>
        <w:t xml:space="preserve"> 2016.g.</w:t>
      </w:r>
    </w:p>
    <w:p w:rsidRDefault="00FF496C" w:rsidP="00FF496C" w:rsidR="00FF496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FF496C" w:rsidP="00FF496C" w:rsidR="004F6C16" w:rsidRPr="00FF496C">
      <w:pPr>
        <w:jc w:val="both"/>
        <w:rPr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Vera Jelenović </w:t>
      </w:r>
    </w:p>
    <w:sectPr w:rsidR="004F6C16" w:rsidRPr="00FF49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876" w:rsidP="00FF496C" w:rsidR="00F82876">
      <w:r>
        <w:separator/>
      </w:r>
    </w:p>
  </w:endnote>
  <w:endnote w:id="0" w:type="continuationSeparator">
    <w:p w:rsidRDefault="00F82876" w:rsidP="00FF496C" w:rsidR="00F82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60F5" w:rsidR="00CD60F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1526398"/>
      <w:docPartObj>
        <w:docPartGallery w:val="Page Numbers (Bottom of Page)"/>
        <w:docPartUnique/>
      </w:docPartObj>
    </w:sdtPr>
    <w:sdtEndPr/>
    <w:sdtContent>
      <w:p w:rsidRDefault="00CD60F5" w:rsidR="00CD60F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7F1">
          <w:rPr>
            <w:noProof/>
          </w:rPr>
          <w:t>1</w:t>
        </w:r>
        <w:r>
          <w:fldChar w:fldCharType="end"/>
        </w:r>
      </w:p>
    </w:sdtContent>
  </w:sdt>
  <w:p w:rsidRDefault="00CD60F5" w:rsidR="00CD60F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60F5" w:rsidR="00CD60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876" w:rsidP="00FF496C" w:rsidR="00F82876">
      <w:r>
        <w:separator/>
      </w:r>
    </w:p>
  </w:footnote>
  <w:footnote w:id="0" w:type="continuationSeparator">
    <w:p w:rsidRDefault="00F82876" w:rsidP="00FF496C" w:rsidR="00F828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60F5" w:rsidR="00CD60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96C" w:rsidP="00FF496C" w:rsidR="00FF496C" w:rsidRPr="00FF496C">
    <w:pPr>
      <w:pStyle w:val="Zaglavlje"/>
      <w:jc w:val="right"/>
      <w:rPr>
        <w:rFonts w:hAnsi="Times New Roman" w:ascii="Times New Roman"/>
        <w:b w:val="false"/>
      </w:rPr>
    </w:pPr>
    <w:r w:rsidRPr="00FF496C">
      <w:rPr>
        <w:rFonts w:hAnsi="Times New Roman" w:ascii="Times New Roman"/>
        <w:b w:val="false"/>
      </w:rPr>
      <w:t>Posl. br. 14. St-97/2011</w:t>
    </w:r>
  </w:p>
  <w:p w:rsidRDefault="00FF496C" w:rsidP="00FF496C" w:rsidR="00FF496C" w:rsidRPr="00FF496C">
    <w:pPr>
      <w:pStyle w:val="Zaglavlje"/>
      <w:jc w:val="right"/>
      <w:rPr>
        <w:rFonts w:hAnsi="Times New Roman" w:ascii="Times New Roman"/>
        <w:b w:val="false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60F5" w:rsidR="00CD60F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496C"/>
    <w:rsid w:val="00076C43"/>
    <w:rsid w:val="001D0906"/>
    <w:rsid w:val="003E5570"/>
    <w:rsid w:val="004F6C16"/>
    <w:rsid w:val="00597E84"/>
    <w:rsid w:val="006A1BBE"/>
    <w:rsid w:val="007379A9"/>
    <w:rsid w:val="00942A0F"/>
    <w:rsid w:val="00AA0372"/>
    <w:rsid w:val="00AD77F1"/>
    <w:rsid w:val="00BA3EB5"/>
    <w:rsid w:val="00CD60F5"/>
    <w:rsid w:val="00E518D1"/>
    <w:rsid w:val="00F82876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96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FF496C"/>
  </w:style>
  <w:style w:styleId="Tekstbalonia" w:type="paragraph">
    <w:name w:val="Balloon Text"/>
    <w:basedOn w:val="Normal"/>
    <w:link w:val="TekstbaloniaChar"/>
    <w:uiPriority w:val="99"/>
    <w:semiHidden/>
    <w:unhideWhenUsed/>
    <w:rsid w:val="00FF4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496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49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96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49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96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7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7F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7F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7F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7F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96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FF496C"/>
  </w:style>
  <w:style w:styleId="Tekstbalonia" w:type="paragraph">
    <w:name w:val="Balloon Text"/>
    <w:basedOn w:val="Normal"/>
    <w:link w:val="TekstbaloniaChar"/>
    <w:uiPriority w:val="99"/>
    <w:semiHidden/>
    <w:unhideWhenUsed/>
    <w:rsid w:val="00FF4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496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49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96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49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96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7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7F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7F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7F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7F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163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</izvorni_sadrzaj>
    <derivirana_varijabla naziv="DomainObject.Predmet.StrankaFormatedOIB_1">  Predrag Samolov</derivirana_varijabla>
  </DomainObject.Predmet.StrankaFormatedOIB>
  <DomainObject.Predmet.StrankaFormatedWithAdress>
    <izvorni_sadrzaj> Predrag Samolov, Uskočka 2, Karlobag</izvorni_sadrzaj>
    <derivirana_varijabla naziv="DomainObject.Predmet.StrankaFormatedWithAdress_1"> Predrag Samolov, Uskočka 2, Karlobag</derivirana_varijabla>
  </DomainObject.Predmet.StrankaFormatedWithAdress>
  <DomainObject.Predmet.StrankaFormatedWithAdressOIB>
    <izvorni_sadrzaj> Predrag Samolov, Uskočka 2, Karlobag</izvorni_sadrzaj>
    <derivirana_varijabla naziv="DomainObject.Predmet.StrankaFormatedWithAdressOIB_1"> Predrag Samolov, Uskočka 2, Karlobag</derivirana_varijabla>
  </DomainObject.Predmet.StrankaFormatedWithAdressOIB>
  <DomainObject.Predmet.StrankaWithAdress>
    <izvorni_sadrzaj>Predrag Samolov Uskočka 2,Karlobag</izvorni_sadrzaj>
    <derivirana_varijabla naziv="DomainObject.Predmet.StrankaWithAdress_1">Predrag Samolov Uskočka 2,Karlobag</derivirana_varijabla>
  </DomainObject.Predmet.StrankaWithAdress>
  <DomainObject.Predmet.StrankaWithAdressOIB>
    <izvorni_sadrzaj>Predrag Samolov, Uskočka 2,Karlobag</izvorni_sadrzaj>
    <derivirana_varijabla naziv="DomainObject.Predmet.StrankaWithAdressOIB_1">Predrag Samolov, Uskočka 2,Karlobag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</izvorni_sadrzaj>
    <derivirana_varijabla naziv="DomainObject.Predmet.StrankaNazivFormatedOIB_1">Predrag Samolov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</item>
    </izvorni_sadrzaj>
    <derivirana_varijabla naziv="DomainObject.Predmet.StrankaListFormatedOIB_1">
      <item>Predrag Samolov</item>
    </derivirana_varijabla>
  </DomainObject.Predmet.StrankaListFormatedOIB>
  <DomainObject.Predmet.StrankaListFormatedWithAdress>
    <izvorni_sadrzaj>
      <item>Predrag Samolov, Uskočka 2, Karlobag</item>
    </izvorni_sadrzaj>
    <derivirana_varijabla naziv="DomainObject.Predmet.StrankaListFormatedWithAdress_1">
      <item>Predrag Samolov, Uskočka 2, Karlobag</item>
    </derivirana_varijabla>
  </DomainObject.Predmet.StrankaListFormatedWithAdress>
  <DomainObject.Predmet.StrankaListFormatedWithAdressOIB>
    <izvorni_sadrzaj>
      <item>Predrag Samolov, Uskočka 2, Karlobag</item>
    </izvorni_sadrzaj>
    <derivirana_varijabla naziv="DomainObject.Predmet.StrankaListFormatedWithAdressOIB_1">
      <item>Predrag Samolov, Uskočka 2,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</item>
    </izvorni_sadrzaj>
    <derivirana_varijabla naziv="DomainObject.Predmet.StrankaListNazivFormatedOIB_1">
      <item>Predrag Samolov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Uskočka 2, Karlobag</izvorni_sadrzaj>
    <derivirana_varijabla naziv="DomainObject.Predmet.StrankaIDrugiAdressOIB_1">Predrag Samolov, Uskočka 2,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1005</properties:Words>
  <properties:Characters>5324</properties:Characters>
  <properties:Lines>147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2016-05-19T10:02:00Z</dcterms:created>
  <dc:creator>Vera Jelenović</dc:creator>
  <cp:lastModifiedBy>Danijela Fumić</cp:lastModifiedBy>
  <dcterms:modified xmlns:xsi="http://www.w3.org/2001/XMLSchema-instance" xsi:type="dcterms:W3CDTF">2016-05-19T10:49:00Z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