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8bf6" w14:paraId="2ad8bf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083F1F">
        <w:t>23</w:t>
      </w:r>
      <w:r w:rsidR="00716E77">
        <w:t>35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proofErr w:type="spellStart"/>
      <w:r w:rsidR="00F5690F">
        <w:t>Giardini</w:t>
      </w:r>
      <w:proofErr w:type="spellEnd"/>
      <w:r w:rsidR="009875D6">
        <w:t xml:space="preserve"> </w:t>
      </w:r>
      <w:r w:rsidR="00F5690F">
        <w:t>5, Pula</w:t>
      </w:r>
      <w:r w:rsidR="002A15EC">
        <w:t>,</w:t>
      </w:r>
      <w:r>
        <w:t xml:space="preserve"> za pokretanje skraćenog stečajnog postupka nad dužnikom </w:t>
      </w:r>
      <w:r w:rsidR="00C9607B">
        <w:rPr>
          <w:b/>
        </w:rPr>
        <w:t>ALPER d.o.</w:t>
      </w:r>
      <w:r w:rsidR="00C9607B" w:rsidRPr="00C9607B">
        <w:rPr>
          <w:b/>
        </w:rPr>
        <w:t>o.</w:t>
      </w:r>
      <w:r w:rsidRPr="00A67E15">
        <w:rPr>
          <w:b/>
        </w:rPr>
        <w:t xml:space="preserve">, </w:t>
      </w:r>
      <w:proofErr w:type="spellStart"/>
      <w:r w:rsidR="00C9607B" w:rsidRPr="00C9607B">
        <w:rPr>
          <w:b/>
        </w:rPr>
        <w:t>Kalac</w:t>
      </w:r>
      <w:proofErr w:type="spellEnd"/>
      <w:r w:rsidR="00C9607B" w:rsidRPr="00C9607B">
        <w:rPr>
          <w:b/>
        </w:rPr>
        <w:t xml:space="preserve"> Jurice 48</w:t>
      </w:r>
      <w:r w:rsidRPr="00A67E15">
        <w:rPr>
          <w:b/>
        </w:rPr>
        <w:t xml:space="preserve">, </w:t>
      </w:r>
      <w:r w:rsidR="00C9607B" w:rsidRPr="00C9607B">
        <w:rPr>
          <w:b/>
        </w:rPr>
        <w:t>Pula</w:t>
      </w:r>
      <w:r w:rsidRPr="00A67E15">
        <w:rPr>
          <w:b/>
        </w:rPr>
        <w:t xml:space="preserve">, MBS: </w:t>
      </w:r>
      <w:r w:rsidR="00C9607B" w:rsidRPr="00C9607B">
        <w:rPr>
          <w:b/>
        </w:rPr>
        <w:t>040135221</w:t>
      </w:r>
      <w:r w:rsidRPr="00A67E15">
        <w:rPr>
          <w:b/>
        </w:rPr>
        <w:t xml:space="preserve">, OIB: </w:t>
      </w:r>
      <w:r w:rsidR="00C9607B" w:rsidRPr="00C9607B">
        <w:rPr>
          <w:b/>
        </w:rPr>
        <w:t>55015381952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3406B4">
        <w:rPr>
          <w:bCs/>
        </w:rPr>
        <w:t xml:space="preserve">dužnika </w:t>
      </w:r>
      <w:r w:rsidR="00C9607B">
        <w:rPr>
          <w:b/>
        </w:rPr>
        <w:t>ALPER d.o.</w:t>
      </w:r>
      <w:r w:rsidR="00C9607B" w:rsidRPr="00C9607B">
        <w:rPr>
          <w:b/>
        </w:rPr>
        <w:t>o.</w:t>
      </w:r>
      <w:r w:rsidR="00C9607B" w:rsidRPr="00A67E15">
        <w:rPr>
          <w:b/>
        </w:rPr>
        <w:t xml:space="preserve">, </w:t>
      </w:r>
      <w:proofErr w:type="spellStart"/>
      <w:r w:rsidR="00C9607B" w:rsidRPr="00C9607B">
        <w:rPr>
          <w:b/>
        </w:rPr>
        <w:t>Kalac</w:t>
      </w:r>
      <w:proofErr w:type="spellEnd"/>
      <w:r w:rsidR="00C9607B" w:rsidRPr="00C9607B">
        <w:rPr>
          <w:b/>
        </w:rPr>
        <w:t xml:space="preserve"> Jurice 48</w:t>
      </w:r>
      <w:r w:rsidR="00C9607B" w:rsidRPr="00A67E15">
        <w:rPr>
          <w:b/>
        </w:rPr>
        <w:t xml:space="preserve">, </w:t>
      </w:r>
      <w:r w:rsidR="00C9607B" w:rsidRPr="00C9607B">
        <w:rPr>
          <w:b/>
        </w:rPr>
        <w:t>Pula</w:t>
      </w:r>
      <w:r w:rsidR="00C9607B" w:rsidRPr="00A67E15">
        <w:rPr>
          <w:b/>
        </w:rPr>
        <w:t xml:space="preserve">, MBS: </w:t>
      </w:r>
      <w:r w:rsidR="00C9607B" w:rsidRPr="00C9607B">
        <w:rPr>
          <w:b/>
        </w:rPr>
        <w:t>040135221</w:t>
      </w:r>
      <w:r w:rsidR="00C9607B" w:rsidRPr="00A67E15">
        <w:rPr>
          <w:b/>
        </w:rPr>
        <w:t xml:space="preserve">, OIB: </w:t>
      </w:r>
      <w:r w:rsidR="00C9607B" w:rsidRPr="00C9607B">
        <w:rPr>
          <w:b/>
        </w:rPr>
        <w:t>55015381952</w:t>
      </w:r>
      <w:r>
        <w:t xml:space="preserve">, iznosi </w:t>
      </w:r>
      <w:r w:rsidR="00B768BE">
        <w:t>7.333,70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proofErr w:type="spellStart"/>
      <w:r w:rsidR="00EA5E83" w:rsidRPr="00EA5E83">
        <w:t>Alfredo</w:t>
      </w:r>
      <w:proofErr w:type="spellEnd"/>
      <w:r w:rsidR="00EA5E83" w:rsidRPr="00EA5E83">
        <w:t xml:space="preserve"> Percan, OIB: 94604313755</w:t>
      </w:r>
      <w:r>
        <w:t xml:space="preserve">, </w:t>
      </w:r>
      <w:r w:rsidR="00EA5E83" w:rsidRPr="00EA5E83">
        <w:t xml:space="preserve">Pula, </w:t>
      </w:r>
      <w:proofErr w:type="spellStart"/>
      <w:r w:rsidR="00EA5E83" w:rsidRPr="00EA5E83">
        <w:t>Valturska</w:t>
      </w:r>
      <w:proofErr w:type="spellEnd"/>
      <w:r w:rsidR="00EA5E83" w:rsidRPr="00EA5E83">
        <w:t xml:space="preserve"> 81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83F1F">
        <w:t>23</w:t>
      </w:r>
      <w:r w:rsidR="00716E77">
        <w:t>35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206" w:rsidR="00AD1206">
      <w:r>
        <w:separator/>
      </w:r>
    </w:p>
  </w:endnote>
  <w:endnote w:id="0" w:type="continuationSeparator">
    <w:p w:rsidRDefault="00AD1206" w:rsidR="00AD1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206" w:rsidR="00AD1206">
      <w:r>
        <w:separator/>
      </w:r>
    </w:p>
  </w:footnote>
  <w:footnote w:id="0" w:type="continuationSeparator">
    <w:p w:rsidRDefault="00AD1206" w:rsidR="00AD1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3F92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83F1F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06B4"/>
    <w:rsid w:val="00342079"/>
    <w:rsid w:val="003445D8"/>
    <w:rsid w:val="00352175"/>
    <w:rsid w:val="00357DCD"/>
    <w:rsid w:val="003612A7"/>
    <w:rsid w:val="0036254B"/>
    <w:rsid w:val="0036640C"/>
    <w:rsid w:val="003716A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B649F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1723B"/>
    <w:rsid w:val="005204E0"/>
    <w:rsid w:val="0052399B"/>
    <w:rsid w:val="005315D5"/>
    <w:rsid w:val="00532E0A"/>
    <w:rsid w:val="00534964"/>
    <w:rsid w:val="0053545A"/>
    <w:rsid w:val="00535544"/>
    <w:rsid w:val="00535693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16E77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607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4159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875D6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1206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311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8BE"/>
    <w:rsid w:val="00B76E18"/>
    <w:rsid w:val="00B77487"/>
    <w:rsid w:val="00B82540"/>
    <w:rsid w:val="00B836C5"/>
    <w:rsid w:val="00B86000"/>
    <w:rsid w:val="00B924D5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34A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607B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5E83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E440B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4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6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4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6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2335</izvorni_sadrzaj>
    <derivirana_varijabla naziv="DomainObject.Predmet.Broj_1">2335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St-2335/2016</izvorni_sadrzaj>
    <derivirana_varijabla naziv="DomainObject.Predmet.OznakaBroj_1">St-2335/2016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ALPER d.o.o. PULA</izvorni_sadrzaj>
    <derivirana_varijabla naziv="DomainObject.Predmet.ProtustrankaFormated_1">  ALPER d.o.o. PULA</derivirana_varijabla>
  </DomainObject.Predmet.ProtustrankaFormated>
  <DomainObject.Predmet.ProtustrankaFormatedOIB>
    <izvorni_sadrzaj>  ALPER d.o.o. PULA, OIB 55015381952</izvorni_sadrzaj>
    <derivirana_varijabla naziv="DomainObject.Predmet.ProtustrankaFormatedOIB_1">  ALPER d.o.o. PULA, OIB 55015381952</derivirana_varijabla>
  </DomainObject.Predmet.ProtustrankaFormatedOIB>
  <DomainObject.Predmet.ProtustrankaFormatedWithAdress>
    <izvorni_sadrzaj> ALPER d.o.o. PULA, Kalac Jurice 48, 52100 Pula</izvorni_sadrzaj>
    <derivirana_varijabla naziv="DomainObject.Predmet.ProtustrankaFormatedWithAdress_1"> ALPER d.o.o. PULA, Kalac Jurice 48, 52100 Pula</derivirana_varijabla>
  </DomainObject.Predmet.ProtustrankaFormatedWithAdress>
  <DomainObject.Predmet.ProtustrankaFormatedWithAdressOIB>
    <izvorni_sadrzaj> ALPER d.o.o. PULA, OIB 55015381952, Kalac Jurice 48, 52100 Pula</izvorni_sadrzaj>
    <derivirana_varijabla naziv="DomainObject.Predmet.ProtustrankaFormatedWithAdressOIB_1"> ALPER d.o.o. PULA, OIB 55015381952, Kalac Jurice 48, 52100 Pula</derivirana_varijabla>
  </DomainObject.Predmet.ProtustrankaFormatedWithAdressOIB>
  <DomainObject.Predmet.ProtustrankaWithAdress>
    <izvorni_sadrzaj>ALPER d.o.o. PULA Kalac Jurice 48, 52100 Pula</izvorni_sadrzaj>
    <derivirana_varijabla naziv="DomainObject.Predmet.ProtustrankaWithAdress_1">ALPER d.o.o. PULA Kalac Jurice 48, 52100 Pula</derivirana_varijabla>
  </DomainObject.Predmet.ProtustrankaWithAdress>
  <DomainObject.Predmet.ProtustrankaWithAdressOIB>
    <izvorni_sadrzaj>ALPER d.o.o. PULA, OIB 55015381952, Kalac Jurice 48, 52100 Pula</izvorni_sadrzaj>
    <derivirana_varijabla naziv="DomainObject.Predmet.ProtustrankaWithAdressOIB_1">ALPER d.o.o. PULA, OIB 55015381952, Kalac Jurice 48, 52100 Pula</derivirana_varijabla>
  </DomainObject.Predmet.ProtustrankaWithAdressOIB>
  <DomainObject.Predmet.ProtustrankaNazivFormated>
    <izvorni_sadrzaj>ALPER d.o.o. PULA</izvorni_sadrzaj>
    <derivirana_varijabla naziv="DomainObject.Predmet.ProtustrankaNazivFormated_1">ALPER d.o.o. PULA</derivirana_varijabla>
  </DomainObject.Predmet.ProtustrankaNazivFormated>
  <DomainObject.Predmet.ProtustrankaNazivFormatedOIB>
    <izvorni_sadrzaj>ALPER d.o.o. PULA, OIB 55015381952</izvorni_sadrzaj>
    <derivirana_varijabla naziv="DomainObject.Predmet.ProtustrankaNazivFormatedOIB_1">ALPER d.o.o. PULA, OIB 55015381952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ALPER d.o.o. PULA</item>
    </izvorni_sadrzaj>
    <derivirana_varijabla naziv="DomainObject.Predmet.ProtuStrankaListFormated_1">
      <item>ALPER d.o.o. PULA</item>
    </derivirana_varijabla>
  </DomainObject.Predmet.ProtuStrankaListFormated>
  <DomainObject.Predmet.ProtuStrankaListFormatedOIB>
    <izvorni_sadrzaj>
      <item>ALPER d.o.o. PULA, OIB 55015381952</item>
    </izvorni_sadrzaj>
    <derivirana_varijabla naziv="DomainObject.Predmet.ProtuStrankaListFormatedOIB_1">
      <item>ALPER d.o.o. PULA, OIB 55015381952</item>
    </derivirana_varijabla>
  </DomainObject.Predmet.ProtuStrankaListFormatedOIB>
  <DomainObject.Predmet.ProtuStrankaListFormatedWithAdress>
    <izvorni_sadrzaj>
      <item>ALPER d.o.o. PULA, Kalac Jurice 48, 52100 Pula</item>
    </izvorni_sadrzaj>
    <derivirana_varijabla naziv="DomainObject.Predmet.ProtuStrankaListFormatedWithAdress_1">
      <item>ALPER d.o.o. PULA, Kalac Jurice 48, 52100 Pula</item>
    </derivirana_varijabla>
  </DomainObject.Predmet.ProtuStrankaListFormatedWithAdress>
  <DomainObject.Predmet.ProtuStrankaListFormatedWithAdressOIB>
    <izvorni_sadrzaj>
      <item>ALPER d.o.o. PULA, OIB 55015381952, Kalac Jurice 48, 52100 Pula</item>
    </izvorni_sadrzaj>
    <derivirana_varijabla naziv="DomainObject.Predmet.ProtuStrankaListFormatedWithAdressOIB_1">
      <item>ALPER d.o.o. PULA, OIB 55015381952, Kalac Jurice 48, 52100 Pula</item>
    </derivirana_varijabla>
  </DomainObject.Predmet.ProtuStrankaListFormatedWithAdressOIB>
  <DomainObject.Predmet.ProtuStrankaListNazivFormated>
    <izvorni_sadrzaj>
      <item>ALPER d.o.o. PULA</item>
    </izvorni_sadrzaj>
    <derivirana_varijabla naziv="DomainObject.Predmet.ProtuStrankaListNazivFormated_1">
      <item>ALPER d.o.o. PULA</item>
    </derivirana_varijabla>
  </DomainObject.Predmet.ProtuStrankaListNazivFormated>
  <DomainObject.Predmet.ProtuStrankaListNazivFormatedOIB>
    <izvorni_sadrzaj>
      <item>ALPER d.o.o. PULA, OIB 55015381952</item>
    </izvorni_sadrzaj>
    <derivirana_varijabla naziv="DomainObject.Predmet.ProtuStrankaListNazivFormatedOIB_1">
      <item>ALPER d.o.o. PULA, OIB 55015381952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ALPER d.o.o. PULA</izvorni_sadrzaj>
    <derivirana_varijabla naziv="DomainObject.Predmet.ProtustrankaIDrugi_1">ALPER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ALPER d.o.o. PULA, OIB 55015381952, Kalac Jurice 48, 52100 Pula</izvorni_sadrzaj>
    <derivirana_varijabla naziv="DomainObject.Predmet.ProtustrankaIDrugiAdressOIB_1">ALPER d.o.o. PULA, OIB 55015381952, Kalac Jurice 48,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ALPER d.o.o. PULA</item>
    </izvorni_sadrzaj>
    <derivirana_varijabla naziv="DomainObject.Predmet.SudioniciListNaziv_1">
      <item>FINANCIJSKA AGENCIJA, RC RIJEKA, PODRUŽNICA PULA, PULA</item>
      <item>ALPER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ALPER d.o.o. PULA, OIB 55015381952, Kalac Jurice 48,52100 Pula</item>
    </izvorni_sadrzaj>
    <derivirana_varijabla naziv="DomainObject.Predmet.SudioniciListAdressOIB_1">
      <item>FINANCIJSKA AGENCIJA, RC RIJEKA, PODRUŽNICA PULA, PULA, OIB 85821130368, Ulica grada Vukovara 70,10000 Zagreb</item>
      <item>ALPER d.o.o. PULA, OIB 55015381952, Kalac Jurice 48,52100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55015381952</item>
    </izvorni_sadrzaj>
    <derivirana_varijabla naziv="DomainObject.Predmet.SudioniciListNazivOIB_1">
      <item>, OIB 85821130368</item>
      <item>, OIB 55015381952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1886</properties:Characters>
  <properties:Lines>47</properties:Lines>
  <properties:Paragraphs>16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2016-10-14T08:23:00Z</dcterms:modified>
  <cp:revision>113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