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cf8a" w14:paraId="0b3cf8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F33E6B">
        <w:rPr>
          <w:rFonts w:cs="Times New Roman" w:hAnsi="Times New Roman" w:ascii="Times New Roman"/>
          <w:b w:val="false"/>
          <w:sz w:val="24"/>
          <w:szCs w:val="24"/>
        </w:rPr>
        <w:t>3379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F33E6B">
        <w:t>PINK AND PURPLE j.d.o.o., Zagreb, Severovečka 2, OIB: 41767223567</w:t>
      </w:r>
      <w:r w:rsidR="00CE4298">
        <w:t>,</w:t>
      </w:r>
      <w:r w:rsidR="00F32EC9">
        <w:t xml:space="preserve"> </w:t>
      </w:r>
      <w:r w:rsidR="00F8037B">
        <w:t>10. siječnja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F33E6B">
        <w:t>PINK AND PURPLE j.d.o.o., Zagreb, Severovečka 2, OIB: 41767223567</w:t>
      </w:r>
      <w:r w:rsidR="00CE4298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F33E6B">
        <w:t>PINK AND PURPLE j.d.o.o., Zagreb, Severovečka 2, OIB: 41767223567</w:t>
      </w:r>
      <w:r w:rsidR="00F8037B">
        <w:t>,</w:t>
      </w:r>
      <w:r w:rsidR="006C4C3C">
        <w:t xml:space="preserve"> </w:t>
      </w:r>
      <w:r w:rsidR="00F33E6B">
        <w:t>Marku Matuloviću, Žrnovo, Žrnovo 583, OIB: 64721299127</w:t>
      </w:r>
      <w:r w:rsidR="006E5EE6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F8037B">
        <w:rPr>
          <w:b/>
        </w:rPr>
        <w:t>1</w:t>
      </w:r>
      <w:r w:rsidR="00F33E6B">
        <w:rPr>
          <w:b/>
        </w:rPr>
        <w:t>3</w:t>
      </w:r>
      <w:r w:rsidR="00F8037B">
        <w:rPr>
          <w:b/>
        </w:rPr>
        <w:t>. ožujka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6E5EE6">
        <w:rPr>
          <w:b/>
        </w:rPr>
        <w:t>9,</w:t>
      </w:r>
      <w:r w:rsidR="00F33E6B">
        <w:rPr>
          <w:b/>
        </w:rPr>
        <w:t>4</w:t>
      </w:r>
      <w:r w:rsidR="00856560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F33E6B">
        <w:t>28. prosinca</w:t>
      </w:r>
      <w:r w:rsidR="009E4EB6">
        <w:t xml:space="preserve">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F33E6B">
        <w:t>PINK AND PURPLE j.d.o.o., Zagreb, Severovečka 2, OIB: 41767223567</w:t>
      </w:r>
      <w:r w:rsidR="00842F14">
        <w:t>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F8037B">
        <w:t>10. siječnja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2DA" w:rsidR="00EA32DA">
      <w:r>
        <w:separator/>
      </w:r>
    </w:p>
  </w:endnote>
  <w:endnote w:id="0" w:type="continuationSeparator">
    <w:p w:rsidRDefault="00EA32DA" w:rsidR="00EA3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2DA" w:rsidR="00EA32DA">
      <w:r>
        <w:separator/>
      </w:r>
    </w:p>
  </w:footnote>
  <w:footnote w:id="0" w:type="continuationSeparator">
    <w:p w:rsidRDefault="00EA32DA" w:rsidR="00EA32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28A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F33E6B">
      <w:rPr>
        <w:rFonts w:hAnsi="Verdana" w:ascii="Verdana"/>
        <w:b w:val="false"/>
        <w:sz w:val="24"/>
        <w:szCs w:val="24"/>
      </w:rPr>
      <w:t>3379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1F779E"/>
    <w:rsid w:val="0022013D"/>
    <w:rsid w:val="002365A1"/>
    <w:rsid w:val="002372CB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95616"/>
    <w:rsid w:val="00EA32DA"/>
    <w:rsid w:val="00EA6F5E"/>
    <w:rsid w:val="00F10CB7"/>
    <w:rsid w:val="00F32EC9"/>
    <w:rsid w:val="00F33E6B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A28A1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2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8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8A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8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8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2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8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8A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8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8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3379</izvorni_sadrzaj>
    <derivirana_varijabla naziv="DomainObject.Predmet.Broj_1">3379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St-3379/2017</izvorni_sadrzaj>
    <derivirana_varijabla naziv="DomainObject.Predmet.OznakaBroj_1">St-3379/2017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PINK AND PURPLE j.d.o.o., turistička agencija</izvorni_sadrzaj>
    <derivirana_varijabla naziv="DomainObject.Predmet.ProtustrankaFormated_1">  PINK AND PURPLE j.d.o.o., turistička agencija</derivirana_varijabla>
  </DomainObject.Predmet.ProtustrankaFormated>
  <DomainObject.Predmet.ProtustrankaFormatedOIB>
    <izvorni_sadrzaj>  PINK AND PURPLE j.d.o.o., turistička agencija, OIB 41767223567</izvorni_sadrzaj>
    <derivirana_varijabla naziv="DomainObject.Predmet.ProtustrankaFormatedOIB_1">  PINK AND PURPLE j.d.o.o., turistička agencija, OIB 41767223567</derivirana_varijabla>
  </DomainObject.Predmet.ProtustrankaFormatedOIB>
  <DomainObject.Predmet.ProtustrankaFormatedWithAdress>
    <izvorni_sadrzaj> PINK AND PURPLE j.d.o.o., turistička agencija, Severovačka 2, 10000 Zagreb</izvorni_sadrzaj>
    <derivirana_varijabla naziv="DomainObject.Predmet.ProtustrankaFormatedWithAdress_1"> PINK AND PURPLE j.d.o.o., turistička agencija, Severovačka 2, 10000 Zagreb</derivirana_varijabla>
  </DomainObject.Predmet.ProtustrankaFormatedWithAdress>
  <DomainObject.Predmet.ProtustrankaFormatedWithAdressOIB>
    <izvorni_sadrzaj> PINK AND PURPLE j.d.o.o., turistička agencija, OIB 41767223567, Severovačka 2, 10000 Zagreb</izvorni_sadrzaj>
    <derivirana_varijabla naziv="DomainObject.Predmet.ProtustrankaFormatedWithAdressOIB_1"> PINK AND PURPLE j.d.o.o., turistička agencija, OIB 41767223567, Severovačka 2, 10000 Zagreb</derivirana_varijabla>
  </DomainObject.Predmet.ProtustrankaFormatedWithAdressOIB>
  <DomainObject.Predmet.ProtustrankaWithAdress>
    <izvorni_sadrzaj>PINK AND PURPLE j.d.o.o., turistička agencija Severovačka 2, 10000 Zagreb</izvorni_sadrzaj>
    <derivirana_varijabla naziv="DomainObject.Predmet.ProtustrankaWithAdress_1">PINK AND PURPLE j.d.o.o., turistička agencija Severovačka 2, 10000 Zagreb</derivirana_varijabla>
  </DomainObject.Predmet.ProtustrankaWithAdress>
  <DomainObject.Predmet.ProtustrankaWithAdressOIB>
    <izvorni_sadrzaj>PINK AND PURPLE j.d.o.o., turistička agencija, OIB 41767223567, Severovačka 2, 10000 Zagreb</izvorni_sadrzaj>
    <derivirana_varijabla naziv="DomainObject.Predmet.ProtustrankaWithAdressOIB_1">PINK AND PURPLE j.d.o.o., turistička agencija, OIB 41767223567, Severovačka 2, 10000 Zagreb</derivirana_varijabla>
  </DomainObject.Predmet.ProtustrankaWithAdressOIB>
  <DomainObject.Predmet.ProtustrankaNazivFormated>
    <izvorni_sadrzaj>PINK AND PURPLE j.d.o.o., turistička agencija</izvorni_sadrzaj>
    <derivirana_varijabla naziv="DomainObject.Predmet.ProtustrankaNazivFormated_1">PINK AND PURPLE j.d.o.o., turistička agencija</derivirana_varijabla>
  </DomainObject.Predmet.ProtustrankaNazivFormated>
  <DomainObject.Predmet.ProtustrankaNazivFormatedOIB>
    <izvorni_sadrzaj>PINK AND PURPLE j.d.o.o., turistička agencija, OIB 41767223567</izvorni_sadrzaj>
    <derivirana_varijabla naziv="DomainObject.Predmet.ProtustrankaNazivFormatedOIB_1">PINK AND PURPLE j.d.o.o., turistička agencija, OIB 41767223567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PINK AND PURPLE j.d.o.o., turistička agencija</item>
    </izvorni_sadrzaj>
    <derivirana_varijabla naziv="DomainObject.Predmet.ProtuStrankaListFormated_1">
      <item>PINK AND PURPLE j.d.o.o., turistička agencija</item>
    </derivirana_varijabla>
  </DomainObject.Predmet.ProtuStrankaListFormated>
  <DomainObject.Predmet.ProtuStrankaListFormatedOIB>
    <izvorni_sadrzaj>
      <item>PINK AND PURPLE j.d.o.o., turistička agencija, OIB 41767223567</item>
    </izvorni_sadrzaj>
    <derivirana_varijabla naziv="DomainObject.Predmet.ProtuStrankaListFormatedOIB_1">
      <item>PINK AND PURPLE j.d.o.o., turistička agencija, OIB 41767223567</item>
    </derivirana_varijabla>
  </DomainObject.Predmet.ProtuStrankaListFormatedOIB>
  <DomainObject.Predmet.ProtuStrankaListFormatedWithAdress>
    <izvorni_sadrzaj>
      <item>PINK AND PURPLE j.d.o.o., turistička agencija, Severovačka 2, 10000 Zagreb</item>
    </izvorni_sadrzaj>
    <derivirana_varijabla naziv="DomainObject.Predmet.ProtuStrankaListFormatedWithAdress_1">
      <item>PINK AND PURPLE j.d.o.o., turistička agencija, Severovačka 2, 10000 Zagreb</item>
    </derivirana_varijabla>
  </DomainObject.Predmet.ProtuStrankaListFormatedWithAdress>
  <DomainObject.Predmet.ProtuStrankaListFormatedWithAdressOIB>
    <izvorni_sadrzaj>
      <item>PINK AND PURPLE j.d.o.o., turistička agencija, OIB 41767223567, Severovačka 2, 10000 Zagreb</item>
    </izvorni_sadrzaj>
    <derivirana_varijabla naziv="DomainObject.Predmet.ProtuStrankaListFormatedWithAdressOIB_1">
      <item>PINK AND PURPLE j.d.o.o., turistička agencija, OIB 41767223567, Severovačka 2, 10000 Zagreb</item>
    </derivirana_varijabla>
  </DomainObject.Predmet.ProtuStrankaListFormatedWithAdressOIB>
  <DomainObject.Predmet.ProtuStrankaListNazivFormated>
    <izvorni_sadrzaj>
      <item>PINK AND PURPLE j.d.o.o., turistička agencija</item>
    </izvorni_sadrzaj>
    <derivirana_varijabla naziv="DomainObject.Predmet.ProtuStrankaListNazivFormated_1">
      <item>PINK AND PURPLE j.d.o.o., turistička agencija</item>
    </derivirana_varijabla>
  </DomainObject.Predmet.ProtuStrankaListNazivFormated>
  <DomainObject.Predmet.ProtuStrankaListNazivFormatedOIB>
    <izvorni_sadrzaj>
      <item>PINK AND PURPLE j.d.o.o., turistička agencija, OIB 41767223567</item>
    </izvorni_sadrzaj>
    <derivirana_varijabla naziv="DomainObject.Predmet.ProtuStrankaListNazivFormatedOIB_1">
      <item>PINK AND PURPLE j.d.o.o., turistička agencija, OIB 41767223567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PINK AND PURPLE j.d.o.o., turistička agencija</izvorni_sadrzaj>
    <derivirana_varijabla naziv="DomainObject.Predmet.ProtustrankaIDrugi_1">PINK AND PURPLE j.d.o.o., turistička agencija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PINK AND PURPLE j.d.o.o., turistička agencija, OIB 41767223567, Severovačka 2, 10000 Zagreb</izvorni_sadrzaj>
    <derivirana_varijabla naziv="DomainObject.Predmet.ProtustrankaIDrugiAdressOIB_1">PINK AND PURPLE j.d.o.o., turistička agencija, OIB 41767223567, Severovačka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PINK AND PURPLE j.d.o.o., turistička agencija</item>
    </izvorni_sadrzaj>
    <derivirana_varijabla naziv="DomainObject.Predmet.SudioniciListNaziv_1">
      <item>FINA Regionalni centar Zagreb</item>
      <item>PINK AND PURPLE j.d.o.o., turistička agencija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PINK AND PURPLE j.d.o.o., turistička agencija, OIB 41767223567, Severovačka 2,10000 Zagreb</item>
    </izvorni_sadrzaj>
    <derivirana_varijabla naziv="DomainObject.Predmet.SudioniciListAdressOIB_1">
      <item>FINA Regionalni centar Zagreb, OIB 85821130368, Trg svibanjskih žrtava 1995. br. 1,10000 Zagreb</item>
      <item>PINK AND PURPLE j.d.o.o., turistička agencija, OIB 41767223567, Severovačka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41767223567</item>
    </izvorni_sadrzaj>
    <derivirana_varijabla naziv="DomainObject.Predmet.SudioniciListNazivOIB_1">
      <item>, OIB 85821130368</item>
      <item>, OIB 41767223567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EE4D2-03B7-48A9-BF9A-EADE0BAE1B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893</properties:Words>
  <properties:Characters>4631</properties:Characters>
  <properties:Lines>133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2018-01-10T09:32:00Z</dcterms:created>
  <dc:creator>Korisnik</dc:creator>
  <cp:lastModifiedBy>Draženka Prpić</cp:lastModifiedBy>
  <cp:lastPrinted>2018-01-10T09:33:00Z</cp:lastPrinted>
  <dcterms:modified xmlns:xsi="http://www.w3.org/2001/XMLSchema-instance" xsi:type="dcterms:W3CDTF">2018-01-10T09:33:00Z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