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86fb" w14:paraId="8ea86f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0599E">
        <w:rPr>
          <w:rFonts w:hAnsi="Times New Roman" w:ascii="Times New Roman"/>
          <w:b/>
          <w:bCs/>
          <w:sz w:val="24"/>
          <w:szCs w:val="24"/>
        </w:rPr>
        <w:t>15</w:t>
      </w:r>
      <w:r w:rsidR="002F562A">
        <w:rPr>
          <w:rFonts w:hAnsi="Times New Roman" w:ascii="Times New Roman"/>
          <w:b/>
          <w:bCs/>
          <w:sz w:val="24"/>
          <w:szCs w:val="24"/>
        </w:rPr>
        <w:t>77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0599E">
        <w:rPr>
          <w:rFonts w:hAnsi="Times New Roman" w:ascii="Times New Roman"/>
        </w:rPr>
        <w:t>15</w:t>
      </w:r>
      <w:r w:rsidR="002F562A">
        <w:rPr>
          <w:rFonts w:hAnsi="Times New Roman" w:ascii="Times New Roman"/>
        </w:rPr>
        <w:t>77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2F562A" w:rsidRPr="002F562A">
        <w:rPr>
          <w:rFonts w:hAnsi="Times New Roman" w:ascii="Times New Roman"/>
        </w:rPr>
        <w:t>UDRUGA PROIZVOĐAČA MARKE VINA ''PORTUGIZAC PLEŠIVICA''</w:t>
      </w:r>
      <w:r w:rsidR="002F562A">
        <w:rPr>
          <w:rFonts w:hAnsi="Times New Roman" w:ascii="Times New Roman"/>
        </w:rPr>
        <w:t xml:space="preserve"> iz Plešivice</w:t>
      </w:r>
      <w:r>
        <w:rPr>
          <w:rFonts w:hAnsi="Times New Roman" w:ascii="Times New Roman"/>
        </w:rPr>
        <w:t>,  (OIB</w:t>
      </w:r>
      <w:r w:rsidR="002F562A">
        <w:rPr>
          <w:rFonts w:hAnsi="Times New Roman" w:ascii="Times New Roman"/>
        </w:rPr>
        <w:t xml:space="preserve"> </w:t>
      </w:r>
      <w:r w:rsidR="002F562A" w:rsidRPr="002F562A">
        <w:rPr>
          <w:rFonts w:hAnsi="Times New Roman" w:ascii="Times New Roman"/>
        </w:rPr>
        <w:t>77077706160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557AD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7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7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St-1577/2016</izvorni_sadrzaj>
    <derivirana_varijabla naziv="DomainObject.Predmet.OznakaBroj_1">St-1577/2016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MARKE VINA ''PORTUGIZAC PLEŠIVICA''</izvorni_sadrzaj>
    <derivirana_varijabla naziv="DomainObject.Predmet.ProtustrankaFormated_1">  UDRUGA PROIZVOĐAČA MARKE VINA ''PORTUGIZAC PLEŠIVICA''</derivirana_varijabla>
  </DomainObject.Predmet.ProtustrankaFormated>
  <DomainObject.Predmet.ProtustrankaFormatedOIB>
    <izvorni_sadrzaj>  UDRUGA PROIZVOĐAČA MARKE VINA ''PORTUGIZAC PLEŠIVICA'', OIB 77077706160</izvorni_sadrzaj>
    <derivirana_varijabla naziv="DomainObject.Predmet.ProtustrankaFormatedOIB_1">  UDRUGA PROIZVOĐAČA MARKE VINA ''PORTUGIZAC PLEŠIVICA'', OIB 77077706160</derivirana_varijabla>
  </DomainObject.Predmet.ProtustrankaFormatedOIB>
  <DomainObject.Predmet.ProtustrankaFormatedWithAdress>
    <izvorni_sadrzaj> UDRUGA PROIZVOĐAČA MARKE VINA ''PORTUGIZAC PLEŠIVICA'', Plešivica 0, 10450 Plešivica</izvorni_sadrzaj>
    <derivirana_varijabla naziv="DomainObject.Predmet.ProtustrankaFormatedWithAdress_1"> UDRUGA PROIZVOĐAČA MARKE VINA ''PORTUGIZAC PLEŠIVICA'', Plešivica 0, 10450 Plešivica</derivirana_varijabla>
  </DomainObject.Predmet.ProtustrankaFormatedWithAdress>
  <DomainObject.Predmet.ProtustrankaFormatedWithAdressOIB>
    <izvorni_sadrzaj> UDRUGA PROIZVOĐAČA MARKE VINA ''PORTUGIZAC PLEŠIVICA'', OIB 77077706160, Plešivica 0, 10450 Plešivica</izvorni_sadrzaj>
    <derivirana_varijabla naziv="DomainObject.Predmet.ProtustrankaFormatedWithAdressOIB_1"> UDRUGA PROIZVOĐAČA MARKE VINA ''PORTUGIZAC PLEŠIVICA'', OIB 77077706160, Plešivica 0, 10450 Plešivica</derivirana_varijabla>
  </DomainObject.Predmet.ProtustrankaFormatedWithAdressOIB>
  <DomainObject.Predmet.ProtustrankaWithAdress>
    <izvorni_sadrzaj>UDRUGA PROIZVOĐAČA MARKE VINA ''PORTUGIZAC PLEŠIVICA'' Plešivica 0, 10450 Plešivica</izvorni_sadrzaj>
    <derivirana_varijabla naziv="DomainObject.Predmet.ProtustrankaWithAdress_1">UDRUGA PROIZVOĐAČA MARKE VINA ''PORTUGIZAC PLEŠIVICA'' Plešivica 0, 10450 Plešivica</derivirana_varijabla>
  </DomainObject.Predmet.ProtustrankaWithAdress>
  <DomainObject.Predmet.ProtustrankaWithAdressOIB>
    <izvorni_sadrzaj>UDRUGA PROIZVOĐAČA MARKE VINA ''PORTUGIZAC PLEŠIVICA'', OIB 77077706160, Plešivica 0, 10450 Plešivica</izvorni_sadrzaj>
    <derivirana_varijabla naziv="DomainObject.Predmet.ProtustrankaWithAdressOIB_1">UDRUGA PROIZVOĐAČA MARKE VINA ''PORTUGIZAC PLEŠIVICA'', OIB 77077706160, Plešivica 0, 10450 Plešivica</derivirana_varijabla>
  </DomainObject.Predmet.ProtustrankaWithAdressOIB>
  <DomainObject.Predmet.ProtustrankaNazivFormated>
    <izvorni_sadrzaj>UDRUGA PROIZVOĐAČA MARKE VINA ''PORTUGIZAC PLEŠIVICA''</izvorni_sadrzaj>
    <derivirana_varijabla naziv="DomainObject.Predmet.ProtustrankaNazivFormated_1">UDRUGA PROIZVOĐAČA MARKE VINA ''PORTUGIZAC PLEŠIVICA''</derivirana_varijabla>
  </DomainObject.Predmet.ProtustrankaNazivFormated>
  <DomainObject.Predmet.ProtustrankaNazivFormatedOIB>
    <izvorni_sadrzaj>UDRUGA PROIZVOĐAČA MARKE VINA ''PORTUGIZAC PLEŠIVICA'', OIB 77077706160</izvorni_sadrzaj>
    <derivirana_varijabla naziv="DomainObject.Predmet.ProtustrankaNazivFormatedOIB_1">UDRUGA PROIZVOĐAČA MARKE VINA ''PORTUGIZAC PLEŠIVICA'', OIB 77077706160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PROIZVOĐAČA MARKE VINA ''PORTUGIZAC PLEŠIVICA''</item>
    </izvorni_sadrzaj>
    <derivirana_varijabla naziv="DomainObject.Predmet.ProtuStrankaListFormated_1">
      <item>UDRUGA PROIZVOĐAČA MARKE VINA ''PORTUGIZAC PLEŠIVICA''</item>
    </derivirana_varijabla>
  </DomainObject.Predmet.ProtuStrankaListFormated>
  <DomainObject.Predmet.ProtuStrankaListFormatedOIB>
    <izvorni_sadrzaj>
      <item>UDRUGA PROIZVOĐAČA MARKE VINA ''PORTUGIZAC PLEŠIVICA'', OIB 77077706160</item>
    </izvorni_sadrzaj>
    <derivirana_varijabla naziv="DomainObject.Predmet.ProtuStrankaListFormatedOIB_1">
      <item>UDRUGA PROIZVOĐAČA MARKE VINA ''PORTUGIZAC PLEŠIVICA'', OIB 77077706160</item>
    </derivirana_varijabla>
  </DomainObject.Predmet.ProtuStrankaListFormatedOIB>
  <DomainObject.Predmet.ProtuStrankaListFormatedWithAdress>
    <izvorni_sadrzaj>
      <item>UDRUGA PROIZVOĐAČA MARKE VINA ''PORTUGIZAC PLEŠIVICA'', Plešivica 0, 10450 Plešivica</item>
    </izvorni_sadrzaj>
    <derivirana_varijabla naziv="DomainObject.Predmet.ProtuStrankaListFormatedWithAdress_1">
      <item>UDRUGA PROIZVOĐAČA MARKE VINA ''PORTUGIZAC PLEŠIVICA'', Plešivica 0, 10450 Plešivica</item>
    </derivirana_varijabla>
  </DomainObject.Predmet.ProtuStrankaListFormatedWithAdress>
  <DomainObject.Predmet.ProtuStrankaListFormatedWithAdressOIB>
    <izvorni_sadrzaj>
      <item>UDRUGA PROIZVOĐAČA MARKE VINA ''PORTUGIZAC PLEŠIVICA'', OIB 77077706160, Plešivica 0, 10450 Plešivica</item>
    </izvorni_sadrzaj>
    <derivirana_varijabla naziv="DomainObject.Predmet.ProtuStrankaListFormatedWithAdressOIB_1">
      <item>UDRUGA PROIZVOĐAČA MARKE VINA ''PORTUGIZAC PLEŠIVICA'', OIB 77077706160, Plešivica 0, 10450 Plešivica</item>
    </derivirana_varijabla>
  </DomainObject.Predmet.ProtuStrankaListFormatedWithAdressOIB>
  <DomainObject.Predmet.ProtuStrankaListNazivFormated>
    <izvorni_sadrzaj>
      <item>UDRUGA PROIZVOĐAČA MARKE VINA ''PORTUGIZAC PLEŠIVICA''</item>
    </izvorni_sadrzaj>
    <derivirana_varijabla naziv="DomainObject.Predmet.ProtuStrankaListNazivFormated_1">
      <item>UDRUGA PROIZVOĐAČA MARKE VINA ''PORTUGIZAC PLEŠIVICA''</item>
    </derivirana_varijabla>
  </DomainObject.Predmet.ProtuStrankaListNazivFormated>
  <DomainObject.Predmet.ProtuStrankaListNazivFormatedOIB>
    <izvorni_sadrzaj>
      <item>UDRUGA PROIZVOĐAČA MARKE VINA ''PORTUGIZAC PLEŠIVICA'', OIB 77077706160</item>
    </izvorni_sadrzaj>
    <derivirana_varijabla naziv="DomainObject.Predmet.ProtuStrankaListNazivFormatedOIB_1">
      <item>UDRUGA PROIZVOĐAČA MARKE VINA ''PORTUGIZAC PLEŠIVICA'', OIB 77077706160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PROIZVOĐAČA MARKE VINA ''PORTUGIZAC PLEŠIVICA''</izvorni_sadrzaj>
    <derivirana_varijabla naziv="DomainObject.Predmet.ProtustrankaIDrugi_1">UDRUGA PROIZVOĐAČA MARKE VINA ''PORTUGIZAC PLEŠIVICA''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PROIZVOĐAČA MARKE VINA ''PORTUGIZAC PLEŠIVICA'', OIB 77077706160, Plešivica 0, 10450 Plešivica</izvorni_sadrzaj>
    <derivirana_varijabla naziv="DomainObject.Predmet.ProtustrankaIDrugiAdressOIB_1">UDRUGA PROIZVOĐAČA MARKE VINA ''PORTUGIZAC PLEŠIVICA'', OIB 77077706160, Plešivica 0, 10450 Plešivica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PROIZVOĐAČA MARKE VINA ''PORTUGIZAC PLEŠIVICA''</item>
    </izvorni_sadrzaj>
    <derivirana_varijabla naziv="DomainObject.Predmet.SudioniciListNaziv_1">
      <item>FINA Regionalni centar Zagreb</item>
      <item>UDRUGA PROIZVOĐAČA MARKE VINA ''PORTUGIZAC PLEŠIVICA''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PROIZVOĐAČA MARKE VINA ''PORTUGIZAC PLEŠIVICA'', OIB 77077706160, Plešivica 0,10450 Plešivica</item>
    </izvorni_sadrzaj>
    <derivirana_varijabla naziv="DomainObject.Predmet.SudioniciListAdressOIB_1">
      <item>FINA Regionalni centar Zagreb, OIB 85821130368, Trg svibanjskih žrtava 1995. br. 1,10000 Zagreb</item>
      <item>UDRUGA PROIZVOĐAČA MARKE VINA ''PORTUGIZAC PLEŠIVICA'', OIB 77077706160, Plešivica 0,10450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77077706160</item>
    </izvorni_sadrzaj>
    <derivirana_varijabla naziv="DomainObject.Predmet.SudioniciListNazivOIB_1">
      <item>, OIB 85821130368</item>
      <item>, OIB 77077706160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803</properties:Characters>
  <properties:Lines>50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2016-06-07T08:22:00Z</cp:lastPrinted>
  <dcterms:modified xmlns:xsi="http://www.w3.org/2001/XMLSchema-instance" xsi:type="dcterms:W3CDTF">2016-06-07T08:37:00Z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