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b4db" w14:paraId="28bb4db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FA4A02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FA4A02">
        <w:rPr>
          <w:rFonts w:hAnsi="Times New Roman" w:ascii="Times New Roman"/>
          <w:szCs w:val="24"/>
        </w:rPr>
        <w:t xml:space="preserve">OIB: </w:t>
      </w:r>
      <w:r w:rsidR="00FA4A02" w:rsidRPr="00805349">
        <w:rPr>
          <w:rFonts w:hAnsi="Times New Roman" w:ascii="Times New Roman"/>
          <w:szCs w:val="24"/>
        </w:rPr>
        <w:t>04258677641</w:t>
      </w:r>
      <w:r w:rsidR="00FA4A02">
        <w:rPr>
          <w:rFonts w:hAnsi="Times New Roman" w:ascii="Times New Roman"/>
          <w:szCs w:val="24"/>
        </w:rPr>
        <w:t>,</w:t>
      </w:r>
      <w:r w:rsidR="00FA4A02">
        <w:rPr>
          <w:rFonts w:hAnsi="Times New Roman" w:ascii="Times New Roman"/>
          <w:szCs w:val="24"/>
          <w:lang w:val="hr-HR"/>
        </w:rPr>
        <w:t xml:space="preserve"> </w:t>
      </w:r>
      <w:r w:rsidR="00A64F9C">
        <w:rPr>
          <w:rFonts w:hAnsi="Times New Roman" w:ascii="Times New Roman"/>
          <w:szCs w:val="24"/>
        </w:rPr>
        <w:t>11. travnja</w:t>
      </w:r>
      <w:r w:rsidR="00C02082">
        <w:rPr>
          <w:rFonts w:hAnsi="Times New Roman" w:ascii="Times New Roman"/>
          <w:szCs w:val="24"/>
        </w:rPr>
        <w:t xml:space="preserve"> 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A64F9C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22</w:t>
      </w:r>
      <w:r w:rsidR="00E71A35">
        <w:rPr>
          <w:rFonts w:hAnsi="Times New Roman" w:ascii="Times New Roman"/>
          <w:b/>
          <w:szCs w:val="24"/>
          <w:lang w:val="hr-HR"/>
        </w:rPr>
        <w:t>. travnja</w:t>
      </w:r>
      <w:r w:rsidR="00C02082">
        <w:rPr>
          <w:rFonts w:hAnsi="Times New Roman" w:ascii="Times New Roman"/>
          <w:b/>
          <w:szCs w:val="24"/>
          <w:lang w:val="hr-HR"/>
        </w:rPr>
        <w:t xml:space="preserve"> 2016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13</w:t>
      </w:r>
      <w:r w:rsidR="00C02082">
        <w:rPr>
          <w:rFonts w:hAnsi="Times New Roman" w:ascii="Times New Roman"/>
          <w:b/>
          <w:szCs w:val="24"/>
          <w:lang w:val="hr-HR"/>
        </w:rPr>
        <w:t>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FA4A02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B45818" w:rsidP="00596ECA" w:rsidR="00B45818" w:rsidRPr="00596ECA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</w:p>
    <w:p w:rsidRDefault="00A64F9C" w:rsidP="00453444" w:rsidR="00453444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INOUTIC/DECEUNINCK d.o.o.,</w:t>
      </w:r>
      <w:r w:rsidR="00453444">
        <w:rPr>
          <w:rFonts w:hAnsi="Times New Roman" w:ascii="Times New Roman"/>
          <w:sz w:val="24"/>
          <w:szCs w:val="24"/>
        </w:rPr>
        <w:t xml:space="preserve"> Dugo Selo, Industrijska 3, po punomoćnicima odvjetnicima iz Odvjetničkog društva Hanžeković &amp; partneri d.o.o., Radnička cesta 22.</w:t>
      </w:r>
    </w:p>
    <w:p w:rsidRDefault="00453444" w:rsidP="00F248F9" w:rsidR="004534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B45818">
      <w:pPr>
        <w:ind w:firstLine="720"/>
        <w:jc w:val="both"/>
        <w:rPr>
          <w:rFonts w:hAnsi="Times New Roman" w:ascii="Times New Roman"/>
          <w:szCs w:val="24"/>
        </w:rPr>
      </w:pPr>
      <w:r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596ECA">
        <w:rPr>
          <w:rFonts w:hAnsi="Times New Roman" w:ascii="Times New Roman"/>
          <w:szCs w:val="24"/>
        </w:rPr>
        <w:t xml:space="preserve"> </w:t>
      </w:r>
      <w:r w:rsidR="00596ECA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596ECA">
        <w:rPr>
          <w:rFonts w:hAnsi="Times New Roman" w:ascii="Times New Roman"/>
          <w:szCs w:val="24"/>
        </w:rPr>
        <w:t xml:space="preserve">OIB: </w:t>
      </w:r>
      <w:r w:rsidR="00596ECA" w:rsidRPr="00805349">
        <w:rPr>
          <w:rFonts w:hAnsi="Times New Roman" w:ascii="Times New Roman"/>
          <w:szCs w:val="24"/>
        </w:rPr>
        <w:t>04258677641</w:t>
      </w:r>
      <w:r w:rsidR="00B45818" w:rsidRPr="008F04F6">
        <w:rPr>
          <w:rFonts w:hAnsi="Times New Roman" w:ascii="Times New Roman"/>
          <w:szCs w:val="24"/>
        </w:rPr>
        <w:t>,</w:t>
      </w:r>
      <w:r w:rsidR="00B45818">
        <w:rPr>
          <w:rFonts w:hAnsi="Times New Roman" w:ascii="Times New Roman"/>
          <w:szCs w:val="24"/>
        </w:rPr>
        <w:t xml:space="preserve">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64F9C">
        <w:rPr>
          <w:rFonts w:hAnsi="Times New Roman" w:ascii="Times New Roman"/>
          <w:szCs w:val="24"/>
          <w:lang w:val="hr-HR"/>
        </w:rPr>
        <w:t>11. travnja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Pr="00687F29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2B2CE4" w:rsidP="002B2CE4" w:rsidR="002B2CE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A64F9C" w:rsidP="00453444" w:rsidR="00C02082" w:rsidRPr="00453444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INOUTIC/DECEUNINCK d.o.o.,</w:t>
      </w:r>
      <w:r w:rsidR="00453444">
        <w:rPr>
          <w:rFonts w:hAnsi="Times New Roman" w:ascii="Times New Roman"/>
          <w:sz w:val="24"/>
          <w:szCs w:val="24"/>
        </w:rPr>
        <w:t xml:space="preserve"> Dugo Selo, Industrijska 3, po punomoćnicima odvjetnicima iz Odvjetničkog društva Hanžeković &amp; partneri d.o.o., Radnička cesta 22,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336" w:rsidR="00033336">
      <w:r>
        <w:separator/>
      </w:r>
    </w:p>
  </w:endnote>
  <w:endnote w:id="0" w:type="continuationSeparator">
    <w:p w:rsidRDefault="00033336" w:rsidR="00033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336" w:rsidR="00033336">
      <w:r>
        <w:separator/>
      </w:r>
    </w:p>
  </w:footnote>
  <w:footnote w:id="0" w:type="continuationSeparator">
    <w:p w:rsidRDefault="00033336" w:rsidR="00033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570F7E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A64F9C">
      <w:rPr>
        <w:rFonts w:hAnsi="Times New Roman" w:ascii="Times New Roman"/>
        <w:szCs w:val="24"/>
      </w:rPr>
      <w:t>442/13-225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A64F9C">
      <w:rPr>
        <w:rFonts w:hAnsi="Times New Roman" w:ascii="Times New Roman"/>
        <w:szCs w:val="24"/>
      </w:rPr>
      <w:t>442/13-225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B2CE4"/>
    <w:rsid w:val="002B7E6E"/>
    <w:rsid w:val="003557BF"/>
    <w:rsid w:val="00370769"/>
    <w:rsid w:val="003964F9"/>
    <w:rsid w:val="003A1B43"/>
    <w:rsid w:val="00453444"/>
    <w:rsid w:val="0045786F"/>
    <w:rsid w:val="004E78BE"/>
    <w:rsid w:val="004F3926"/>
    <w:rsid w:val="00570F7E"/>
    <w:rsid w:val="00596ECA"/>
    <w:rsid w:val="005D7B72"/>
    <w:rsid w:val="00656FF7"/>
    <w:rsid w:val="006878BE"/>
    <w:rsid w:val="006962CA"/>
    <w:rsid w:val="00711F28"/>
    <w:rsid w:val="0075607A"/>
    <w:rsid w:val="007E300D"/>
    <w:rsid w:val="008202AE"/>
    <w:rsid w:val="008936BB"/>
    <w:rsid w:val="008B3ABE"/>
    <w:rsid w:val="008E1BB0"/>
    <w:rsid w:val="00943C34"/>
    <w:rsid w:val="009713FF"/>
    <w:rsid w:val="00991DFE"/>
    <w:rsid w:val="009C41E5"/>
    <w:rsid w:val="00A3468B"/>
    <w:rsid w:val="00A64F9C"/>
    <w:rsid w:val="00AC5278"/>
    <w:rsid w:val="00AF3ACD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0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F7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0F7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0F7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0F7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0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F7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0F7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0F7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0F7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dioba 22.04.2016. u 13,00</izvorni_sadrzaj>
    <derivirana_varijabla naziv="DomainObject.Predmet.PrimjedbaSuca_1">ročište dioba 22.04.2016. u 13,00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267</properties:Words>
  <properties:Characters>1412</properties:Characters>
  <properties:Lines>64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2016-04-11T10:52:00Z</cp:lastPrinted>
  <dcterms:modified xmlns:xsi="http://www.w3.org/2001/XMLSchema-instance" xsi:type="dcterms:W3CDTF">2016-04-11T10:56:00Z</dcterms:modified>
  <cp:revision>15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