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0ef5" w14:paraId="deb0ef5" w:rsidRDefault="003A41C4" w:rsidP="003A41C4" w:rsidR="003A41C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1C4" w:rsidP="003A41C4" w:rsidR="003A41C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A41C4" w:rsidP="003A41C4" w:rsidR="003A41C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A41C4" w:rsidP="003A41C4" w:rsidR="003A41C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A41C4" w:rsidP="003A41C4" w:rsidR="003A41C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A41C4" w:rsidP="003A41C4" w:rsidR="003A41C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A41C4" w:rsidP="003A41C4" w:rsidR="003A41C4" w:rsidRPr="005D578C">
      <w:pPr>
        <w:jc w:val="center"/>
        <w:rPr>
          <w:rFonts w:cs="Times New Roman" w:eastAsia="Times New Roman"/>
          <w:szCs w:val="24"/>
        </w:rPr>
      </w:pPr>
    </w:p>
    <w:p w:rsidRDefault="003A41C4" w:rsidP="003A41C4" w:rsidR="003A41C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A41C4" w:rsidP="003A41C4" w:rsidR="003A41C4" w:rsidRPr="005D578C">
      <w:pPr>
        <w:rPr>
          <w:rFonts w:cs="Times New Roman" w:eastAsia="Times New Roman"/>
          <w:szCs w:val="24"/>
        </w:rPr>
      </w:pPr>
    </w:p>
    <w:p w:rsidRDefault="003A41C4" w:rsidP="003A41C4" w:rsidR="003A41C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CORONA M. S. d. o. o. Poreč, Nikole Tesle 4, OIB </w:t>
      </w:r>
      <w:r w:rsidRPr="003A41C4">
        <w:rPr>
          <w:rFonts w:cs="Times New Roman" w:eastAsia="Times New Roman"/>
          <w:szCs w:val="24"/>
        </w:rPr>
        <w:t>59641771099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A41C4">
        <w:rPr>
          <w:rFonts w:cs="Times New Roman" w:eastAsia="Times New Roman"/>
          <w:szCs w:val="24"/>
        </w:rPr>
        <w:t>130035817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0A5F94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2016.</w:t>
      </w:r>
    </w:p>
    <w:p w:rsidRDefault="003A41C4" w:rsidP="003A41C4" w:rsidR="003A41C4" w:rsidRPr="005D578C">
      <w:pPr>
        <w:rPr>
          <w:rFonts w:cs="Times New Roman" w:eastAsia="Times New Roman"/>
          <w:szCs w:val="24"/>
        </w:rPr>
      </w:pPr>
    </w:p>
    <w:p w:rsidRDefault="003A41C4" w:rsidP="003A41C4" w:rsidR="003A41C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A41C4" w:rsidP="003A41C4" w:rsidR="003A41C4" w:rsidRPr="005D578C">
      <w:pPr>
        <w:rPr>
          <w:rFonts w:cs="Times New Roman" w:eastAsia="Times New Roman"/>
          <w:szCs w:val="24"/>
        </w:rPr>
      </w:pPr>
    </w:p>
    <w:p w:rsidRDefault="003A41C4" w:rsidP="003A41C4" w:rsidR="003A41C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CORONA M. S. d. o. o. Poreč, Nikole Tesle 4, OIB </w:t>
      </w:r>
      <w:r w:rsidRPr="003A41C4">
        <w:rPr>
          <w:rFonts w:cs="Times New Roman" w:eastAsia="Times New Roman"/>
          <w:szCs w:val="24"/>
        </w:rPr>
        <w:t>59641771099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A41C4">
        <w:rPr>
          <w:rFonts w:cs="Times New Roman" w:eastAsia="Times New Roman"/>
          <w:szCs w:val="24"/>
        </w:rPr>
        <w:t>130035817</w:t>
      </w:r>
      <w:r>
        <w:rPr>
          <w:rFonts w:cs="Times New Roman" w:eastAsia="Times New Roman"/>
          <w:szCs w:val="24"/>
        </w:rPr>
        <w:t>.</w:t>
      </w:r>
    </w:p>
    <w:p w:rsidRDefault="003A41C4" w:rsidP="003A41C4" w:rsidR="003A41C4" w:rsidRPr="005D578C">
      <w:pPr>
        <w:rPr>
          <w:rFonts w:cs="Times New Roman" w:eastAsia="Times New Roman"/>
          <w:szCs w:val="24"/>
        </w:rPr>
      </w:pPr>
    </w:p>
    <w:p w:rsidRDefault="003A41C4" w:rsidP="003A41C4" w:rsidR="003A41C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3A41C4" w:rsidP="003A41C4" w:rsidR="003A41C4">
      <w:pPr>
        <w:rPr>
          <w:rFonts w:cs="Times New Roman" w:eastAsia="Times New Roman"/>
          <w:szCs w:val="20"/>
        </w:rPr>
      </w:pPr>
    </w:p>
    <w:p w:rsidRDefault="003A41C4" w:rsidP="003A41C4" w:rsidR="003A41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CORONA M. S. d. o. o. Poreč, Nikole Tesle 4, OIB </w:t>
      </w:r>
      <w:r w:rsidRPr="003A41C4">
        <w:rPr>
          <w:rFonts w:cs="Times New Roman" w:eastAsia="Times New Roman"/>
          <w:szCs w:val="24"/>
        </w:rPr>
        <w:t>59641771099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A41C4">
        <w:rPr>
          <w:rFonts w:cs="Times New Roman" w:eastAsia="Times New Roman"/>
          <w:szCs w:val="24"/>
        </w:rPr>
        <w:t>130035817</w:t>
      </w:r>
      <w:r>
        <w:rPr>
          <w:rFonts w:cs="Times New Roman" w:eastAsia="Times New Roman"/>
          <w:szCs w:val="24"/>
        </w:rPr>
        <w:t>.</w:t>
      </w:r>
    </w:p>
    <w:p w:rsidRDefault="003A41C4" w:rsidP="003A41C4" w:rsidR="003A41C4">
      <w:pPr>
        <w:ind w:firstLine="709"/>
        <w:rPr>
          <w:rFonts w:cs="Times New Roman" w:eastAsia="Times New Roman"/>
          <w:szCs w:val="24"/>
        </w:rPr>
      </w:pPr>
    </w:p>
    <w:p w:rsidRDefault="003A41C4" w:rsidP="003A41C4" w:rsidR="003A41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CORONA M. S. d. o. o. Poreč, Nikole Tesle 4, OIB </w:t>
      </w:r>
      <w:r w:rsidRPr="003A41C4">
        <w:rPr>
          <w:rFonts w:cs="Times New Roman" w:eastAsia="Times New Roman"/>
          <w:szCs w:val="24"/>
        </w:rPr>
        <w:t>59641771099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A41C4">
        <w:rPr>
          <w:rFonts w:cs="Times New Roman" w:eastAsia="Times New Roman"/>
          <w:szCs w:val="24"/>
        </w:rPr>
        <w:t>130035817</w:t>
      </w:r>
      <w:r>
        <w:rPr>
          <w:rFonts w:cs="Times New Roman" w:eastAsia="Times New Roman"/>
          <w:szCs w:val="24"/>
        </w:rPr>
        <w:t>.</w:t>
      </w:r>
    </w:p>
    <w:p w:rsidRDefault="003A41C4" w:rsidP="003A41C4" w:rsidR="003A41C4">
      <w:pPr>
        <w:rPr>
          <w:rFonts w:cs="Times New Roman" w:eastAsia="Times New Roman"/>
          <w:szCs w:val="24"/>
        </w:rPr>
      </w:pPr>
    </w:p>
    <w:p w:rsidRDefault="003A41C4" w:rsidP="003A41C4" w:rsidR="003A41C4" w:rsidRPr="005D578C">
      <w:pPr>
        <w:rPr>
          <w:rFonts w:cs="Times New Roman" w:eastAsia="Times New Roman"/>
          <w:szCs w:val="24"/>
        </w:rPr>
      </w:pPr>
    </w:p>
    <w:p w:rsidRDefault="003A41C4" w:rsidP="003A41C4" w:rsidR="003A41C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A41C4" w:rsidP="003A41C4" w:rsidR="003A41C4">
      <w:pPr>
        <w:ind w:firstLine="708"/>
        <w:rPr>
          <w:rFonts w:cs="Times New Roman" w:eastAsia="Times New Roman"/>
          <w:szCs w:val="24"/>
        </w:rPr>
      </w:pPr>
    </w:p>
    <w:p w:rsidRDefault="003A41C4" w:rsidP="003A41C4" w:rsidR="003A41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CORONA M. S. d. o. o. Poreč. </w:t>
      </w:r>
      <w:r>
        <w:rPr>
          <w:rFonts w:eastAsiaTheme="minorHAnsi"/>
          <w:lang w:eastAsia="en-US"/>
        </w:rPr>
        <w:t>Kako su za to bile ispunjene pretpostavke predviđene čl. 428. Stečajnog zakona, sud je 10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St-252/2016-3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A41C4" w:rsidP="003A41C4" w:rsidR="003A41C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A41C4" w:rsidP="003A41C4" w:rsidR="003A41C4" w:rsidRPr="005D578C">
      <w:pPr>
        <w:rPr>
          <w:rFonts w:cs="Times New Roman" w:eastAsia="Times New Roman"/>
          <w:szCs w:val="24"/>
        </w:rPr>
      </w:pPr>
    </w:p>
    <w:p w:rsidRDefault="003A41C4" w:rsidP="003A41C4" w:rsidR="003A41C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A5F94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A41C4" w:rsidP="003A41C4" w:rsidR="003A41C4">
      <w:pPr>
        <w:rPr>
          <w:rFonts w:cs="Times New Roman" w:eastAsia="Times New Roman"/>
          <w:szCs w:val="24"/>
        </w:rPr>
      </w:pPr>
    </w:p>
    <w:p w:rsidRDefault="003A41C4" w:rsidP="003A41C4" w:rsidR="003A41C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3A41C4" w:rsidP="003A41C4" w:rsidR="003A41C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D67D11">
        <w:rPr>
          <w:rFonts w:cs="Times New Roman" w:eastAsia="Times New Roman"/>
          <w:szCs w:val="24"/>
        </w:rPr>
        <w:t xml:space="preserve">, v. r. </w:t>
      </w:r>
    </w:p>
    <w:p w:rsidRDefault="003A41C4" w:rsidP="003A41C4" w:rsidR="003A41C4">
      <w:pPr>
        <w:jc w:val="left"/>
        <w:rPr>
          <w:rFonts w:cs="Times New Roman" w:eastAsia="Times New Roman"/>
          <w:szCs w:val="24"/>
        </w:rPr>
      </w:pPr>
    </w:p>
    <w:p w:rsidRDefault="003A41C4" w:rsidP="003A41C4" w:rsidR="003A41C4" w:rsidRPr="005D578C">
      <w:pPr>
        <w:jc w:val="left"/>
        <w:rPr>
          <w:rFonts w:cs="Times New Roman" w:eastAsia="Times New Roman"/>
          <w:szCs w:val="24"/>
        </w:rPr>
      </w:pPr>
    </w:p>
    <w:p w:rsidRDefault="003A41C4" w:rsidP="003A41C4" w:rsidR="003A41C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A41C4" w:rsidP="003A41C4" w:rsidR="003A41C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A41C4" w:rsidP="003A41C4" w:rsidR="003A41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A41C4" w:rsidP="003A41C4" w:rsidR="003A41C4">
      <w:pPr>
        <w:rPr>
          <w:rFonts w:cs="Times New Roman" w:eastAsia="Times New Roman"/>
          <w:szCs w:val="24"/>
        </w:rPr>
      </w:pPr>
    </w:p>
    <w:p w:rsidRDefault="003A41C4" w:rsidP="003A41C4" w:rsidR="003A41C4" w:rsidRPr="005D578C">
      <w:pPr>
        <w:rPr>
          <w:rFonts w:cs="Times New Roman" w:eastAsia="Times New Roman"/>
          <w:szCs w:val="24"/>
        </w:rPr>
      </w:pPr>
    </w:p>
    <w:p w:rsidRDefault="003A41C4" w:rsidP="003A41C4" w:rsidR="003A41C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A41C4" w:rsidP="003A41C4" w:rsidR="003A41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A41C4" w:rsidP="003A41C4" w:rsidR="003A41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CORONA M. S. d. o. o. Poreč, Nikole Tesle 4,</w:t>
      </w:r>
    </w:p>
    <w:p w:rsidRDefault="003A41C4" w:rsidP="003A41C4" w:rsidR="003A41C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3A41C4" w:rsidP="003A41C4" w:rsidR="003A41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A41C4" w:rsidP="003A41C4" w:rsidR="003A41C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3A41C4" w:rsidP="003A41C4" w:rsidR="003A41C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3A41C4" w:rsidP="003A41C4" w:rsidR="003A41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3A41C4" w:rsidP="003A41C4" w:rsidR="003A41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3A41C4" w:rsidP="003A41C4" w:rsidR="003A41C4"/>
    <w:p w:rsidRDefault="003A41C4" w:rsidP="003A41C4" w:rsidR="003A41C4"/>
    <w:sectPr w:rsidSect="005A4666" w:rsidR="003A41C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1C4" w:rsidP="003A41C4" w:rsidR="003A41C4">
      <w:r>
        <w:separator/>
      </w:r>
    </w:p>
  </w:endnote>
  <w:endnote w:id="0" w:type="continuationSeparator">
    <w:p w:rsidRDefault="003A41C4" w:rsidP="003A41C4" w:rsidR="003A4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1C4" w:rsidP="003A41C4" w:rsidR="003A41C4">
      <w:r>
        <w:separator/>
      </w:r>
    </w:p>
  </w:footnote>
  <w:footnote w:id="0" w:type="continuationSeparator">
    <w:p w:rsidRDefault="003A41C4" w:rsidP="003A41C4" w:rsidR="003A41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C4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8120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St-252/2016-5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C4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3 St-252/2016-5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05E4"/>
    <w:rsid w:val="000A5F94"/>
    <w:rsid w:val="000F05E4"/>
    <w:rsid w:val="0038120A"/>
    <w:rsid w:val="003A41C4"/>
    <w:rsid w:val="0075528E"/>
    <w:rsid w:val="0079403F"/>
    <w:rsid w:val="00AA30FC"/>
    <w:rsid w:val="00D6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1C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41C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A41C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41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1C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1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1C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1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20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8120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8120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8120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1C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41C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A41C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41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1C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1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1C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1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20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8120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8120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8120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CORONA M.S. d.o.o. POREČ</izvorni_sadrzaj>
    <derivirana_varijabla naziv="DomainObject.Predmet.ProtustrankaFormated_1">  CORONA M.S. d.o.o. POREČ</derivirana_varijabla>
  </DomainObject.Predmet.ProtustrankaFormated>
  <DomainObject.Predmet.ProtustrankaFormatedOIB>
    <izvorni_sadrzaj>  CORONA M.S. d.o.o. POREČ, OIB 59641771099</izvorni_sadrzaj>
    <derivirana_varijabla naziv="DomainObject.Predmet.ProtustrankaFormatedOIB_1">  CORONA M.S. d.o.o. POREČ, OIB 59641771099</derivirana_varijabla>
  </DomainObject.Predmet.ProtustrankaFormatedOIB>
  <DomainObject.Predmet.ProtustrankaFormatedWithAdress>
    <izvorni_sadrzaj> CORONA M.S. d.o.o. POREČ, Nikole Tesle 4, 52440 Poreč</izvorni_sadrzaj>
    <derivirana_varijabla naziv="DomainObject.Predmet.ProtustrankaFormatedWithAdress_1"> CORONA M.S. d.o.o. POREČ, Nikole Tesle 4, 52440 Poreč</derivirana_varijabla>
  </DomainObject.Predmet.ProtustrankaFormatedWithAdress>
  <DomainObject.Predmet.ProtustrankaFormatedWithAdressOIB>
    <izvorni_sadrzaj> CORONA M.S. d.o.o. POREČ, OIB 59641771099, Nikole Tesle 4, 52440 Poreč</izvorni_sadrzaj>
    <derivirana_varijabla naziv="DomainObject.Predmet.ProtustrankaFormatedWithAdressOIB_1"> CORONA M.S. d.o.o. POREČ, OIB 59641771099, Nikole Tesle 4, 52440 Poreč</derivirana_varijabla>
  </DomainObject.Predmet.ProtustrankaFormatedWithAdressOIB>
  <DomainObject.Predmet.ProtustrankaWithAdress>
    <izvorni_sadrzaj>CORONA M.S. d.o.o. POREČ Nikole Tesle 4, 52440 Poreč</izvorni_sadrzaj>
    <derivirana_varijabla naziv="DomainObject.Predmet.ProtustrankaWithAdress_1">CORONA M.S. d.o.o. POREČ Nikole Tesle 4, 52440 Poreč</derivirana_varijabla>
  </DomainObject.Predmet.ProtustrankaWithAdress>
  <DomainObject.Predmet.ProtustrankaWithAdressOIB>
    <izvorni_sadrzaj>CORONA M.S. d.o.o. POREČ, OIB 59641771099, Nikole Tesle 4, 52440 Poreč</izvorni_sadrzaj>
    <derivirana_varijabla naziv="DomainObject.Predmet.ProtustrankaWithAdressOIB_1">CORONA M.S. d.o.o. POREČ, OIB 59641771099, Nikole Tesle 4, 52440 Poreč</derivirana_varijabla>
  </DomainObject.Predmet.ProtustrankaWithAdressOIB>
  <DomainObject.Predmet.ProtustrankaNazivFormated>
    <izvorni_sadrzaj>CORONA M.S. d.o.o. POREČ</izvorni_sadrzaj>
    <derivirana_varijabla naziv="DomainObject.Predmet.ProtustrankaNazivFormated_1">CORONA M.S. d.o.o. POREČ</derivirana_varijabla>
  </DomainObject.Predmet.ProtustrankaNazivFormated>
  <DomainObject.Predmet.ProtustrankaNazivFormatedOIB>
    <izvorni_sadrzaj>CORONA M.S. d.o.o. POREČ, OIB 59641771099</izvorni_sadrzaj>
    <derivirana_varijabla naziv="DomainObject.Predmet.ProtustrankaNazivFormatedOIB_1">CORONA M.S. d.o.o. POREČ, OIB 59641771099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18517.26</izvorni_sadrzaj>
    <derivirana_varijabla naziv="DomainObject.Predmet.TrenutnaVrijednost_1">18517.26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CORONA M.S. d.o.o. POREČ</item>
    </izvorni_sadrzaj>
    <derivirana_varijabla naziv="DomainObject.Predmet.ProtuStrankaListFormated_1">
      <item>CORONA M.S. d.o.o. POREČ</item>
    </derivirana_varijabla>
  </DomainObject.Predmet.ProtuStrankaListFormated>
  <DomainObject.Predmet.ProtuStrankaListFormatedOIB>
    <izvorni_sadrzaj>
      <item>CORONA M.S. d.o.o. POREČ, OIB 59641771099</item>
    </izvorni_sadrzaj>
    <derivirana_varijabla naziv="DomainObject.Predmet.ProtuStrankaListFormatedOIB_1">
      <item>CORONA M.S. d.o.o. POREČ, OIB 59641771099</item>
    </derivirana_varijabla>
  </DomainObject.Predmet.ProtuStrankaListFormatedOIB>
  <DomainObject.Predmet.ProtuStrankaListFormatedWithAdress>
    <izvorni_sadrzaj>
      <item>CORONA M.S. d.o.o. POREČ, Nikole Tesle 4, 52440 Poreč</item>
    </izvorni_sadrzaj>
    <derivirana_varijabla naziv="DomainObject.Predmet.ProtuStrankaListFormatedWithAdress_1">
      <item>CORONA M.S. d.o.o. POREČ, Nikole Tesle 4, 52440 Poreč</item>
    </derivirana_varijabla>
  </DomainObject.Predmet.ProtuStrankaListFormatedWithAdress>
  <DomainObject.Predmet.ProtuStrankaListFormatedWithAdressOIB>
    <izvorni_sadrzaj>
      <item>CORONA M.S. d.o.o. POREČ, OIB 59641771099, Nikole Tesle 4, 52440 Poreč</item>
    </izvorni_sadrzaj>
    <derivirana_varijabla naziv="DomainObject.Predmet.ProtuStrankaListFormatedWithAdressOIB_1">
      <item>CORONA M.S. d.o.o. POREČ, OIB 59641771099, Nikole Tesle 4, 52440 Poreč</item>
    </derivirana_varijabla>
  </DomainObject.Predmet.ProtuStrankaListFormatedWithAdressOIB>
  <DomainObject.Predmet.ProtuStrankaListNazivFormated>
    <izvorni_sadrzaj>
      <item>CORONA M.S. d.o.o. POREČ</item>
    </izvorni_sadrzaj>
    <derivirana_varijabla naziv="DomainObject.Predmet.ProtuStrankaListNazivFormated_1">
      <item>CORONA M.S. d.o.o. POREČ</item>
    </derivirana_varijabla>
  </DomainObject.Predmet.ProtuStrankaListNazivFormated>
  <DomainObject.Predmet.ProtuStrankaListNazivFormatedOIB>
    <izvorni_sadrzaj>
      <item>CORONA M.S. d.o.o. POREČ, OIB 59641771099</item>
    </izvorni_sadrzaj>
    <derivirana_varijabla naziv="DomainObject.Predmet.ProtuStrankaListNazivFormatedOIB_1">
      <item>CORONA M.S. d.o.o. POREČ, OIB 59641771099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CORONA M.S. d.o.o. POREČ</izvorni_sadrzaj>
    <derivirana_varijabla naziv="DomainObject.Predmet.ProtustrankaIDrugi_1">CORONA M.S.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CORONA M.S. d.o.o. POREČ, OIB 59641771099, Nikole Tesle 4, 52440 Poreč</izvorni_sadrzaj>
    <derivirana_varijabla naziv="DomainObject.Predmet.ProtustrankaIDrugiAdressOIB_1">CORONA M.S. d.o.o. POREČ, OIB 59641771099, Nikole Tesle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CORONA M.S. d.o.o. POREČ</item>
    </izvorni_sadrzaj>
    <derivirana_varijabla naziv="DomainObject.Predmet.SudioniciListNaziv_1">
      <item>FINANCIJSKA AGENCIJA, RC RIJEKA, PODRUŽNICA PULA, PULA</item>
      <item>CORONA M.S.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CORONA M.S. d.o.o. POREČ, OIB 59641771099, Nikole Tesle 4,52440 Poreč</item>
    </izvorni_sadrzaj>
    <derivirana_varijabla naziv="DomainObject.Predmet.SudioniciListAdressOIB_1">
      <item>FINANCIJSKA AGENCIJA, RC RIJEKA, PODRUŽNICA PULA, PULA, OIB 85821130368, Ulica grada Vukovara 70,10000 Zagreb</item>
      <item>CORONA M.S. d.o.o. POREČ, OIB 59641771099, Nikole Tesle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59641771099</item>
    </izvorni_sadrzaj>
    <derivirana_varijabla naziv="DomainObject.Predmet.SudioniciListNazivOIB_1">
      <item>, OIB 85821130368</item>
      <item>, OIB 59641771099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2955</properties:Characters>
  <properties:Lines>76</properties:Lines>
  <properties:Paragraphs>29</properties:Paragraphs>
  <properties:TotalTime>3</properties:TotalTime>
  <properties:ScaleCrop>false</properties:ScaleCrop>
  <properties:LinksUpToDate>false</properties:LinksUpToDate>
  <properties:CharactersWithSpaces>3545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2016-04-15T11:46:00Z</dcterms:created>
  <dc:creator>Mihaela Kaligari</dc:creator>
  <dc:description/>
  <cp:keywords/>
  <cp:lastModifiedBy>Mihaela Kaligari</cp:lastModifiedBy>
  <cp:lastPrinted>2016-04-20T07:58:00Z</cp:lastPrinted>
  <dcterms:modified xmlns:xsi="http://www.w3.org/2001/XMLSchema-instance" xsi:type="dcterms:W3CDTF">2016-04-20T08:15:00Z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