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5841" w14:paraId="4565841" w:rsidRDefault="009B33C0" w:rsidP="009B33C0" w:rsidR="002B4EDB" w:rsidRPr="009B33C0">
      <w:pPr>
        <w:jc w:val="right"/>
        <w15:collapsed w:val="false"/>
      </w:pPr>
      <w:bookmarkStart w:name="_GoBack" w:id="0"/>
      <w:bookmarkEnd w:id="0"/>
      <w:r>
        <w:t>Poslovni broj: 1 St-749/2016-74</w:t>
      </w:r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9B33C0" w:rsidR="009B33C0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3B22E4">
        <w:t xml:space="preserve">  </w:t>
      </w:r>
      <w:r w:rsidR="009B33C0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9B33C0">
        <w:rPr>
          <w:rFonts w:cs="Times New Roman" w:hAnsi="Times New Roman" w:ascii="Times New Roman"/>
          <w:b w:val="false"/>
          <w:sz w:val="24"/>
        </w:rPr>
        <w:t>H</w:t>
      </w:r>
      <w:r w:rsidR="009B33C0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B33C0" w:rsidP="009B33C0" w:rsidR="009B33C0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B33C0" w:rsidP="009B33C0" w:rsidR="009B33C0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B33C0" w:rsidP="009B33C0" w:rsidR="009B33C0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2B4EDB" w:rsidP="009B33C0" w:rsidR="002B4EDB" w:rsidRPr="003B22E4"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9B33C0">
        <w:t xml:space="preserve">NCP – REMONTNO BRODOGRADILIŠTE ŠIBENIK d.o.o., Šibenik, Obala Jerka </w:t>
      </w:r>
      <w:proofErr w:type="spellStart"/>
      <w:r w:rsidR="009B33C0">
        <w:t>Šižgorića</w:t>
      </w:r>
      <w:proofErr w:type="spellEnd"/>
      <w:r w:rsidR="009B33C0">
        <w:t xml:space="preserve"> 1,</w:t>
      </w:r>
      <w:r w:rsidR="009B33C0" w:rsidRPr="007A679F">
        <w:t xml:space="preserve"> OIB: </w:t>
      </w:r>
      <w:r w:rsidR="009B33C0">
        <w:t>23065093882</w:t>
      </w:r>
      <w:r w:rsidR="00FA68C9">
        <w:t xml:space="preserve">, koga zastupa stečajni upravitelj </w:t>
      </w:r>
      <w:r w:rsidR="009B33C0">
        <w:t xml:space="preserve">Milan </w:t>
      </w:r>
      <w:proofErr w:type="spellStart"/>
      <w:r w:rsidR="009B33C0">
        <w:t>Bariša</w:t>
      </w:r>
      <w:proofErr w:type="spellEnd"/>
      <w:r w:rsidR="009B33C0">
        <w:t xml:space="preserve"> Obradović</w:t>
      </w:r>
      <w:r w:rsidR="00F539A4">
        <w:t>,</w:t>
      </w:r>
      <w:r w:rsidRPr="003B22E4">
        <w:t xml:space="preserve"> dana </w:t>
      </w:r>
      <w:r w:rsidR="005C6AA5">
        <w:t>31</w:t>
      </w:r>
      <w:r w:rsidR="00586835">
        <w:t xml:space="preserve">. </w:t>
      </w:r>
      <w:r w:rsidR="009B33C0">
        <w:t>siječnja 2018</w:t>
      </w:r>
      <w:r w:rsidR="00611A53">
        <w:t>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 stečajnom planu</w:t>
      </w:r>
      <w:r w:rsidR="00F30960">
        <w:t xml:space="preserve"> i to za dan</w:t>
      </w:r>
      <w:r w:rsidRPr="003B22E4">
        <w:t xml:space="preserve">: </w:t>
      </w:r>
    </w:p>
    <w:p w:rsidRDefault="002B4EDB" w:rsidP="002B4EDB" w:rsidR="002B4EDB" w:rsidRPr="003B22E4">
      <w:pPr>
        <w:ind w:firstLine="708"/>
        <w:jc w:val="both"/>
      </w:pPr>
    </w:p>
    <w:p w:rsidRDefault="009B33C0" w:rsidP="002B4EDB" w:rsidR="002B4EDB" w:rsidRPr="003B22E4">
      <w:pPr>
        <w:ind w:firstLine="708"/>
        <w:jc w:val="center"/>
      </w:pPr>
      <w:r>
        <w:t>22</w:t>
      </w:r>
      <w:r w:rsidR="00586835">
        <w:t xml:space="preserve">. </w:t>
      </w:r>
      <w:r>
        <w:t>veljače 2018</w:t>
      </w:r>
      <w:r w:rsidR="002B4EDB" w:rsidRPr="003B22E4">
        <w:t>. godine u</w:t>
      </w:r>
      <w:r w:rsidR="003B22E4">
        <w:t xml:space="preserve"> </w:t>
      </w:r>
      <w:r w:rsidR="00FA68C9">
        <w:t>11,</w:t>
      </w:r>
      <w:r>
        <w:t>3</w:t>
      </w:r>
      <w:r w:rsidR="00586835">
        <w:t>0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>II. Izvješćuju se sudionici ovog stečajnog postupka da u pisarnici suda (Trgovački sud u Zadru, Dr. Franje Tuđmana 35, ured broj 20/I) mo</w:t>
      </w:r>
      <w:r w:rsidR="002A0F1C">
        <w:t xml:space="preserve">gu obaviti uvid u stečajni plan, koji je ujedno i objavljen na e-oglasnoj ploči suda </w:t>
      </w:r>
      <w:r w:rsidR="005C6AA5">
        <w:t>31</w:t>
      </w:r>
      <w:r w:rsidR="002A0F1C">
        <w:t xml:space="preserve">. </w:t>
      </w:r>
      <w:r w:rsidR="009B33C0">
        <w:t>siječnja</w:t>
      </w:r>
      <w:r w:rsidR="002A0F1C">
        <w:t xml:space="preserve"> 201</w:t>
      </w:r>
      <w:r w:rsidR="009B33C0">
        <w:t>8</w:t>
      </w:r>
      <w:r w:rsidR="002A0F1C">
        <w:t>.</w:t>
      </w:r>
      <w:r>
        <w:t xml:space="preserve">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5C6AA5">
        <w:t>31</w:t>
      </w:r>
      <w:r w:rsidR="00586835">
        <w:t xml:space="preserve">. </w:t>
      </w:r>
      <w:r w:rsidR="009B33C0">
        <w:t>siječnja 2018</w:t>
      </w:r>
      <w:r w:rsidRPr="003B22E4">
        <w:t>.</w:t>
      </w:r>
    </w:p>
    <w:p w:rsidRDefault="0008263F" w:rsidP="0008263F" w:rsidR="0008263F"/>
    <w:p w:rsidRDefault="00F539A4" w:rsidP="009B33C0" w:rsidR="002B4EDB" w:rsidRPr="003B22E4">
      <w:pPr>
        <w:ind w:firstLine="708" w:left="7080"/>
      </w:pPr>
      <w:r>
        <w:t>Sutkinja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>Ardena Bajlo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9B33C0" w:rsidP="002B4EDB" w:rsidR="002B4EDB" w:rsidRPr="003B22E4">
      <w:r>
        <w:t>Pouka o pravnom lijeku: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 xml:space="preserve">- </w:t>
      </w:r>
      <w:proofErr w:type="spellStart"/>
      <w:r w:rsidR="00611A53">
        <w:t>mailom</w:t>
      </w:r>
      <w:proofErr w:type="spellEnd"/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8263F"/>
    <w:rsid w:val="000A68E1"/>
    <w:rsid w:val="000B7E91"/>
    <w:rsid w:val="00100596"/>
    <w:rsid w:val="00131753"/>
    <w:rsid w:val="001A3334"/>
    <w:rsid w:val="00284C02"/>
    <w:rsid w:val="002A0F1C"/>
    <w:rsid w:val="002B4EDB"/>
    <w:rsid w:val="002B60A6"/>
    <w:rsid w:val="002D38D5"/>
    <w:rsid w:val="00353D4C"/>
    <w:rsid w:val="00353F23"/>
    <w:rsid w:val="003B22E4"/>
    <w:rsid w:val="00433748"/>
    <w:rsid w:val="00586835"/>
    <w:rsid w:val="005B51AB"/>
    <w:rsid w:val="005C6AA5"/>
    <w:rsid w:val="005E0A75"/>
    <w:rsid w:val="00611A53"/>
    <w:rsid w:val="006619DB"/>
    <w:rsid w:val="006D5987"/>
    <w:rsid w:val="00712BC4"/>
    <w:rsid w:val="00717D5B"/>
    <w:rsid w:val="007325F8"/>
    <w:rsid w:val="007C00C0"/>
    <w:rsid w:val="00873298"/>
    <w:rsid w:val="009B33C0"/>
    <w:rsid w:val="00A44144"/>
    <w:rsid w:val="00A94666"/>
    <w:rsid w:val="00AE2BC6"/>
    <w:rsid w:val="00B62FE7"/>
    <w:rsid w:val="00BE6C59"/>
    <w:rsid w:val="00C12C87"/>
    <w:rsid w:val="00C177E4"/>
    <w:rsid w:val="00DB4D90"/>
    <w:rsid w:val="00E155BC"/>
    <w:rsid w:val="00EA613B"/>
    <w:rsid w:val="00F30960"/>
    <w:rsid w:val="00F539A4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9B33C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9B33C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894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2018-01-26T09:38:00Z</dcterms:created>
  <dc:creator>Ardena Bajlo</dc:creator>
  <cp:lastModifiedBy>Nena Mužanović</cp:lastModifiedBy>
  <cp:lastPrinted>2017-05-18T09:25:00Z</cp:lastPrinted>
  <dcterms:modified xmlns:xsi="http://www.w3.org/2001/XMLSchema-instance" xsi:type="dcterms:W3CDTF">2018-01-31T12:51:00Z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