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cd1d" w14:paraId="f05cd1d" w:rsidRDefault="00FB257D" w:rsidP="00FB257D" w:rsidR="00FB257D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257D" w:rsidP="00FB257D" w:rsidR="00FB257D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B257D" w:rsidP="00FB257D" w:rsidR="00FB257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B257D" w:rsidP="00FB257D" w:rsidR="00FB257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B257D" w:rsidP="00FB257D" w:rsidR="00FB257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FB257D" w:rsidP="00FB257D" w:rsidR="00FB257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FB257D" w:rsidP="00FB257D" w:rsidR="00FB257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FB257D" w:rsidP="00FB257D" w:rsidR="00FB257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FB257D" w:rsidP="00FB257D" w:rsidR="00FB257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  <w:t>14 St-445/2018-5</w:t>
      </w:r>
    </w:p>
    <w:p w:rsidRDefault="00FB257D" w:rsidP="00FB257D" w:rsidR="00FB257D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B257D" w:rsidP="00FB257D" w:rsidR="00FB257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FB257D" w:rsidP="00FB257D" w:rsidR="00FB257D" w:rsidRPr="007912E1">
      <w:pPr>
        <w:jc w:val="center"/>
        <w:rPr>
          <w:rFonts w:cs="Times New Roman" w:eastAsia="Times New Roman"/>
          <w:szCs w:val="24"/>
        </w:rPr>
      </w:pPr>
    </w:p>
    <w:p w:rsidRDefault="00FB257D" w:rsidP="00FB257D" w:rsidR="00FB257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FB257D" w:rsidP="00FB257D" w:rsidR="00FB257D" w:rsidRPr="007912E1">
      <w:pPr>
        <w:rPr>
          <w:rFonts w:cs="Times New Roman" w:eastAsia="Times New Roman"/>
          <w:szCs w:val="24"/>
        </w:rPr>
      </w:pPr>
    </w:p>
    <w:p w:rsidRDefault="00FB257D" w:rsidP="00FB257D" w:rsidR="00FB257D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Adrijani Labinjan Skok, na prijedlog sudskog savjetnika Gorana Tomića,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KOMUNISTIČKA PARTIJA HRVATSKE, Umag, Trg Marije i Line 1, OIB </w:t>
      </w:r>
      <w:r w:rsidRPr="001C4F7E">
        <w:rPr>
          <w:rFonts w:cs="Times New Roman" w:eastAsia="Times New Roman"/>
          <w:szCs w:val="24"/>
        </w:rPr>
        <w:t>96323756770</w:t>
      </w:r>
      <w:r>
        <w:rPr>
          <w:rFonts w:cs="Times New Roman" w:eastAsia="Times New Roman"/>
          <w:szCs w:val="24"/>
        </w:rPr>
        <w:t xml:space="preserve">, reg. br. 261, </w:t>
      </w:r>
      <w:r w:rsidR="006A733E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siječnja 2019.</w:t>
      </w:r>
    </w:p>
    <w:p w:rsidRDefault="00FB257D" w:rsidP="00FB257D" w:rsidR="00FB257D" w:rsidRPr="00FD7BB4">
      <w:pPr>
        <w:ind w:firstLine="708"/>
        <w:rPr>
          <w:rFonts w:cs="Times New Roman" w:eastAsia="Times New Roman"/>
          <w:szCs w:val="24"/>
        </w:rPr>
      </w:pPr>
    </w:p>
    <w:p w:rsidRDefault="00FB257D" w:rsidP="00FB257D" w:rsidR="00FB257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FB257D" w:rsidP="00FB257D" w:rsidR="00FB257D" w:rsidRPr="007912E1">
      <w:pPr>
        <w:rPr>
          <w:rFonts w:cs="Times New Roman" w:eastAsia="Times New Roman"/>
          <w:szCs w:val="24"/>
        </w:rPr>
      </w:pPr>
    </w:p>
    <w:p w:rsidRDefault="00FB257D" w:rsidP="00FB257D" w:rsidR="00FB257D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KOMUNISTIČKA PARTIJA HRVATSKE, Umag, Trg Marije i Line 1, OIB </w:t>
      </w:r>
      <w:r w:rsidRPr="001C4F7E">
        <w:rPr>
          <w:rFonts w:cs="Times New Roman" w:eastAsia="Times New Roman"/>
          <w:szCs w:val="24"/>
        </w:rPr>
        <w:t>96323756770</w:t>
      </w:r>
      <w:r>
        <w:rPr>
          <w:rFonts w:cs="Times New Roman" w:eastAsia="Times New Roman"/>
          <w:szCs w:val="24"/>
        </w:rPr>
        <w:t>, reg. br. 261.</w:t>
      </w:r>
    </w:p>
    <w:p w:rsidRDefault="00FB257D" w:rsidP="00FB257D" w:rsidR="00FB257D">
      <w:pPr>
        <w:rPr>
          <w:rFonts w:cs="Times New Roman" w:eastAsia="Times New Roman"/>
          <w:szCs w:val="24"/>
        </w:rPr>
      </w:pPr>
    </w:p>
    <w:p w:rsidRDefault="00FB257D" w:rsidP="00FB257D" w:rsidR="00FB257D">
      <w:pPr>
        <w:rPr>
          <w:rFonts w:cs="Times New Roman" w:eastAsia="Times New Roman"/>
          <w:szCs w:val="24"/>
        </w:rPr>
      </w:pPr>
    </w:p>
    <w:p w:rsidRDefault="00FB257D" w:rsidP="00FB257D" w:rsidR="00FB257D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FB257D" w:rsidP="00FB257D" w:rsidR="00FB257D" w:rsidRPr="007912E1">
      <w:pPr>
        <w:ind w:firstLine="708"/>
        <w:rPr>
          <w:rFonts w:cs="Times New Roman" w:eastAsia="Times New Roman"/>
          <w:szCs w:val="24"/>
        </w:rPr>
      </w:pPr>
    </w:p>
    <w:p w:rsidRDefault="00FB257D" w:rsidP="00FB257D" w:rsidR="00FB257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 xml:space="preserve">KOMUNISTIČKA PARTIJA HRVATSKE, Umag,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</w:t>
      </w:r>
      <w:r>
        <w:rPr>
          <w:rFonts w:cs="Times New Roman" w:eastAsia="Times New Roman"/>
          <w:szCs w:val="24"/>
        </w:rPr>
        <w:t xml:space="preserve">na (Narodne novine br. 71/15, </w:t>
      </w:r>
      <w:r w:rsidRPr="00FD7BB4">
        <w:rPr>
          <w:rFonts w:cs="Times New Roman" w:eastAsia="Times New Roman"/>
          <w:szCs w:val="24"/>
        </w:rPr>
        <w:t xml:space="preserve">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11. siječnja 2019.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14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 xml:space="preserve">445/2018-3. </w:t>
      </w:r>
    </w:p>
    <w:p w:rsidRDefault="00FB257D" w:rsidP="00FB257D" w:rsidR="00FB257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</w:t>
      </w:r>
      <w:r>
        <w:rPr>
          <w:rFonts w:cs="Times New Roman" w:eastAsia="Times New Roman"/>
          <w:szCs w:val="24"/>
        </w:rPr>
        <w:t xml:space="preserve"> podneskom dužnika od 21. siječnja 2019. te</w:t>
      </w:r>
      <w:r w:rsidRPr="00FD7BB4">
        <w:rPr>
          <w:rFonts w:cs="Times New Roman" w:eastAsia="Times New Roman"/>
          <w:szCs w:val="24"/>
        </w:rPr>
        <w:t xml:space="preserve">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120-11/19-02/37 ur. broja: 08-4402-19-44 od 18. siječnja 2019. (list 5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149 dana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FB257D" w:rsidP="00FB257D" w:rsidR="00FB257D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lastRenderedPageBreak/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FB257D" w:rsidP="00FB257D" w:rsidR="00FB257D" w:rsidRPr="007912E1">
      <w:pPr>
        <w:ind w:firstLine="708"/>
        <w:rPr>
          <w:rFonts w:cs="Times New Roman" w:eastAsia="Times New Roman"/>
          <w:szCs w:val="24"/>
        </w:rPr>
      </w:pPr>
    </w:p>
    <w:p w:rsidRDefault="00FB257D" w:rsidP="00FB257D" w:rsidR="00FB257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A733E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siječnja 2019.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FB257D" w:rsidP="00FB257D" w:rsidR="00FB257D" w:rsidRPr="007912E1">
      <w:pPr>
        <w:jc w:val="center"/>
        <w:rPr>
          <w:rFonts w:cs="Times New Roman" w:eastAsia="Times New Roman"/>
          <w:szCs w:val="24"/>
        </w:rPr>
      </w:pPr>
    </w:p>
    <w:p w:rsidRDefault="00FB257D" w:rsidP="00FB257D" w:rsidR="00FB257D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B257D" w:rsidP="00FB257D" w:rsidR="00FB257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F90D68">
        <w:rPr>
          <w:rFonts w:cs="Times New Roman" w:eastAsia="Times New Roman"/>
          <w:szCs w:val="24"/>
        </w:rPr>
        <w:t>, v.r.</w:t>
      </w:r>
      <w:r>
        <w:rPr>
          <w:rFonts w:cs="Times New Roman" w:eastAsia="Times New Roman"/>
          <w:szCs w:val="24"/>
        </w:rPr>
        <w:t xml:space="preserve"> </w:t>
      </w:r>
    </w:p>
    <w:p w:rsidRDefault="00FB257D" w:rsidP="00FB257D" w:rsidR="00FB257D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FB257D" w:rsidP="00FB257D" w:rsidR="00FB257D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FB257D" w:rsidP="00FB257D" w:rsidR="00FB257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FB257D" w:rsidP="00FB257D" w:rsidR="00FB257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B257D" w:rsidP="00FB257D" w:rsidR="00FB257D">
      <w:pPr>
        <w:jc w:val="left"/>
      </w:pPr>
    </w:p>
    <w:p w:rsidRDefault="00FB257D" w:rsidP="00FB257D" w:rsidR="00FB257D">
      <w:pPr>
        <w:jc w:val="left"/>
        <w:rPr>
          <w:rFonts w:cs="Times New Roman" w:eastAsia="Times New Roman"/>
          <w:szCs w:val="24"/>
        </w:rPr>
      </w:pPr>
    </w:p>
    <w:p w:rsidRDefault="00FB257D" w:rsidP="00FB257D" w:rsidR="00FB257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FB257D" w:rsidP="00FB257D" w:rsidR="00FB257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FB257D" w:rsidP="00FB257D" w:rsidR="00FB25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6A733E">
        <w:rPr>
          <w:rFonts w:cs="Times New Roman" w:eastAsia="Times New Roman"/>
          <w:szCs w:val="24"/>
        </w:rPr>
        <w:t>KOMUNISTIČKA PARTIJA HRVATSKE, Umag, Trg Marije i Line 1</w:t>
      </w:r>
      <w:r>
        <w:rPr>
          <w:rFonts w:cs="Times New Roman" w:eastAsia="Times New Roman"/>
          <w:szCs w:val="24"/>
        </w:rPr>
        <w:t>,</w:t>
      </w:r>
    </w:p>
    <w:p w:rsidRDefault="00FB257D" w:rsidP="00FB257D" w:rsidR="00FB257D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FB257D" w:rsidP="00FB257D" w:rsidR="00FB257D" w:rsidRPr="007912E1">
      <w:pPr>
        <w:rPr>
          <w:rFonts w:eastAsiaTheme="minorHAnsi"/>
          <w:lang w:eastAsia="en-US"/>
        </w:rPr>
      </w:pPr>
    </w:p>
    <w:sectPr w:rsidSect="00E34E97" w:rsidR="00FB257D" w:rsidRPr="007912E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57D" w:rsidP="00FB257D" w:rsidR="00FB257D">
      <w:r>
        <w:separator/>
      </w:r>
    </w:p>
  </w:endnote>
  <w:endnote w:id="0" w:type="continuationSeparator">
    <w:p w:rsidRDefault="00FB257D" w:rsidP="00FB257D" w:rsidR="00FB2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57D" w:rsidP="00FB257D" w:rsidR="00FB257D">
      <w:r>
        <w:separator/>
      </w:r>
    </w:p>
  </w:footnote>
  <w:footnote w:id="0" w:type="continuationSeparator">
    <w:p w:rsidRDefault="00FB257D" w:rsidP="00FB257D" w:rsidR="00FB2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33E" w:rsidP="00E34E97" w:rsidR="00E34E9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90D6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FB257D">
      <w:rPr>
        <w:rFonts w:cs="Times New Roman" w:eastAsia="Times New Roman"/>
        <w:bCs/>
        <w:szCs w:val="20"/>
        <w:lang w:eastAsia="en-US"/>
      </w:rPr>
      <w:t>14 St-445/2018-5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1B9"/>
    <w:rsid w:val="003D31B9"/>
    <w:rsid w:val="006A733E"/>
    <w:rsid w:val="00A3709F"/>
    <w:rsid w:val="00F90D68"/>
    <w:rsid w:val="00FB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257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25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257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25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257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25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257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0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D6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90D6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90D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90D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257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25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257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25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257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25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257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0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D6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90D6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90D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90D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KOMUNISTIČKA PARTIJA HRVATSKE, Umag</izvorni_sadrzaj>
    <derivirana_varijabla naziv="DomainObject.Predmet.ProtustrankaFormated_1">  KOMUNISTIČKA PARTIJA HRVATSKE, Umag</derivirana_varijabla>
  </DomainObject.Predmet.ProtustrankaFormated>
  <DomainObject.Predmet.ProtustrankaFormatedOIB>
    <izvorni_sadrzaj>  KOMUNISTIČKA PARTIJA HRVATSKE, Umag, OIB 96323756770</izvorni_sadrzaj>
    <derivirana_varijabla naziv="DomainObject.Predmet.ProtustrankaFormatedOIB_1">  KOMUNISTIČKA PARTIJA HRVATSKE, Umag, OIB 96323756770</derivirana_varijabla>
  </DomainObject.Predmet.ProtustrankaFormatedOIB>
  <DomainObject.Predmet.ProtustrankaFormatedWithAdress>
    <izvorni_sadrzaj> KOMUNISTIČKA PARTIJA HRVATSKE, Umag, Trg Marije i Line 1, 52470 Umag</izvorni_sadrzaj>
    <derivirana_varijabla naziv="DomainObject.Predmet.ProtustrankaFormatedWithAdress_1"> KOMUNISTIČKA PARTIJA HRVATSKE, Umag, Trg Marije i Line 1, 52470 Umag</derivirana_varijabla>
  </DomainObject.Predmet.ProtustrankaFormatedWithAdress>
  <DomainObject.Predmet.ProtustrankaFormatedWithAdressOIB>
    <izvorni_sadrzaj> KOMUNISTIČKA PARTIJA HRVATSKE, Umag, OIB 96323756770, Trg Marije i Line 1, 52470 Umag</izvorni_sadrzaj>
    <derivirana_varijabla naziv="DomainObject.Predmet.ProtustrankaFormatedWithAdressOIB_1"> KOMUNISTIČKA PARTIJA HRVATSKE, Umag, OIB 96323756770, Trg Marije i Line 1, 52470 Umag</derivirana_varijabla>
  </DomainObject.Predmet.ProtustrankaFormatedWithAdressOIB>
  <DomainObject.Predmet.ProtustrankaWithAdress>
    <izvorni_sadrzaj>KOMUNISTIČKA PARTIJA HRVATSKE, Umag Trg Marije i Line 1, 52470 Umag</izvorni_sadrzaj>
    <derivirana_varijabla naziv="DomainObject.Predmet.ProtustrankaWithAdress_1">KOMUNISTIČKA PARTIJA HRVATSKE, Umag Trg Marije i Line 1, 52470 Umag</derivirana_varijabla>
  </DomainObject.Predmet.ProtustrankaWithAdress>
  <DomainObject.Predmet.ProtustrankaWithAdressOIB>
    <izvorni_sadrzaj>KOMUNISTIČKA PARTIJA HRVATSKE, Umag, OIB 96323756770, Trg Marije i Line 1, 52470 Umag</izvorni_sadrzaj>
    <derivirana_varijabla naziv="DomainObject.Predmet.ProtustrankaWithAdressOIB_1">KOMUNISTIČKA PARTIJA HRVATSKE, Umag, OIB 96323756770, Trg Marije i Line 1, 52470 Umag</derivirana_varijabla>
  </DomainObject.Predmet.ProtustrankaWithAdressOIB>
  <DomainObject.Predmet.ProtustrankaNazivFormated>
    <izvorni_sadrzaj>KOMUNISTIČKA PARTIJA HRVATSKE, Umag</izvorni_sadrzaj>
    <derivirana_varijabla naziv="DomainObject.Predmet.ProtustrankaNazivFormated_1">KOMUNISTIČKA PARTIJA HRVATSKE, Umag</derivirana_varijabla>
  </DomainObject.Predmet.ProtustrankaNazivFormated>
  <DomainObject.Predmet.ProtustrankaNazivFormatedOIB>
    <izvorni_sadrzaj>KOMUNISTIČKA PARTIJA HRVATSKE, Umag, OIB 96323756770</izvorni_sadrzaj>
    <derivirana_varijabla naziv="DomainObject.Predmet.ProtustrankaNazivFormatedOIB_1">KOMUNISTIČKA PARTIJA HRVATSKE, Umag, OIB 96323756770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13707.66</izvorni_sadrzaj>
    <derivirana_varijabla naziv="DomainObject.Predmet.TrenutnaVrijednost_1">13707.66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KOMUNISTIČKA PARTIJA HRVATSKE, Umag</item>
    </izvorni_sadrzaj>
    <derivirana_varijabla naziv="DomainObject.Predmet.ProtuStrankaListFormated_1">
      <item>KOMUNISTIČKA PARTIJA HRVATSKE, Umag</item>
    </derivirana_varijabla>
  </DomainObject.Predmet.ProtuStrankaListFormated>
  <DomainObject.Predmet.ProtuStrankaListFormatedOIB>
    <izvorni_sadrzaj>
      <item>KOMUNISTIČKA PARTIJA HRVATSKE, Umag, OIB 96323756770</item>
    </izvorni_sadrzaj>
    <derivirana_varijabla naziv="DomainObject.Predmet.ProtuStrankaListFormatedOIB_1">
      <item>KOMUNISTIČKA PARTIJA HRVATSKE, Umag, OIB 96323756770</item>
    </derivirana_varijabla>
  </DomainObject.Predmet.ProtuStrankaListFormatedOIB>
  <DomainObject.Predmet.ProtuStrankaListFormatedWithAdress>
    <izvorni_sadrzaj>
      <item>KOMUNISTIČKA PARTIJA HRVATSKE, Umag, Trg Marije i Line 1, 52470 Umag</item>
    </izvorni_sadrzaj>
    <derivirana_varijabla naziv="DomainObject.Predmet.ProtuStrankaListFormatedWithAdress_1">
      <item>KOMUNISTIČKA PARTIJA HRVATSKE, Umag, Trg Marije i Line 1, 52470 Umag</item>
    </derivirana_varijabla>
  </DomainObject.Predmet.ProtuStrankaListFormatedWithAdress>
  <DomainObject.Predmet.ProtuStrankaListFormatedWithAdressOIB>
    <izvorni_sadrzaj>
      <item>KOMUNISTIČKA PARTIJA HRVATSKE, Umag, OIB 96323756770, Trg Marije i Line 1, 52470 Umag</item>
    </izvorni_sadrzaj>
    <derivirana_varijabla naziv="DomainObject.Predmet.ProtuStrankaListFormatedWithAdressOIB_1">
      <item>KOMUNISTIČKA PARTIJA HRVATSKE, Umag, OIB 96323756770, Trg Marije i Line 1, 52470 Umag</item>
    </derivirana_varijabla>
  </DomainObject.Predmet.ProtuStrankaListFormatedWithAdressOIB>
  <DomainObject.Predmet.ProtuStrankaListNazivFormated>
    <izvorni_sadrzaj>
      <item>KOMUNISTIČKA PARTIJA HRVATSKE, Umag</item>
    </izvorni_sadrzaj>
    <derivirana_varijabla naziv="DomainObject.Predmet.ProtuStrankaListNazivFormated_1">
      <item>KOMUNISTIČKA PARTIJA HRVATSKE, Umag</item>
    </derivirana_varijabla>
  </DomainObject.Predmet.ProtuStrankaListNazivFormated>
  <DomainObject.Predmet.ProtuStrankaListNazivFormatedOIB>
    <izvorni_sadrzaj>
      <item>KOMUNISTIČKA PARTIJA HRVATSKE, Umag, OIB 96323756770</item>
    </izvorni_sadrzaj>
    <derivirana_varijabla naziv="DomainObject.Predmet.ProtuStrankaListNazivFormatedOIB_1">
      <item>KOMUNISTIČKA PARTIJA HRVATSKE, Umag, OIB 96323756770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KOMUNISTIČKA PARTIJA HRVATSKE, Umag</izvorni_sadrzaj>
    <derivirana_varijabla naziv="DomainObject.Predmet.ProtustrankaIDrugi_1">KOMUNISTIČKA PARTIJA HRVATSKE,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KOMUNISTIČKA PARTIJA HRVATSKE, Umag, OIB 96323756770, Trg Marije i Line 1, 52470 Umag</izvorni_sadrzaj>
    <derivirana_varijabla naziv="DomainObject.Predmet.ProtustrankaIDrugiAdressOIB_1">KOMUNISTIČKA PARTIJA HRVATSKE, Umag, OIB 96323756770, Trg Marije i Line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KOMUNISTIČKA PARTIJA HRVATSKE, Umag</item>
    </izvorni_sadrzaj>
    <derivirana_varijabla naziv="DomainObject.Predmet.SudioniciListNaziv_1">
      <item>FINANCIJSKA AGENCIJA, RC RIJEKA, PODRUŽNICA PULA, PULA</item>
      <item>KOMUNISTIČKA PARTIJA HRVATSKE,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KOMUNISTIČKA PARTIJA HRVATSKE, Umag, OIB 96323756770, Trg Marije i Line 1,52470 Umag</item>
    </izvorni_sadrzaj>
    <derivirana_varijabla naziv="DomainObject.Predmet.SudioniciListAdressOIB_1">
      <item>FINANCIJSKA AGENCIJA, RC RIJEKA, PODRUŽNICA PULA, PULA, OIB 85821130368, F. Kurelca 8,51000 Rijeka</item>
      <item>KOMUNISTIČKA PARTIJA HRVATSKE, Umag, OIB 96323756770, Trg Marije i Line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96323756770</item>
    </izvorni_sadrzaj>
    <derivirana_varijabla naziv="DomainObject.Predmet.SudioniciListNazivOIB_1">
      <item>, OIB 85821130368</item>
      <item>, OIB 96323756770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2685</properties:Characters>
  <properties:Lines>70</properties:Lines>
  <properties:Paragraphs>22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2019-01-23T07:50:00Z</dcterms:created>
  <dc:creator>Morena Brajuha</dc:creator>
  <dc:description/>
  <cp:keywords/>
  <cp:lastModifiedBy>Ana Pomazan</cp:lastModifiedBy>
  <cp:lastPrinted>2019-01-29T11:15:00Z</cp:lastPrinted>
  <dcterms:modified xmlns:xsi="http://www.w3.org/2001/XMLSchema-instance" xsi:type="dcterms:W3CDTF">2019-01-29T11:16:00Z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(St-445-18 Komunistička partija Hrvatske.docx)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