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6a9a4" w14:paraId="d86a9a4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t>14 St-</w:t>
      </w:r>
      <w:r w:rsidR="00AB5EC6">
        <w:t>7</w:t>
      </w:r>
      <w:r>
        <w:t>/1</w:t>
      </w:r>
      <w:r w:rsidR="006C3099">
        <w:t>6</w:t>
      </w:r>
      <w:r>
        <w:t>-</w:t>
      </w:r>
      <w:r w:rsidR="00AB5EC6">
        <w:t>29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D52E2B" w:rsidR="00D52E2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D43F0" w:rsidP="00D52E2B" w:rsidR="00DD43F0" w:rsidRPr="00B82754">
      <w:pPr>
        <w:ind w:hanging="720" w:left="360"/>
        <w:rPr>
          <w:sz w:val="22"/>
          <w:szCs w:val="22"/>
        </w:rPr>
      </w:pPr>
    </w:p>
    <w:p w:rsidRDefault="00FD2BB6" w:rsidP="00D52E2B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52E2B">
        <w:t>14 St-112/13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P="00935080" w:rsidR="00F14D32"/>
    <w:p w:rsidRDefault="00FD2BB6" w:rsidP="00D52E2B" w:rsidR="00FD2BB6">
      <w:pPr>
        <w:ind w:firstLine="711"/>
        <w:jc w:val="both"/>
      </w:pPr>
      <w:r>
        <w:t xml:space="preserve">Trgovački sud u Osijeku, po sucu mr. sc. Tihomiru Kovačević, kao stečajnom sucu, </w:t>
      </w:r>
      <w:r w:rsidR="003210D9">
        <w:t>u stečajnom postupku nad stečajnim dužnikom</w:t>
      </w:r>
      <w:r>
        <w:t xml:space="preserve"> </w:t>
      </w:r>
      <w:r w:rsidR="00AB5EC6" w:rsidRPr="00AB5EC6">
        <w:rPr>
          <w:bCs/>
        </w:rPr>
        <w:t>PROFIL-PLAST d.o.o. za proizvodnju, trgovinu i usluge, Osijek, Virovitička 6, MBS 030089684, OIB 90495022799</w:t>
      </w:r>
      <w:r>
        <w:t xml:space="preserve">, dana </w:t>
      </w:r>
      <w:r w:rsidR="006C3099">
        <w:t>2</w:t>
      </w:r>
      <w:r w:rsidR="00AB5EC6">
        <w:t>5</w:t>
      </w:r>
      <w:r>
        <w:t xml:space="preserve">. </w:t>
      </w:r>
      <w:r w:rsidR="00AB5EC6">
        <w:t>travnja</w:t>
      </w:r>
      <w:r>
        <w:t xml:space="preserve"> 201</w:t>
      </w:r>
      <w:r w:rsidR="00DD74FE">
        <w:t>7</w:t>
      </w:r>
      <w:r>
        <w:t xml:space="preserve">. </w:t>
      </w:r>
    </w:p>
    <w:p w:rsidRDefault="00571836" w:rsidP="00D52E2B" w:rsidR="00571836">
      <w:pPr>
        <w:ind w:firstLine="711"/>
        <w:jc w:val="both"/>
      </w:pPr>
    </w:p>
    <w:p w:rsidRDefault="00F14D32" w:rsidR="00F14D32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571836" w:rsidR="00571836">
      <w:pPr>
        <w:jc w:val="center"/>
      </w:pPr>
    </w:p>
    <w:p w:rsidRDefault="00935080" w:rsidP="002E76F4" w:rsidR="00935080">
      <w:pPr>
        <w:pStyle w:val="Odlomakpopisa"/>
        <w:numPr>
          <w:ilvl w:val="0"/>
          <w:numId w:val="9"/>
        </w:numPr>
        <w:jc w:val="both"/>
      </w:pPr>
      <w:r>
        <w:t xml:space="preserve">Odobrava se </w:t>
      </w:r>
      <w:r w:rsidR="00C75916">
        <w:t xml:space="preserve">privremenom </w:t>
      </w:r>
      <w:r>
        <w:t>stečajno</w:t>
      </w:r>
      <w:r w:rsidR="006C3099">
        <w:t>m</w:t>
      </w:r>
      <w:r>
        <w:t xml:space="preserve"> upravitelj</w:t>
      </w:r>
      <w:r w:rsidR="00C75916">
        <w:t>u</w:t>
      </w:r>
      <w:r>
        <w:t xml:space="preserve"> </w:t>
      </w:r>
      <w:r w:rsidR="002E76F4" w:rsidRPr="002E76F4">
        <w:t>Zvonimir Močilac, Slavonski Brod, Naselje A.Hebranga 7/2, OIB 95935171001</w:t>
      </w:r>
      <w:r w:rsidR="00EE6A03">
        <w:t xml:space="preserve"> </w:t>
      </w:r>
      <w:r>
        <w:t xml:space="preserve">naknada stvarnih troškova u </w:t>
      </w:r>
      <w:r w:rsidR="00384195">
        <w:t>ne</w:t>
      </w:r>
      <w:r w:rsidR="00C75916">
        <w:t>to</w:t>
      </w:r>
      <w:r>
        <w:t xml:space="preserve"> iznosu od </w:t>
      </w:r>
      <w:r w:rsidR="00384195">
        <w:t>7</w:t>
      </w:r>
      <w:r w:rsidR="002E76F4">
        <w:t>20</w:t>
      </w:r>
      <w:r w:rsidR="00384195">
        <w:t>,</w:t>
      </w:r>
      <w:r w:rsidR="002E76F4">
        <w:t>0</w:t>
      </w:r>
      <w:r w:rsidR="00384195">
        <w:t>0</w:t>
      </w:r>
      <w:r w:rsidR="001B5916">
        <w:t xml:space="preserve"> kn.</w:t>
      </w:r>
    </w:p>
    <w:p w:rsidRDefault="00571836" w:rsidP="00384195" w:rsidR="00571836">
      <w:pPr>
        <w:pStyle w:val="Odlomakpopisa"/>
        <w:ind w:left="2148"/>
        <w:jc w:val="both"/>
      </w:pPr>
    </w:p>
    <w:p w:rsidRDefault="0083276E" w:rsidP="002E76F4" w:rsidR="00C90A91">
      <w:pPr>
        <w:pStyle w:val="Odlomakpopisa"/>
        <w:numPr>
          <w:ilvl w:val="0"/>
          <w:numId w:val="9"/>
        </w:numPr>
        <w:jc w:val="both"/>
      </w:pPr>
      <w:r>
        <w:t xml:space="preserve">Nalaže se računovodstvu ovoga suda da po pravomoćnosti ovoga rješenja iz </w:t>
      </w:r>
      <w:r w:rsidRPr="00285077">
        <w:t>Fond</w:t>
      </w:r>
      <w:r>
        <w:t>a</w:t>
      </w:r>
      <w:r w:rsidRPr="00285077">
        <w:t xml:space="preserve"> za namirenje troškova stečajnog postupka</w:t>
      </w:r>
      <w:r>
        <w:t xml:space="preserve"> izvrši isplatu</w:t>
      </w:r>
      <w:r w:rsidR="00571836">
        <w:t xml:space="preserve"> iznosa</w:t>
      </w:r>
      <w:r w:rsidR="00C90A91">
        <w:t xml:space="preserve"> iz točke 1. ovoga rješenja na žiro-račun privremenog </w:t>
      </w:r>
      <w:r>
        <w:t xml:space="preserve">stečajnog upravitelja broj </w:t>
      </w:r>
      <w:r w:rsidR="002E76F4" w:rsidRPr="002E76F4">
        <w:t>HR8924840083115774547</w:t>
      </w:r>
      <w:r w:rsidR="00571836">
        <w:t>.</w:t>
      </w:r>
    </w:p>
    <w:p w:rsidRDefault="00935080" w:rsidP="004E2B3F" w:rsidR="00935080">
      <w:pPr>
        <w:jc w:val="both"/>
      </w:pPr>
    </w:p>
    <w:p w:rsidRDefault="00571836" w:rsidP="004E2B3F" w:rsidR="00571836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571836" w:rsidP="004E2B3F" w:rsidR="00571836"/>
    <w:p w:rsidRDefault="00935080" w:rsidP="00FD2BB6" w:rsidR="00935080">
      <w:pPr>
        <w:jc w:val="both"/>
      </w:pPr>
      <w:r>
        <w:tab/>
        <w:t xml:space="preserve">Prijedlog za otvaranje stečajnog postupka nad dužnikom </w:t>
      </w:r>
      <w:r w:rsidR="002E76F4" w:rsidRPr="002E76F4">
        <w:rPr>
          <w:bCs/>
        </w:rPr>
        <w:t>PROFIL-PLAST d.o.o. za proizvodnju, trgovinu i usluge, Osijek, Virovitička 6</w:t>
      </w:r>
      <w:r w:rsidR="00685478" w:rsidRPr="00685478">
        <w:rPr>
          <w:bCs/>
        </w:rPr>
        <w:t xml:space="preserve">, </w:t>
      </w:r>
      <w:r>
        <w:t xml:space="preserve">podnesen je ovome sudu </w:t>
      </w:r>
      <w:r w:rsidR="004C392B">
        <w:t>2</w:t>
      </w:r>
      <w:r w:rsidR="0020055C">
        <w:t>8</w:t>
      </w:r>
      <w:r>
        <w:t>.</w:t>
      </w:r>
      <w:r w:rsidR="00FD2BB6">
        <w:t>0</w:t>
      </w:r>
      <w:r w:rsidR="0020055C">
        <w:t>8</w:t>
      </w:r>
      <w:r>
        <w:t>.201</w:t>
      </w:r>
      <w:r w:rsidR="0020055C">
        <w:t>5</w:t>
      </w:r>
      <w:r>
        <w:t xml:space="preserve">. godine, a </w:t>
      </w:r>
      <w:r w:rsidR="005D128E">
        <w:t>prethodni</w:t>
      </w:r>
      <w:r>
        <w:t xml:space="preserve"> postupak je </w:t>
      </w:r>
      <w:r w:rsidR="00191F88">
        <w:t>pokrenut</w:t>
      </w:r>
      <w:r>
        <w:t xml:space="preserve"> dana </w:t>
      </w:r>
      <w:r w:rsidR="00191F88">
        <w:t>2</w:t>
      </w:r>
      <w:r w:rsidR="0020055C">
        <w:t>0</w:t>
      </w:r>
      <w:r>
        <w:t>.</w:t>
      </w:r>
      <w:r w:rsidR="00191F88">
        <w:t>0</w:t>
      </w:r>
      <w:r w:rsidR="0020055C">
        <w:t>1</w:t>
      </w:r>
      <w:r>
        <w:t>.201</w:t>
      </w:r>
      <w:r w:rsidR="00191F88">
        <w:t>6</w:t>
      </w:r>
      <w:r w:rsidR="002E7859">
        <w:t xml:space="preserve">. godine i za </w:t>
      </w:r>
      <w:r w:rsidR="00191F88">
        <w:t xml:space="preserve">privremenog </w:t>
      </w:r>
      <w:r w:rsidR="002E7859">
        <w:t>stečajn</w:t>
      </w:r>
      <w:r w:rsidR="00191F88">
        <w:t>og</w:t>
      </w:r>
      <w:r w:rsidR="002E7859">
        <w:t xml:space="preserve"> upravitelj</w:t>
      </w:r>
      <w:r w:rsidR="00191F88">
        <w:t>a</w:t>
      </w:r>
      <w:r w:rsidR="002E7859">
        <w:t xml:space="preserve"> je imenovan</w:t>
      </w:r>
      <w:r w:rsidR="00191F88">
        <w:t xml:space="preserve"> </w:t>
      </w:r>
      <w:r w:rsidR="00055776">
        <w:t>Zvonimir Močilac</w:t>
      </w:r>
      <w:r w:rsidR="00191F88">
        <w:t xml:space="preserve"> iz </w:t>
      </w:r>
      <w:r w:rsidR="00055776">
        <w:t>Slavonskog Broda</w:t>
      </w:r>
      <w:r w:rsidR="002E7859">
        <w:t>.</w:t>
      </w:r>
    </w:p>
    <w:p w:rsidRDefault="00935080" w:rsidP="00935080" w:rsidR="00935080">
      <w:pPr>
        <w:jc w:val="both"/>
      </w:pPr>
    </w:p>
    <w:p w:rsidRDefault="00191F88" w:rsidP="00D52E2B" w:rsidR="00935080">
      <w:pPr>
        <w:jc w:val="both"/>
      </w:pPr>
      <w:r>
        <w:tab/>
        <w:t>Privremeni s</w:t>
      </w:r>
      <w:r w:rsidR="00935080">
        <w:t>tečajn</w:t>
      </w:r>
      <w:r>
        <w:t>i</w:t>
      </w:r>
      <w:r w:rsidR="00935080">
        <w:t xml:space="preserve"> upravitelj je dana </w:t>
      </w:r>
      <w:r w:rsidR="00055776">
        <w:t>27</w:t>
      </w:r>
      <w:r w:rsidR="00441766">
        <w:t>.</w:t>
      </w:r>
      <w:r w:rsidR="00055776">
        <w:t>03</w:t>
      </w:r>
      <w:r w:rsidR="00BB217D">
        <w:t>.</w:t>
      </w:r>
      <w:r w:rsidR="00935080">
        <w:t>201</w:t>
      </w:r>
      <w:r w:rsidR="00055776">
        <w:t>7</w:t>
      </w:r>
      <w:r w:rsidR="00935080">
        <w:t>. godine podni</w:t>
      </w:r>
      <w:r w:rsidR="0026130F">
        <w:t>o</w:t>
      </w:r>
      <w:r w:rsidR="00935080">
        <w:t xml:space="preserve"> obrazloženi </w:t>
      </w:r>
      <w:r w:rsidR="00D52E2B">
        <w:t xml:space="preserve">i dokumentirani </w:t>
      </w:r>
      <w:r w:rsidR="00935080">
        <w:t>zahtjev za odobrenje</w:t>
      </w:r>
      <w:r w:rsidR="0026130F">
        <w:t xml:space="preserve"> </w:t>
      </w:r>
      <w:r w:rsidR="00935080">
        <w:t xml:space="preserve">troškova </w:t>
      </w:r>
      <w:r w:rsidR="00055776">
        <w:t>i to putni troškovi za korištenje privatnog automobila u službene svrhe na relaciji Slavonski Brod-Osijek-Slavonski Brod, dva putovanja po 180 km svako</w:t>
      </w:r>
      <w:r w:rsidR="0042556F">
        <w:t>.</w:t>
      </w:r>
    </w:p>
    <w:p w:rsidRDefault="00571836" w:rsidP="00935080" w:rsidR="00571836">
      <w:pPr>
        <w:jc w:val="both"/>
      </w:pPr>
    </w:p>
    <w:p w:rsidRDefault="00DD43F0" w:rsidP="00935080" w:rsidR="00DD43F0">
      <w:pPr>
        <w:jc w:val="both"/>
      </w:pPr>
    </w:p>
    <w:p w:rsidRDefault="00DD43F0" w:rsidP="00935080" w:rsidR="00DD43F0">
      <w:pPr>
        <w:jc w:val="both"/>
      </w:pPr>
    </w:p>
    <w:p w:rsidRDefault="00DD43F0" w:rsidP="00935080" w:rsidR="00DD43F0">
      <w:pPr>
        <w:jc w:val="both"/>
      </w:pPr>
    </w:p>
    <w:p w:rsidRDefault="00DD43F0" w:rsidP="00935080" w:rsidR="00DD43F0">
      <w:pPr>
        <w:jc w:val="both"/>
      </w:pPr>
    </w:p>
    <w:p w:rsidRDefault="00935080" w:rsidP="00935080" w:rsidR="00935080" w:rsidRPr="0014455C">
      <w:pPr>
        <w:jc w:val="both"/>
      </w:pPr>
      <w:r>
        <w:tab/>
        <w:t>Budući su predmetni troškovi bili nužni, a pisan</w:t>
      </w:r>
      <w:r w:rsidR="00C90A91">
        <w:t>i</w:t>
      </w:r>
      <w:r>
        <w:t xml:space="preserve"> zahtjev stečajn</w:t>
      </w:r>
      <w:r w:rsidR="00042941">
        <w:t>og</w:t>
      </w:r>
      <w:r>
        <w:t xml:space="preserve"> upravitelj</w:t>
      </w:r>
      <w:r w:rsidR="0042556F">
        <w:t>a</w:t>
      </w:r>
      <w:r>
        <w:t xml:space="preserve"> je obrazložen, odlučeno je kao u izreci temeljem čl. 9</w:t>
      </w:r>
      <w:r w:rsidR="00774720">
        <w:t>4</w:t>
      </w:r>
      <w:r>
        <w:t xml:space="preserve">. </w:t>
      </w:r>
      <w:r w:rsidR="00774720" w:rsidRPr="00774720">
        <w:t>Stečajnog zakona (NN 71/15)</w:t>
      </w:r>
      <w:r>
        <w:t>.</w:t>
      </w:r>
    </w:p>
    <w:p w:rsidRDefault="00571836" w:rsidP="00D52E2B" w:rsidR="00571836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</w:p>
    <w:p w:rsidRDefault="00935080" w:rsidP="00D52E2B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C90A91">
        <w:rPr>
          <w:rFonts w:cs="Times New Roman" w:hAnsi="Times New Roman" w:ascii="Times New Roman"/>
          <w:b w:val="false"/>
          <w:i w:val="false"/>
          <w:sz w:val="24"/>
          <w:szCs w:val="24"/>
        </w:rPr>
        <w:t>2</w:t>
      </w:r>
      <w:r w:rsidR="00055776">
        <w:rPr>
          <w:rFonts w:cs="Times New Roman" w:hAnsi="Times New Roman" w:ascii="Times New Roman"/>
          <w:b w:val="false"/>
          <w:i w:val="false"/>
          <w:sz w:val="24"/>
          <w:szCs w:val="24"/>
        </w:rPr>
        <w:t>5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  <w:r w:rsidR="00055776">
        <w:rPr>
          <w:rFonts w:cs="Times New Roman" w:hAnsi="Times New Roman" w:ascii="Times New Roman"/>
          <w:b w:val="false"/>
          <w:i w:val="false"/>
          <w:sz w:val="24"/>
          <w:szCs w:val="24"/>
        </w:rPr>
        <w:t>travnja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 201</w:t>
      </w:r>
      <w:r w:rsidR="00441766">
        <w:rPr>
          <w:rFonts w:cs="Times New Roman" w:hAnsi="Times New Roman" w:ascii="Times New Roman"/>
          <w:b w:val="false"/>
          <w:i w:val="false"/>
          <w:sz w:val="24"/>
          <w:szCs w:val="24"/>
        </w:rPr>
        <w:t>7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571836" w:rsidP="00571836" w:rsidR="00571836" w:rsidRPr="00571836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571836" w:rsidP="00935080" w:rsidR="00571836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2E7859" w:rsidR="001359A4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E7859" w:rsidP="002E7859" w:rsidR="002E7859" w:rsidRPr="002E7859">
      <w:pPr>
        <w:rPr>
          <w:bCs/>
        </w:rPr>
      </w:pPr>
    </w:p>
    <w:p w:rsidRDefault="001359A4" w:rsidP="00935080" w:rsidR="001359A4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571836" w:rsidP="00571836" w:rsidR="00571836">
      <w:pPr>
        <w:pStyle w:val="Tijeloteksta"/>
        <w:numPr>
          <w:ilvl w:val="0"/>
          <w:numId w:val="2"/>
        </w:numPr>
      </w:pPr>
      <w:r>
        <w:t>privremeni stečajni upravitelj</w:t>
      </w:r>
    </w:p>
    <w:p w:rsidRDefault="00571836" w:rsidP="00571836" w:rsidR="00571836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023B3F" w:rsidP="00C03938" w:rsidR="00023B3F">
      <w:pPr>
        <w:ind w:left="720"/>
        <w:jc w:val="both"/>
        <w:rPr>
          <w:bCs/>
        </w:rPr>
      </w:pPr>
    </w:p>
    <w:sectPr w:rsidR="00023B3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30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B5EC6" w:rsidP="00E26734" w:rsidR="006E41C6">
    <w:pPr>
      <w:pStyle w:val="Zaglavlje"/>
      <w:jc w:val="right"/>
    </w:pPr>
    <w:r w:rsidRPr="00AB5EC6">
      <w:t>14 St-7/16-29</w:t>
    </w: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403B5B5D"/>
    <w:multiLevelType w:val="hybridMultilevel"/>
    <w:tmpl w:val="6BA65082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3B3F"/>
    <w:rsid w:val="00042941"/>
    <w:rsid w:val="0004674A"/>
    <w:rsid w:val="00055776"/>
    <w:rsid w:val="000F7AD4"/>
    <w:rsid w:val="00104772"/>
    <w:rsid w:val="001273F9"/>
    <w:rsid w:val="001359A4"/>
    <w:rsid w:val="00141508"/>
    <w:rsid w:val="00145BB5"/>
    <w:rsid w:val="00160886"/>
    <w:rsid w:val="00165C72"/>
    <w:rsid w:val="001668EF"/>
    <w:rsid w:val="0018437A"/>
    <w:rsid w:val="00186F62"/>
    <w:rsid w:val="00191F88"/>
    <w:rsid w:val="001A2B69"/>
    <w:rsid w:val="001B5916"/>
    <w:rsid w:val="001E3C3E"/>
    <w:rsid w:val="0020055C"/>
    <w:rsid w:val="002120F8"/>
    <w:rsid w:val="0022493B"/>
    <w:rsid w:val="00257080"/>
    <w:rsid w:val="00257F37"/>
    <w:rsid w:val="0026130F"/>
    <w:rsid w:val="0027717E"/>
    <w:rsid w:val="00282387"/>
    <w:rsid w:val="002B4331"/>
    <w:rsid w:val="002C2CDE"/>
    <w:rsid w:val="002C4521"/>
    <w:rsid w:val="002D4A6E"/>
    <w:rsid w:val="002E4642"/>
    <w:rsid w:val="002E52D6"/>
    <w:rsid w:val="002E76F4"/>
    <w:rsid w:val="002E7859"/>
    <w:rsid w:val="002F7679"/>
    <w:rsid w:val="003210D9"/>
    <w:rsid w:val="003332B9"/>
    <w:rsid w:val="00361758"/>
    <w:rsid w:val="00384195"/>
    <w:rsid w:val="003B010F"/>
    <w:rsid w:val="003C1E2F"/>
    <w:rsid w:val="003D3368"/>
    <w:rsid w:val="003D5822"/>
    <w:rsid w:val="003E6318"/>
    <w:rsid w:val="0040049C"/>
    <w:rsid w:val="00417DFD"/>
    <w:rsid w:val="0042556F"/>
    <w:rsid w:val="00441766"/>
    <w:rsid w:val="0044388A"/>
    <w:rsid w:val="00445CA2"/>
    <w:rsid w:val="00452631"/>
    <w:rsid w:val="004761A5"/>
    <w:rsid w:val="00481157"/>
    <w:rsid w:val="004868A7"/>
    <w:rsid w:val="00487089"/>
    <w:rsid w:val="004C392B"/>
    <w:rsid w:val="004C4F1E"/>
    <w:rsid w:val="004E2B3F"/>
    <w:rsid w:val="004E7002"/>
    <w:rsid w:val="004F161F"/>
    <w:rsid w:val="004F225F"/>
    <w:rsid w:val="00500F4A"/>
    <w:rsid w:val="0050432F"/>
    <w:rsid w:val="005131D3"/>
    <w:rsid w:val="00520978"/>
    <w:rsid w:val="00535B53"/>
    <w:rsid w:val="00542A40"/>
    <w:rsid w:val="00571836"/>
    <w:rsid w:val="005A1517"/>
    <w:rsid w:val="005C72BB"/>
    <w:rsid w:val="005C7B02"/>
    <w:rsid w:val="005D128E"/>
    <w:rsid w:val="005D2747"/>
    <w:rsid w:val="005E0DA8"/>
    <w:rsid w:val="005F0872"/>
    <w:rsid w:val="005F4DFA"/>
    <w:rsid w:val="006116A1"/>
    <w:rsid w:val="00685478"/>
    <w:rsid w:val="00690065"/>
    <w:rsid w:val="006C3099"/>
    <w:rsid w:val="006E41C6"/>
    <w:rsid w:val="0071666D"/>
    <w:rsid w:val="00724A43"/>
    <w:rsid w:val="00725EE2"/>
    <w:rsid w:val="00766FD3"/>
    <w:rsid w:val="00774720"/>
    <w:rsid w:val="007747D7"/>
    <w:rsid w:val="00791BF5"/>
    <w:rsid w:val="007E652C"/>
    <w:rsid w:val="0083276E"/>
    <w:rsid w:val="00860E56"/>
    <w:rsid w:val="008756C6"/>
    <w:rsid w:val="00880934"/>
    <w:rsid w:val="008B4753"/>
    <w:rsid w:val="008B670B"/>
    <w:rsid w:val="008C164B"/>
    <w:rsid w:val="008F446A"/>
    <w:rsid w:val="00912CA9"/>
    <w:rsid w:val="0091400F"/>
    <w:rsid w:val="00931E58"/>
    <w:rsid w:val="00935080"/>
    <w:rsid w:val="0098273F"/>
    <w:rsid w:val="00982D96"/>
    <w:rsid w:val="009910CC"/>
    <w:rsid w:val="009953B4"/>
    <w:rsid w:val="009A4340"/>
    <w:rsid w:val="009B0F1B"/>
    <w:rsid w:val="009C1ECD"/>
    <w:rsid w:val="00A152F2"/>
    <w:rsid w:val="00A537F1"/>
    <w:rsid w:val="00A74469"/>
    <w:rsid w:val="00AB5EC6"/>
    <w:rsid w:val="00AC78FC"/>
    <w:rsid w:val="00AD62E2"/>
    <w:rsid w:val="00AE693D"/>
    <w:rsid w:val="00B501F4"/>
    <w:rsid w:val="00B52C27"/>
    <w:rsid w:val="00B530F8"/>
    <w:rsid w:val="00BA2235"/>
    <w:rsid w:val="00BB217D"/>
    <w:rsid w:val="00BB6648"/>
    <w:rsid w:val="00BC5EF2"/>
    <w:rsid w:val="00BD718E"/>
    <w:rsid w:val="00BE411F"/>
    <w:rsid w:val="00C03938"/>
    <w:rsid w:val="00C6476A"/>
    <w:rsid w:val="00C75916"/>
    <w:rsid w:val="00C841DF"/>
    <w:rsid w:val="00C84F09"/>
    <w:rsid w:val="00C90A91"/>
    <w:rsid w:val="00C96DCA"/>
    <w:rsid w:val="00CA5197"/>
    <w:rsid w:val="00CC15DD"/>
    <w:rsid w:val="00CF024C"/>
    <w:rsid w:val="00CF60F5"/>
    <w:rsid w:val="00D00ECF"/>
    <w:rsid w:val="00D0409F"/>
    <w:rsid w:val="00D14BAC"/>
    <w:rsid w:val="00D16A63"/>
    <w:rsid w:val="00D27143"/>
    <w:rsid w:val="00D466DA"/>
    <w:rsid w:val="00D52E2B"/>
    <w:rsid w:val="00D5639E"/>
    <w:rsid w:val="00D62AE6"/>
    <w:rsid w:val="00D70C6E"/>
    <w:rsid w:val="00D70D53"/>
    <w:rsid w:val="00D8072A"/>
    <w:rsid w:val="00DA0B76"/>
    <w:rsid w:val="00DD43F0"/>
    <w:rsid w:val="00DD74FE"/>
    <w:rsid w:val="00DE1877"/>
    <w:rsid w:val="00DE53C6"/>
    <w:rsid w:val="00DF5C40"/>
    <w:rsid w:val="00E0325E"/>
    <w:rsid w:val="00E26734"/>
    <w:rsid w:val="00E31038"/>
    <w:rsid w:val="00E41888"/>
    <w:rsid w:val="00E43D31"/>
    <w:rsid w:val="00E52970"/>
    <w:rsid w:val="00E53416"/>
    <w:rsid w:val="00E55362"/>
    <w:rsid w:val="00E575A0"/>
    <w:rsid w:val="00E86169"/>
    <w:rsid w:val="00EC621A"/>
    <w:rsid w:val="00EE6A03"/>
    <w:rsid w:val="00F14D32"/>
    <w:rsid w:val="00F430B8"/>
    <w:rsid w:val="00F570A8"/>
    <w:rsid w:val="00F570C0"/>
    <w:rsid w:val="00F601A2"/>
    <w:rsid w:val="00F62E0F"/>
    <w:rsid w:val="00F83AB8"/>
    <w:rsid w:val="00FB13CE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30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30F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30F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30F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30F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30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30F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30F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30F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30F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28. listopada 2016.</izvorni_sadrzaj>
    <derivirana_varijabla naziv="DomainObject.Predmet.DatumArhiviranja_1">28. listopada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travnja 2016.</izvorni_sadrzaj>
    <derivirana_varijabla naziv="DomainObject.Predmet.DatumRjesavanja_1">12. travnja 2016.</derivirana_varijabla>
  </DomainObject.Predmet.DatumRjesavanja>
  <DomainObject.Predmet.DatumRokaCuvanja>
    <izvorni_sadrzaj>28. listopada 2026.</izvorni_sadrzaj>
    <derivirana_varijabla naziv="DomainObject.Predmet.DatumRokaCuvanja_1">28. listopada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27. listopada 2016.</izvorni_sadrzaj>
    <derivirana_varijabla naziv="DomainObject.Predmet.DatumZatvaranja_1">27. listopada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hr.ibm.icms.common.model.sluzbeneosobe.Referada@4f354f35[id=5784, dbStatus=null, naziv=14. Referada, oznaka=null, sudac=null] &lt;-hr.ibm.icms.common.model.sluzbeneosobe.Referada@4f354f35[status dodjele: =false]</izvorni_sadrzaj>
    <derivirana_varijabla naziv="DomainObject.Predmet.MjestoCuvanja_1">hr.ibm.icms.common.model.sluzbeneosobe.Referada@4f354f35[id=5784, dbStatus=null, naziv=14. Referada, oznaka=null, sudac=null] &lt;-hr.ibm.icms.common.model.sluzbeneosobe.Referada@4f354f35[status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St-7/2016</izvorni_sadrzaj>
    <derivirana_varijabla naziv="DomainObject.Predmet.OznakaBroj_1">St-7/2016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rješenjem Tt-16/4420</izvorni_sadrzaj>
    <derivirana_varijabla naziv="DomainObject.Predmet.PrimjedbaSuca_1">subjekt brisan rješenjem Tt-16/4420</derivirana_varijabla>
  </DomainObject.Predmet.PrimjedbaSuca>
  <DomainObject.Predmet.ProtustrankaFormated>
    <izvorni_sadrzaj>  PROFIL-PLAST d.o.o. za proizvodnju, trgovinu i usluge</izvorni_sadrzaj>
    <derivirana_varijabla naziv="DomainObject.Predmet.ProtustrankaFormated_1">  PROFIL-PLAST d.o.o. za proizvodnju, trgovinu i usluge</derivirana_varijabla>
  </DomainObject.Predmet.ProtustrankaFormated>
  <DomainObject.Predmet.ProtustrankaFormatedOIB>
    <izvorni_sadrzaj>  PROFIL-PLAST d.o.o. za proizvodnju, trgovinu i usluge, OIB 90495022799</izvorni_sadrzaj>
    <derivirana_varijabla naziv="DomainObject.Predmet.ProtustrankaFormatedOIB_1">  PROFIL-PLAST d.o.o. za proizvodnju, trgovinu i usluge, OIB 90495022799</derivirana_varijabla>
  </DomainObject.Predmet.ProtustrankaFormatedOIB>
  <DomainObject.Predmet.ProtustrankaFormatedWithAdress>
    <izvorni_sadrzaj> PROFIL-PLAST d.o.o. za proizvodnju, trgovinu i usluge, Virovitička 6, 31000 Osijek</izvorni_sadrzaj>
    <derivirana_varijabla naziv="DomainObject.Predmet.ProtustrankaFormatedWithAdress_1"> PROFIL-PLAST d.o.o. za proizvodnju, trgovinu i usluge, Virovitička 6, 31000 Osijek</derivirana_varijabla>
  </DomainObject.Predmet.ProtustrankaFormatedWithAdress>
  <DomainObject.Predmet.ProtustrankaFormatedWithAdressOIB>
    <izvorni_sadrzaj> PROFIL-PLAST d.o.o. za proizvodnju, trgovinu i usluge, OIB 90495022799, Virovitička 6, 31000 Osijek</izvorni_sadrzaj>
    <derivirana_varijabla naziv="DomainObject.Predmet.ProtustrankaFormatedWithAdressOIB_1"> PROFIL-PLAST d.o.o. za proizvodnju, trgovinu i usluge, OIB 90495022799, Virovitička 6, 31000 Osijek</derivirana_varijabla>
  </DomainObject.Predmet.ProtustrankaFormatedWithAdressOIB>
  <DomainObject.Predmet.ProtustrankaWithAdress>
    <izvorni_sadrzaj>PROFIL-PLAST d.o.o. za proizvodnju, trgovinu i usluge Virovitička 6, 31000 Osijek</izvorni_sadrzaj>
    <derivirana_varijabla naziv="DomainObject.Predmet.ProtustrankaWithAdress_1">PROFIL-PLAST d.o.o. za proizvodnju, trgovinu i usluge Virovitička 6, 31000 Osijek</derivirana_varijabla>
  </DomainObject.Predmet.ProtustrankaWithAdress>
  <DomainObject.Predmet.ProtustrankaWithAdressOIB>
    <izvorni_sadrzaj>PROFIL-PLAST d.o.o. za proizvodnju, trgovinu i usluge, OIB 90495022799, Virovitička 6, 31000 Osijek</izvorni_sadrzaj>
    <derivirana_varijabla naziv="DomainObject.Predmet.ProtustrankaWithAdressOIB_1">PROFIL-PLAST d.o.o. za proizvodnju, trgovinu i usluge, OIB 90495022799, Virovitička 6, 31000 Osijek</derivirana_varijabla>
  </DomainObject.Predmet.ProtustrankaWithAdressOIB>
  <DomainObject.Predmet.ProtustrankaNazivFormated>
    <izvorni_sadrzaj>PROFIL-PLAST d.o.o. za proizvodnju, trgovinu i usluge</izvorni_sadrzaj>
    <derivirana_varijabla naziv="DomainObject.Predmet.ProtustrankaNazivFormated_1">PROFIL-PLAST d.o.o. za proizvodnju, trgovinu i usluge</derivirana_varijabla>
  </DomainObject.Predmet.ProtustrankaNazivFormated>
  <DomainObject.Predmet.ProtustrankaNazivFormatedOIB>
    <izvorni_sadrzaj>PROFIL-PLAST d.o.o. za proizvodnju, trgovinu i usluge, OIB 90495022799</izvorni_sadrzaj>
    <derivirana_varijabla naziv="DomainObject.Predmet.ProtustrankaNazivFormatedOIB_1">PROFIL-PLAST d.o.o. za proizvodnju, trgovinu i usluge, OIB 90495022799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Branislav Madžarević</izvorni_sadrzaj>
    <derivirana_varijabla naziv="DomainObject.Predmet.StrankaFormated_1">  Branislav Madžarević</derivirana_varijabla>
  </DomainObject.Predmet.StrankaFormated>
  <DomainObject.Predmet.StrankaFormatedOIB>
    <izvorni_sadrzaj>  Branislav Madžarević, OIB 08532132420</izvorni_sadrzaj>
    <derivirana_varijabla naziv="DomainObject.Predmet.StrankaFormatedOIB_1">  Branislav Madžarević, OIB 08532132420</derivirana_varijabla>
  </DomainObject.Predmet.StrankaFormatedOIB>
  <DomainObject.Predmet.StrankaFormatedWithAdress>
    <izvorni_sadrzaj> Branislav Madžarević, Virovitička 6, 31000 Osijek</izvorni_sadrzaj>
    <derivirana_varijabla naziv="DomainObject.Predmet.StrankaFormatedWithAdress_1"> Branislav Madžarević, Virovitička 6, 31000 Osijek</derivirana_varijabla>
  </DomainObject.Predmet.StrankaFormatedWithAdress>
  <DomainObject.Predmet.StrankaFormatedWithAdressOIB>
    <izvorni_sadrzaj> Branislav Madžarević, OIB 08532132420, Virovitička 6, 31000 Osijek</izvorni_sadrzaj>
    <derivirana_varijabla naziv="DomainObject.Predmet.StrankaFormatedWithAdressOIB_1"> Branislav Madžarević, OIB 08532132420, Virovitička 6, 31000 Osijek</derivirana_varijabla>
  </DomainObject.Predmet.StrankaFormatedWithAdressOIB>
  <DomainObject.Predmet.StrankaWithAdress>
    <izvorni_sadrzaj>Branislav Madžarević Virovitička 6,31000 Osijek</izvorni_sadrzaj>
    <derivirana_varijabla naziv="DomainObject.Predmet.StrankaWithAdress_1">Branislav Madžarević Virovitička 6,31000 Osijek</derivirana_varijabla>
  </DomainObject.Predmet.StrankaWithAdress>
  <DomainObject.Predmet.StrankaWithAdressOIB>
    <izvorni_sadrzaj>Branislav Madžarević, OIB 08532132420, Virovitička 6,31000 Osijek</izvorni_sadrzaj>
    <derivirana_varijabla naziv="DomainObject.Predmet.StrankaWithAdressOIB_1">Branislav Madžarević, OIB 08532132420, Virovitička 6,31000 Osijek</derivirana_varijabla>
  </DomainObject.Predmet.StrankaWithAdressOIB>
  <DomainObject.Predmet.StrankaNazivFormated>
    <izvorni_sadrzaj>Branislav Madžarević</izvorni_sadrzaj>
    <derivirana_varijabla naziv="DomainObject.Predmet.StrankaNazivFormated_1">Branislav Madžarević</derivirana_varijabla>
  </DomainObject.Predmet.StrankaNazivFormated>
  <DomainObject.Predmet.StrankaNazivFormatedOIB>
    <izvorni_sadrzaj>Branislav Madžarević, OIB 08532132420</izvorni_sadrzaj>
    <derivirana_varijabla naziv="DomainObject.Predmet.StrankaNazivFormatedOIB_1">Branislav Madžarević, OIB 08532132420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Branislav Madžarević</item>
    </izvorni_sadrzaj>
    <derivirana_varijabla naziv="DomainObject.Predmet.StrankaListFormated_1">
      <item>Branislav Madžarević</item>
    </derivirana_varijabla>
  </DomainObject.Predmet.StrankaListFormated>
  <DomainObject.Predmet.StrankaListFormatedOIB>
    <izvorni_sadrzaj>
      <item>Branislav Madžarević, OIB 08532132420</item>
    </izvorni_sadrzaj>
    <derivirana_varijabla naziv="DomainObject.Predmet.StrankaListFormatedOIB_1">
      <item>Branislav Madžarević, OIB 08532132420</item>
    </derivirana_varijabla>
  </DomainObject.Predmet.StrankaListFormatedOIB>
  <DomainObject.Predmet.StrankaListFormatedWithAdress>
    <izvorni_sadrzaj>
      <item>Branislav Madžarević, Virovitička 6, 31000 Osijek</item>
    </izvorni_sadrzaj>
    <derivirana_varijabla naziv="DomainObject.Predmet.StrankaListFormatedWithAdress_1">
      <item>Branislav Madžarević, Virovitička 6, 31000 Osijek</item>
    </derivirana_varijabla>
  </DomainObject.Predmet.StrankaListFormatedWithAdress>
  <DomainObject.Predmet.StrankaListFormatedWithAdressOIB>
    <izvorni_sadrzaj>
      <item>Branislav Madžarević, OIB 08532132420, Virovitička 6, 31000 Osijek</item>
    </izvorni_sadrzaj>
    <derivirana_varijabla naziv="DomainObject.Predmet.StrankaListFormatedWithAdressOIB_1">
      <item>Branislav Madžarević, OIB 08532132420, Virovitička 6, 31000 Osijek</item>
    </derivirana_varijabla>
  </DomainObject.Predmet.StrankaListFormatedWithAdressOIB>
  <DomainObject.Predmet.StrankaListNazivFormated>
    <izvorni_sadrzaj>
      <item>Branislav Madžarević</item>
    </izvorni_sadrzaj>
    <derivirana_varijabla naziv="DomainObject.Predmet.StrankaListNazivFormated_1">
      <item>Branislav Madžarević</item>
    </derivirana_varijabla>
  </DomainObject.Predmet.StrankaListNazivFormated>
  <DomainObject.Predmet.StrankaListNazivFormatedOIB>
    <izvorni_sadrzaj>
      <item>Branislav Madžarević, OIB 08532132420</item>
    </izvorni_sadrzaj>
    <derivirana_varijabla naziv="DomainObject.Predmet.StrankaListNazivFormatedOIB_1">
      <item>Branislav Madžarević, OIB 08532132420</item>
    </derivirana_varijabla>
  </DomainObject.Predmet.StrankaListNazivFormatedOIB>
  <DomainObject.Predmet.ProtuStrankaListFormated>
    <izvorni_sadrzaj>
      <item>PROFIL-PLAST d.o.o. za proizvodnju, trgovinu i usluge</item>
    </izvorni_sadrzaj>
    <derivirana_varijabla naziv="DomainObject.Predmet.ProtuStrankaListFormated_1">
      <item>PROFIL-PLAST d.o.o. za proizvodnju, trgovinu i usluge</item>
    </derivirana_varijabla>
  </DomainObject.Predmet.ProtuStrankaListFormated>
  <DomainObject.Predmet.ProtuStrankaListFormatedOIB>
    <izvorni_sadrzaj>
      <item>PROFIL-PLAST d.o.o. za proizvodnju, trgovinu i usluge, OIB 90495022799</item>
    </izvorni_sadrzaj>
    <derivirana_varijabla naziv="DomainObject.Predmet.ProtuStrankaListFormatedOIB_1">
      <item>PROFIL-PLAST d.o.o. za proizvodnju, trgovinu i usluge, OIB 90495022799</item>
    </derivirana_varijabla>
  </DomainObject.Predmet.ProtuStrankaListFormatedOIB>
  <DomainObject.Predmet.ProtuStrankaListFormatedWithAdress>
    <izvorni_sadrzaj>
      <item>PROFIL-PLAST d.o.o. za proizvodnju, trgovinu i usluge, Virovitička 6, 31000 Osijek</item>
    </izvorni_sadrzaj>
    <derivirana_varijabla naziv="DomainObject.Predmet.ProtuStrankaListFormatedWithAdress_1">
      <item>PROFIL-PLAST d.o.o. za proizvodnju, trgovinu i usluge, Virovitička 6, 31000 Osijek</item>
    </derivirana_varijabla>
  </DomainObject.Predmet.ProtuStrankaListFormatedWithAdress>
  <DomainObject.Predmet.ProtuStrankaListFormatedWithAdressOIB>
    <izvorni_sadrzaj>
      <item>PROFIL-PLAST d.o.o. za proizvodnju, trgovinu i usluge, OIB 90495022799, Virovitička 6, 31000 Osijek</item>
    </izvorni_sadrzaj>
    <derivirana_varijabla naziv="DomainObject.Predmet.ProtuStrankaListFormatedWithAdressOIB_1">
      <item>PROFIL-PLAST d.o.o. za proizvodnju, trgovinu i usluge, OIB 90495022799, Virovitička 6, 31000 Osijek</item>
    </derivirana_varijabla>
  </DomainObject.Predmet.ProtuStrankaListFormatedWithAdressOIB>
  <DomainObject.Predmet.ProtuStrankaListNazivFormated>
    <izvorni_sadrzaj>
      <item>PROFIL-PLAST d.o.o. za proizvodnju, trgovinu i usluge</item>
    </izvorni_sadrzaj>
    <derivirana_varijabla naziv="DomainObject.Predmet.ProtuStrankaListNazivFormated_1">
      <item>PROFIL-PLAST d.o.o. za proizvodnju, trgovinu i usluge</item>
    </derivirana_varijabla>
  </DomainObject.Predmet.ProtuStrankaListNazivFormated>
  <DomainObject.Predmet.ProtuStrankaListNazivFormatedOIB>
    <izvorni_sadrzaj>
      <item>PROFIL-PLAST d.o.o. za proizvodnju, trgovinu i usluge, OIB 90495022799</item>
    </izvorni_sadrzaj>
    <derivirana_varijabla naziv="DomainObject.Predmet.ProtuStrankaListNazivFormatedOIB_1">
      <item>PROFIL-PLAST d.o.o. za proizvodnju, trgovinu i usluge, OIB 90495022799</item>
    </derivirana_varijabla>
  </DomainObject.Predmet.ProtuStrankaListNazivFormatedOIB>
  <DomainObject.Predmet.OstaliListFormated>
    <izvorni_sadrzaj>
      <item>Zvonimir Močilac</item>
      <item>ŽDO GUO</item>
      <item>FINA</item>
    </izvorni_sadrzaj>
    <derivirana_varijabla naziv="DomainObject.Predmet.OstaliListFormated_1">
      <item>Zvonimir Močilac</item>
      <item>ŽDO GUO</item>
      <item>FINA</item>
    </derivirana_varijabla>
  </DomainObject.Predmet.OstaliListFormated>
  <DomainObject.Predmet.OstaliListFormatedOIB>
    <izvorni_sadrzaj>
      <item>Zvonimir Močilac, OIB 95935171001</item>
      <item>ŽDO GUO, OIB 61379160880</item>
      <item>FINA, OIB 85821130368</item>
    </izvorni_sadrzaj>
    <derivirana_varijabla naziv="DomainObject.Predmet.OstaliListFormatedOIB_1">
      <item>Zvonimir Močilac, OIB 95935171001</item>
      <item>ŽDO GUO, OIB 61379160880</item>
      <item>FINA, OIB 85821130368</item>
    </derivirana_varijabla>
  </DomainObject.Predmet.OstaliListFormatedOIB>
  <DomainObject.Predmet.OstaliListFormatedWithAdress>
    <izvorni_sadrzaj>
      <item>Zvonimir Močilac, Naselje Andrije Hebranga 72, 35000 Slavonski Brod</item>
      <item>ŽDO GUO</item>
      <item>FINA</item>
    </izvorni_sadrzaj>
    <derivirana_varijabla naziv="DomainObject.Predmet.OstaliListFormatedWithAdress_1">
      <item>Zvonimir Močilac, Naselje Andrije Hebranga 72, 35000 Slavonski Brod</item>
      <item>ŽDO GUO</item>
      <item>FINA</item>
    </derivirana_varijabla>
  </DomainObject.Predmet.OstaliListFormatedWithAdress>
  <DomainObject.Predmet.OstaliListFormatedWithAdressOIB>
    <izvorni_sadrzaj>
      <item>Zvonimir Močilac, OIB 95935171001, Naselje Andrije Hebranga 72, 35000 Slavonski Brod</item>
      <item>ŽDO GUO, OIB 61379160880</item>
      <item>FINA, OIB 85821130368</item>
    </izvorni_sadrzaj>
    <derivirana_varijabla naziv="DomainObject.Predmet.OstaliListFormatedWithAdressOIB_1">
      <item>Zvonimir Močilac, OIB 95935171001, Naselje Andrije Hebranga 72, 35000 Slavonski Brod</item>
      <item>ŽDO GUO, OIB 61379160880</item>
      <item>FINA, OIB 85821130368</item>
    </derivirana_varijabla>
  </DomainObject.Predmet.OstaliListFormatedWithAdressOIB>
  <DomainObject.Predmet.OstaliListNazivFormated>
    <izvorni_sadrzaj>
      <item>Zvonimir Močilac</item>
      <item>ŽDO GUO</item>
      <item>FINA</item>
    </izvorni_sadrzaj>
    <derivirana_varijabla naziv="DomainObject.Predmet.OstaliListNazivFormated_1">
      <item>Zvonimir Močilac</item>
      <item>ŽDO GUO</item>
      <item>FINA</item>
    </derivirana_varijabla>
  </DomainObject.Predmet.OstaliListNazivFormated>
  <DomainObject.Predmet.OstaliListNazivFormatedOIB>
    <izvorni_sadrzaj>
      <item>Zvonimir Močilac, OIB 95935171001</item>
      <item>ŽDO GUO, OIB 61379160880</item>
      <item>FINA, OIB 85821130368</item>
    </izvorni_sadrzaj>
    <derivirana_varijabla naziv="DomainObject.Predmet.OstaliListNazivFormatedOIB_1">
      <item>Zvonimir Močilac, OIB 95935171001</item>
      <item>ŽDO GUO, OIB 61379160880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Branislav Madžarević</izvorni_sadrzaj>
    <derivirana_varijabla naziv="DomainObject.Predmet.StrankaIDrugi_1">Branislav Madžarević</derivirana_varijabla>
  </DomainObject.Predmet.StrankaIDrugi>
  <DomainObject.Predmet.ProtustrankaIDrugi>
    <izvorni_sadrzaj>PROFIL-PLAST d.o.o. za proizvodnju, trgovinu i usluge</izvorni_sadrzaj>
    <derivirana_varijabla naziv="DomainObject.Predmet.ProtustrankaIDrugi_1">PROFIL-PLAST d.o.o. za proizvodnju, trgovinu i usluge</derivirana_varijabla>
  </DomainObject.Predmet.ProtustrankaIDrugi>
  <DomainObject.Predmet.StrankaIDrugiAdressOIB>
    <izvorni_sadrzaj>Branislav Madžarević, OIB 08532132420, Virovitička 6, 31000 Osijek</izvorni_sadrzaj>
    <derivirana_varijabla naziv="DomainObject.Predmet.StrankaIDrugiAdressOIB_1">Branislav Madžarević, OIB 08532132420, Virovitička 6, 31000 Osijek</derivirana_varijabla>
  </DomainObject.Predmet.StrankaIDrugiAdressOIB>
  <DomainObject.Predmet.ProtustrankaIDrugiAdressOIB>
    <izvorni_sadrzaj>PROFIL-PLAST d.o.o. za proizvodnju, trgovinu i usluge, OIB 90495022799, Virovitička 6, 31000 Osijek</izvorni_sadrzaj>
    <derivirana_varijabla naziv="DomainObject.Predmet.ProtustrankaIDrugiAdressOIB_1">PROFIL-PLAST d.o.o. za proizvodnju, trgovinu i usluge, OIB 90495022799, Virovitička 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travnja 2016.</izvorni_sadrzaj>
    <derivirana_varijabla naziv="DomainObject.Predmet.OdlukaRjesenje.DatumDonosenjaOdluke_1">12. travnja 2016.</derivirana_varijabla>
  </DomainObject.Predmet.OdlukaRjesenje.DatumDonosenjaOdluke>
  <DomainObject.Predmet.OdlukaRjesenje.DatumPravomocnosti>
    <izvorni_sadrzaj>29. travnja 2016.</izvorni_sadrzaj>
    <derivirana_varijabla naziv="DomainObject.Predmet.OdlukaRjesenje.DatumPravomocnosti_1">29. travnja 2016.</derivirana_varijabla>
  </DomainObject.Predmet.OdlukaRjesenje.DatumPravomocnosti>
  <DomainObject.Predmet.OdlukaRjesenje.Oznaka>
    <izvorni_sadrzaj>St-7/2016-20</izvorni_sadrzaj>
    <derivirana_varijabla naziv="DomainObject.Predmet.OdlukaRjesenje.Oznaka_1">St-7/2016-20</derivirana_varijabla>
  </DomainObject.Predmet.OdlukaRjesenje.Oznaka>
  <DomainObject.Predmet.SudioniciListNaziv>
    <izvorni_sadrzaj>
      <item>PROFIL-PLAST d.o.o. za proizvodnju, trgovinu i usluge</item>
      <item>Branislav Madžarević</item>
      <item>Zvonimir Močilac</item>
      <item>ŽDO GUO</item>
      <item>FINA</item>
    </izvorni_sadrzaj>
    <derivirana_varijabla naziv="DomainObject.Predmet.SudioniciListNaziv_1">
      <item>PROFIL-PLAST d.o.o. za proizvodnju, trgovinu i usluge</item>
      <item>Branislav Madžarević</item>
      <item>Zvonimir Močilac</item>
      <item>ŽDO GUO</item>
      <item>FINA</item>
    </derivirana_varijabla>
  </DomainObject.Predmet.SudioniciListNaziv>
  <DomainObject.Predmet.SudioniciListAdressOIB>
    <izvorni_sadrzaj>
      <item>PROFIL-PLAST d.o.o. za proizvodnju, trgovinu i usluge, OIB 90495022799, Virovitička 6,31000 Osijek</item>
      <item>Branislav Madžarević, OIB 08532132420, Virovitička 6,31000 Osijek</item>
      <item>Zvonimir Močilac, OIB 95935171001, Naselje Andrije Hebranga 72,35000 Slavonski Brod</item>
      <item>ŽDO GUO, OIB 61379160880</item>
      <item>FINA, OIB 85821130368</item>
    </izvorni_sadrzaj>
    <derivirana_varijabla naziv="DomainObject.Predmet.SudioniciListAdressOIB_1">
      <item>PROFIL-PLAST d.o.o. za proizvodnju, trgovinu i usluge, OIB 90495022799, Virovitička 6,31000 Osijek</item>
      <item>Branislav Madžarević, OIB 08532132420, Virovitička 6,31000 Osijek</item>
      <item>Zvonimir Močilac, OIB 95935171001, Naselje Andrije Hebranga 72,35000 Slavonski Brod</item>
      <item>ŽDO GUO, OIB 61379160880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90495022799</item>
      <item>, OIB 08532132420</item>
      <item>, OIB 95935171001</item>
      <item>, OIB 61379160880</item>
      <item>, OIB 85821130368</item>
    </izvorni_sadrzaj>
    <derivirana_varijabla naziv="DomainObject.Predmet.SudioniciListNazivOIB_1">
      <item>, OIB 90495022799</item>
      <item>, OIB 08532132420</item>
      <item>, OIB 95935171001</item>
      <item>, OIB 61379160880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288</properties:Words>
  <properties:Characters>1669</properties:Characters>
  <properties:Lines>63</properties:Lines>
  <properties:Paragraphs>22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2016-10-31T07:43:00Z</dcterms:created>
  <dc:creator>banka</dc:creator>
  <cp:lastModifiedBy>Elizabeta Đeke</cp:lastModifiedBy>
  <cp:lastPrinted>2017-01-19T07:21:00Z</cp:lastPrinted>
  <dcterms:modified xmlns:xsi="http://www.w3.org/2001/XMLSchema-instance" xsi:type="dcterms:W3CDTF">2017-04-25T12:02:00Z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