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4dfc" w14:paraId="e7b4dfc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2561A3" w:rsidR="00D641D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153466">
        <w:t>11</w:t>
      </w:r>
      <w:r w:rsidR="005A2402">
        <w:t>1</w:t>
      </w:r>
      <w:r w:rsidR="003160DC">
        <w:t>4</w:t>
      </w:r>
      <w:r w:rsidR="005A374F">
        <w:t>/17-3</w:t>
      </w:r>
    </w:p>
    <w:p w:rsidRDefault="002561A3" w:rsidP="002561A3" w:rsidR="002561A3" w:rsidRPr="00CB73F9">
      <w:pPr>
        <w:ind w:hanging="720" w:left="360"/>
      </w:pP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 xml:space="preserve">Trgovački sud u Osijeku,  po sudskom savjetniku Augustinu Jalšovec 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 xml:space="preserve">za provedbu skraćenog stečajnog postupka nad dužnikom </w:t>
      </w:r>
      <w:r w:rsidR="003160DC" w:rsidRPr="003160DC">
        <w:t xml:space="preserve">ABC </w:t>
      </w:r>
      <w:proofErr w:type="spellStart"/>
      <w:r w:rsidR="003160DC" w:rsidRPr="003160DC">
        <w:t>Safety</w:t>
      </w:r>
      <w:proofErr w:type="spellEnd"/>
      <w:r w:rsidR="003160DC" w:rsidRPr="003160DC">
        <w:t xml:space="preserve"> j.d.o.o.</w:t>
      </w:r>
      <w:r w:rsidR="003160DC">
        <w:t xml:space="preserve"> za usluge,</w:t>
      </w:r>
      <w:r w:rsidR="001F4B5F">
        <w:t xml:space="preserve"> Zagreb, Ede Murtića 6,</w:t>
      </w:r>
      <w:r w:rsidR="003160DC">
        <w:t xml:space="preserve"> MBS: </w:t>
      </w:r>
      <w:r w:rsidR="003160DC" w:rsidRPr="003160DC">
        <w:t>080870426</w:t>
      </w:r>
      <w:r w:rsidR="003160DC">
        <w:t xml:space="preserve">, OIB: </w:t>
      </w:r>
      <w:r w:rsidR="003160DC" w:rsidRPr="003160DC">
        <w:t>05006541046</w:t>
      </w:r>
      <w:r w:rsidR="003160DC">
        <w:t xml:space="preserve">,  </w:t>
      </w:r>
      <w:r w:rsidR="005A374F">
        <w:t xml:space="preserve">temeljem članka 430. Stečajnog zakona (NN 71/15, dalje: SZ), dana </w:t>
      </w:r>
      <w:r w:rsidR="00E608E5">
        <w:t xml:space="preserve">31. srpnja </w:t>
      </w:r>
      <w:r w:rsidR="005A374F">
        <w:t xml:space="preserve"> 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2F1CAE">
        <w:rPr>
          <w:bCs/>
        </w:rPr>
        <w:t xml:space="preserve"> </w:t>
      </w:r>
      <w:r w:rsidR="002F1CAE">
        <w:t xml:space="preserve">ABC </w:t>
      </w:r>
      <w:proofErr w:type="spellStart"/>
      <w:r w:rsidR="002F1CAE">
        <w:t>Safety</w:t>
      </w:r>
      <w:proofErr w:type="spellEnd"/>
      <w:r w:rsidR="002F1CAE">
        <w:t xml:space="preserve"> j.d.o.o. za usluge,</w:t>
      </w:r>
      <w:r w:rsidR="001F4B5F">
        <w:t xml:space="preserve"> Zagreb, Ede </w:t>
      </w:r>
      <w:proofErr w:type="spellStart"/>
      <w:r w:rsidR="001F4B5F">
        <w:t>Mutrića</w:t>
      </w:r>
      <w:proofErr w:type="spellEnd"/>
      <w:r w:rsidR="001F4B5F">
        <w:t xml:space="preserve"> 6,</w:t>
      </w:r>
      <w:r w:rsidR="002F1CAE">
        <w:t xml:space="preserve"> MBS: 080870426, OIB: 05006541046, </w:t>
      </w:r>
      <w:r>
        <w:t xml:space="preserve">na temelju neizvršenih osnova za plaćanje iznosi </w:t>
      </w:r>
      <w:r w:rsidR="002F1CAE">
        <w:t xml:space="preserve">23.380,37 </w:t>
      </w:r>
      <w:r w:rsidR="0081172A">
        <w:t xml:space="preserve"> kn. </w:t>
      </w:r>
      <w:r w:rsidR="00ED0810">
        <w:t xml:space="preserve">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3C22D5">
        <w:t xml:space="preserve">Silvio Matanović, OIB 78254816671, Zagreb, </w:t>
      </w:r>
      <w:proofErr w:type="spellStart"/>
      <w:r w:rsidR="003C22D5">
        <w:t>Bijenički</w:t>
      </w:r>
      <w:proofErr w:type="spellEnd"/>
      <w:r w:rsidR="003C22D5">
        <w:t xml:space="preserve"> ogranak III 11A</w:t>
      </w:r>
      <w:r w:rsidR="001B3FAB" w:rsidRPr="001B3FAB">
        <w:t xml:space="preserve"> </w:t>
      </w:r>
      <w:r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7B032E">
        <w:t>11</w:t>
      </w:r>
      <w:r w:rsidR="004356A1">
        <w:t>1</w:t>
      </w:r>
      <w:r w:rsidR="003C22D5">
        <w:t>4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>U Osijeku 3</w:t>
      </w:r>
      <w:r w:rsidR="00E608E5">
        <w:t xml:space="preserve">1. srpnja 2017.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4B5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3FAB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B5F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1A3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1656"/>
    <w:rsid w:val="002F1CAE"/>
    <w:rsid w:val="002F4AAF"/>
    <w:rsid w:val="002F4D73"/>
    <w:rsid w:val="002F54BC"/>
    <w:rsid w:val="002F5C82"/>
    <w:rsid w:val="002F66FE"/>
    <w:rsid w:val="00302679"/>
    <w:rsid w:val="003031FA"/>
    <w:rsid w:val="00304DA4"/>
    <w:rsid w:val="003160DC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4EC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C22D5"/>
    <w:rsid w:val="003D02B1"/>
    <w:rsid w:val="003D05D8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56A1"/>
    <w:rsid w:val="00436570"/>
    <w:rsid w:val="00437146"/>
    <w:rsid w:val="0044330E"/>
    <w:rsid w:val="00443F69"/>
    <w:rsid w:val="00444BD2"/>
    <w:rsid w:val="004534DC"/>
    <w:rsid w:val="004638F5"/>
    <w:rsid w:val="0046632E"/>
    <w:rsid w:val="00467F32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2D45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5E5"/>
    <w:rsid w:val="005868D0"/>
    <w:rsid w:val="00587092"/>
    <w:rsid w:val="00592B9F"/>
    <w:rsid w:val="005931E7"/>
    <w:rsid w:val="0059490E"/>
    <w:rsid w:val="00595550"/>
    <w:rsid w:val="005A2402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56A07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172A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44A7B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7DB1"/>
    <w:rsid w:val="00D64021"/>
    <w:rsid w:val="00D641DA"/>
    <w:rsid w:val="00D673ED"/>
    <w:rsid w:val="00D70A36"/>
    <w:rsid w:val="00D71C29"/>
    <w:rsid w:val="00D735C8"/>
    <w:rsid w:val="00D74474"/>
    <w:rsid w:val="00D745AC"/>
    <w:rsid w:val="00D77EA4"/>
    <w:rsid w:val="00D80C2F"/>
    <w:rsid w:val="00D81B0E"/>
    <w:rsid w:val="00D8378F"/>
    <w:rsid w:val="00D86193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0419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130A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50C4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50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0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0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0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0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5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0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0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0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0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St-1114/2017-3</izvorni_sadrzaj>
    <derivirana_varijabla naziv="DomainObject.Oznaka_1">St-1114/2017-3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St-1114/2017</izvorni_sadrzaj>
    <derivirana_varijabla naziv="DomainObject.Predmet.OznakaBroj_1">St-1114/2017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ABC Safety j.d.o.o.</izvorni_sadrzaj>
    <derivirana_varijabla naziv="DomainObject.Predmet.ProtustrankaFormated_1">  ABC Safety j.d.o.o.</derivirana_varijabla>
  </DomainObject.Predmet.ProtustrankaFormated>
  <DomainObject.Predmet.ProtustrankaFormatedOIB>
    <izvorni_sadrzaj>  ABC Safety j.d.o.o., OIB 05006541046</izvorni_sadrzaj>
    <derivirana_varijabla naziv="DomainObject.Predmet.ProtustrankaFormatedOIB_1">  ABC Safety j.d.o.o., OIB 05006541046</derivirana_varijabla>
  </DomainObject.Predmet.ProtustrankaFormatedOIB>
  <DomainObject.Predmet.ProtustrankaFormatedWithAdress>
    <izvorni_sadrzaj> ABC Safety j.d.o.o., Ede Murtića 6, 10000 Zagreb</izvorni_sadrzaj>
    <derivirana_varijabla naziv="DomainObject.Predmet.ProtustrankaFormatedWithAdress_1"> ABC Safety j.d.o.o., Ede Murtića 6, 10000 Zagreb</derivirana_varijabla>
  </DomainObject.Predmet.ProtustrankaFormatedWithAdress>
  <DomainObject.Predmet.ProtustrankaFormatedWithAdressOIB>
    <izvorni_sadrzaj> ABC Safety j.d.o.o., OIB 05006541046, Ede Murtića 6, 10000 Zagreb</izvorni_sadrzaj>
    <derivirana_varijabla naziv="DomainObject.Predmet.ProtustrankaFormatedWithAdressOIB_1"> ABC Safety j.d.o.o., OIB 05006541046, Ede Murtića 6, 10000 Zagreb</derivirana_varijabla>
  </DomainObject.Predmet.ProtustrankaFormatedWithAdressOIB>
  <DomainObject.Predmet.ProtustrankaWithAdress>
    <izvorni_sadrzaj>ABC Safety j.d.o.o. Ede Murtića 6, 10000 Zagreb</izvorni_sadrzaj>
    <derivirana_varijabla naziv="DomainObject.Predmet.ProtustrankaWithAdress_1">ABC Safety j.d.o.o. Ede Murtića 6, 10000 Zagreb</derivirana_varijabla>
  </DomainObject.Predmet.ProtustrankaWithAdress>
  <DomainObject.Predmet.ProtustrankaWithAdressOIB>
    <izvorni_sadrzaj>ABC Safety j.d.o.o., OIB 05006541046, Ede Murtića 6, 10000 Zagreb</izvorni_sadrzaj>
    <derivirana_varijabla naziv="DomainObject.Predmet.ProtustrankaWithAdressOIB_1">ABC Safety j.d.o.o., OIB 05006541046, Ede Murtića 6, 10000 Zagreb</derivirana_varijabla>
  </DomainObject.Predmet.ProtustrankaWithAdressOIB>
  <DomainObject.Predmet.ProtustrankaNazivFormated>
    <izvorni_sadrzaj>ABC Safety j.d.o.o.</izvorni_sadrzaj>
    <derivirana_varijabla naziv="DomainObject.Predmet.ProtustrankaNazivFormated_1">ABC Safety j.d.o.o.</derivirana_varijabla>
  </DomainObject.Predmet.ProtustrankaNazivFormated>
  <DomainObject.Predmet.ProtustrankaNazivFormatedOIB>
    <izvorni_sadrzaj>ABC Safety j.d.o.o., OIB 05006541046</izvorni_sadrzaj>
    <derivirana_varijabla naziv="DomainObject.Predmet.ProtustrankaNazivFormatedOIB_1">ABC Safety j.d.o.o., OIB 05006541046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ABC Safety j.d.o.o.</item>
    </izvorni_sadrzaj>
    <derivirana_varijabla naziv="DomainObject.Predmet.ProtuStrankaListFormated_1">
      <item>ABC Safety j.d.o.o.</item>
    </derivirana_varijabla>
  </DomainObject.Predmet.ProtuStrankaListFormated>
  <DomainObject.Predmet.ProtuStrankaListFormatedOIB>
    <izvorni_sadrzaj>
      <item>ABC Safety j.d.o.o., OIB 05006541046</item>
    </izvorni_sadrzaj>
    <derivirana_varijabla naziv="DomainObject.Predmet.ProtuStrankaListFormatedOIB_1">
      <item>ABC Safety j.d.o.o., OIB 05006541046</item>
    </derivirana_varijabla>
  </DomainObject.Predmet.ProtuStrankaListFormatedOIB>
  <DomainObject.Predmet.ProtuStrankaListFormatedWithAdress>
    <izvorni_sadrzaj>
      <item>ABC Safety j.d.o.o., Ede Murtića 6, 10000 Zagreb</item>
    </izvorni_sadrzaj>
    <derivirana_varijabla naziv="DomainObject.Predmet.ProtuStrankaListFormatedWithAdress_1">
      <item>ABC Safety j.d.o.o., Ede Murtića 6, 10000 Zagreb</item>
    </derivirana_varijabla>
  </DomainObject.Predmet.ProtuStrankaListFormatedWithAdress>
  <DomainObject.Predmet.ProtuStrankaListFormatedWithAdressOIB>
    <izvorni_sadrzaj>
      <item>ABC Safety j.d.o.o., OIB 05006541046, Ede Murtića 6, 10000 Zagreb</item>
    </izvorni_sadrzaj>
    <derivirana_varijabla naziv="DomainObject.Predmet.ProtuStrankaListFormatedWithAdressOIB_1">
      <item>ABC Safety j.d.o.o., OIB 05006541046, Ede Murtića 6, 10000 Zagreb</item>
    </derivirana_varijabla>
  </DomainObject.Predmet.ProtuStrankaListFormatedWithAdressOIB>
  <DomainObject.Predmet.ProtuStrankaListNazivFormated>
    <izvorni_sadrzaj>
      <item>ABC Safety j.d.o.o.</item>
    </izvorni_sadrzaj>
    <derivirana_varijabla naziv="DomainObject.Predmet.ProtuStrankaListNazivFormated_1">
      <item>ABC Safety j.d.o.o.</item>
    </derivirana_varijabla>
  </DomainObject.Predmet.ProtuStrankaListNazivFormated>
  <DomainObject.Predmet.ProtuStrankaListNazivFormatedOIB>
    <izvorni_sadrzaj>
      <item>ABC Safety j.d.o.o., OIB 05006541046</item>
    </izvorni_sadrzaj>
    <derivirana_varijabla naziv="DomainObject.Predmet.ProtuStrankaListNazivFormatedOIB_1">
      <item>ABC Safety j.d.o.o., OIB 05006541046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>St-1114/2017-3</izvorni_sadrzaj>
    <derivirana_varijabla naziv="DomainObject.PoslovniBrojDokumenta_1">St-1114/2017-3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ABC Safety j.d.o.o.</izvorni_sadrzaj>
    <derivirana_varijabla naziv="DomainObject.Predmet.ProtustrankaIDrugi_1">ABC Safety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ABC Safety j.d.o.o., OIB 05006541046, Ede Murtića 6, 10000 Zagreb</izvorni_sadrzaj>
    <derivirana_varijabla naziv="DomainObject.Predmet.ProtustrankaIDrugiAdressOIB_1">ABC Safety j.d.o.o., OIB 05006541046, Ede Murtića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ABC Safety j.d.o.o.</item>
      <item>FINA Regionalni centar Zagreb</item>
    </izvorni_sadrzaj>
    <derivirana_varijabla naziv="DomainObject.Predmet.SudioniciListNaziv_1">
      <item>ABC Safety j.d.o.o.</item>
      <item>FINA Regionalni centar Zagreb</item>
    </derivirana_varijabla>
  </DomainObject.Predmet.SudioniciListNaziv>
  <DomainObject.Predmet.SudioniciListAdressOIB>
    <izvorni_sadrzaj>
      <item>ABC Safety j.d.o.o., OIB 05006541046, Ede Murtića 6,10000 Zagreb</item>
      <item>FINA Regionalni centar Zagreb, OIB 85821130368, Trg svibanjskih žrtava 1995. 1,10000 Zagreb</item>
    </izvorni_sadrzaj>
    <derivirana_varijabla naziv="DomainObject.Predmet.SudioniciListAdressOIB_1">
      <item>ABC Safety j.d.o.o., OIB 05006541046, Ede Murtića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05006541046</item>
      <item>, OIB 85821130368</item>
    </izvorni_sadrzaj>
    <derivirana_varijabla naziv="DomainObject.Predmet.SudioniciListNazivOIB_1">
      <item>, OIB 05006541046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FBA606-6B27-4B08-80A7-7D41B9E113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2126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2017-07-31T09:17:00Z</dcterms:created>
  <dc:creator>Korisnik</dc:creator>
  <cp:lastModifiedBy>Sanja Ban</cp:lastModifiedBy>
  <cp:lastPrinted>2017-07-31T10:19:00Z</cp:lastPrinted>
  <dcterms:modified xmlns:xsi="http://www.w3.org/2001/XMLSchema-instance" xsi:type="dcterms:W3CDTF">2017-07-31T10:19:00Z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St-1114/2017-3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