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f3e27" w14:paraId="6bf3e27" w:rsidRDefault="00091651" w:rsidP="00974BE9" w:rsidR="001F69A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915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7561" w:rsidP="001F69A3" w:rsidR="001F69A3">
      <w:pPr>
        <w:jc w:val="both"/>
      </w:pPr>
      <w:r>
        <w:t>Republika Hrvatska</w:t>
      </w:r>
    </w:p>
    <w:p w:rsidRDefault="00F27561" w:rsidP="001F69A3" w:rsidR="001F69A3">
      <w:pPr>
        <w:jc w:val="both"/>
      </w:pPr>
      <w:r>
        <w:t>Trgovački sud u Osijeku</w:t>
      </w:r>
    </w:p>
    <w:p w:rsidRDefault="00F27561" w:rsidP="001F69A3" w:rsidR="001F69A3">
      <w:pPr>
        <w:jc w:val="both"/>
      </w:pPr>
      <w:r>
        <w:t>Stalna služba u Slavonskom Brodu</w:t>
      </w:r>
    </w:p>
    <w:p w:rsidRDefault="001F69A3" w:rsidP="001F69A3" w:rsidR="001F69A3">
      <w:pPr>
        <w:jc w:val="both"/>
      </w:pPr>
      <w:r>
        <w:t>Trg pobjede 13</w:t>
      </w:r>
    </w:p>
    <w:p w:rsidRDefault="001F69A3" w:rsidP="001F69A3" w:rsidR="001F69A3">
      <w:pPr>
        <w:jc w:val="both"/>
      </w:pPr>
      <w:r>
        <w:t>35 000 Slavonski Brod</w:t>
      </w:r>
    </w:p>
    <w:p w:rsidRDefault="00567FD6" w:rsidP="002308E3" w:rsidR="00863F74">
      <w:pPr>
        <w:jc w:val="right"/>
      </w:pPr>
      <w:r w:rsidRPr="00567FD6">
        <w:rPr>
          <w:b/>
        </w:rPr>
        <w:t>Broj:  1/St-</w:t>
      </w:r>
      <w:r w:rsidR="00DA4F81">
        <w:rPr>
          <w:b/>
        </w:rPr>
        <w:t>224/2014-</w:t>
      </w:r>
      <w:r w:rsidR="00020CEF">
        <w:rPr>
          <w:b/>
        </w:rPr>
        <w:t>119</w:t>
      </w:r>
    </w:p>
    <w:p w:rsidRDefault="00050FFD" w:rsidP="001A5CCA" w:rsidR="001F69A3">
      <w:pPr>
        <w:jc w:val="center"/>
      </w:pPr>
      <w:r>
        <w:t>Z A K L J U Č A K</w:t>
      </w:r>
    </w:p>
    <w:p w:rsidRDefault="001F69A3" w:rsidP="001F69A3" w:rsidR="001F69A3">
      <w:pPr>
        <w:jc w:val="both"/>
      </w:pPr>
    </w:p>
    <w:p w:rsidRDefault="0030759D" w:rsidP="0030759D" w:rsidR="0030759D">
      <w:pPr>
        <w:ind w:firstLine="708"/>
        <w:jc w:val="both"/>
      </w:pPr>
      <w:r>
        <w:t>TRGOVAČKI SUD U OSIJEKU, STALNA SLUŽBA U SLAVONSKOM BRODU, po stečajnoj sutkinji Vesni Vukelić, u stečajnom postupku koji se vodi nad dužnikom EKO SLAVONIJA d.o.o. u stečaju Slavonski Brod, Sjeverna vezna cesta bb, OIB 94762402535,</w:t>
      </w:r>
      <w:r>
        <w:rPr>
          <w:color w:val="000000"/>
        </w:rPr>
        <w:t xml:space="preserve"> dana</w:t>
      </w:r>
      <w:r w:rsidR="00F000CC">
        <w:t xml:space="preserve"> </w:t>
      </w:r>
      <w:r w:rsidR="00950D8E">
        <w:t>05</w:t>
      </w:r>
      <w:r w:rsidR="003F3ABF">
        <w:t>. prosinca</w:t>
      </w:r>
      <w:r>
        <w:t xml:space="preserve"> 2018.</w:t>
      </w:r>
    </w:p>
    <w:p w:rsidRDefault="0030759D" w:rsidP="0099268D" w:rsidR="00050FFD">
      <w:pPr>
        <w:ind w:firstLine="708"/>
        <w:jc w:val="both"/>
      </w:pPr>
      <w:r>
        <w:t xml:space="preserve"> </w:t>
      </w:r>
    </w:p>
    <w:p w:rsidRDefault="001F69A3" w:rsidP="001A5CCA" w:rsidR="00863F74">
      <w:pPr>
        <w:jc w:val="center"/>
      </w:pPr>
      <w:r>
        <w:t>z a k l j u č i o   j e</w:t>
      </w:r>
    </w:p>
    <w:p w:rsidRDefault="001F69A3" w:rsidP="001F69A3" w:rsidR="001F69A3">
      <w:pPr>
        <w:jc w:val="both"/>
      </w:pPr>
    </w:p>
    <w:p w:rsidRDefault="004D2983" w:rsidP="00FC0573" w:rsidR="00DE0186">
      <w:pPr>
        <w:tabs>
          <w:tab w:pos="720" w:val="left"/>
        </w:tabs>
        <w:jc w:val="both"/>
        <w:rPr>
          <w:b/>
        </w:rPr>
      </w:pPr>
      <w:r>
        <w:tab/>
      </w:r>
      <w:r w:rsidR="00C637D1" w:rsidRPr="00AE4823">
        <w:rPr>
          <w:b/>
        </w:rPr>
        <w:t>I –</w:t>
      </w:r>
      <w:r w:rsidR="00C637D1" w:rsidRPr="00AE4823">
        <w:t xml:space="preserve"> </w:t>
      </w:r>
      <w:r w:rsidR="00FC0573">
        <w:t>Nalaže se Financijskoj agenciji</w:t>
      </w:r>
      <w:r w:rsidR="00926618">
        <w:t xml:space="preserve"> odmah bez odgode,</w:t>
      </w:r>
      <w:r w:rsidR="00FC0573">
        <w:t xml:space="preserve"> </w:t>
      </w:r>
      <w:r w:rsidR="00650EBE">
        <w:t>iznos</w:t>
      </w:r>
      <w:r w:rsidR="003F3ABF">
        <w:t>e</w:t>
      </w:r>
      <w:r w:rsidR="00650EBE">
        <w:t xml:space="preserve"> jamčevine od </w:t>
      </w:r>
      <w:r w:rsidR="003F3ABF">
        <w:t xml:space="preserve">po </w:t>
      </w:r>
      <w:r w:rsidR="003F3ABF">
        <w:rPr>
          <w:b/>
        </w:rPr>
        <w:t>1.716,66</w:t>
      </w:r>
      <w:r w:rsidR="00650EBE" w:rsidRPr="00650EBE">
        <w:rPr>
          <w:b/>
        </w:rPr>
        <w:t xml:space="preserve"> kn</w:t>
      </w:r>
      <w:r w:rsidR="00650EBE">
        <w:t xml:space="preserve"> </w:t>
      </w:r>
      <w:r w:rsidR="003F3ABF">
        <w:t xml:space="preserve">koje su </w:t>
      </w:r>
      <w:r w:rsidR="00650EBE">
        <w:t>uplaćen</w:t>
      </w:r>
      <w:r w:rsidR="003F3ABF">
        <w:t>e</w:t>
      </w:r>
      <w:r w:rsidR="00650EBE">
        <w:t xml:space="preserve"> </w:t>
      </w:r>
      <w:r w:rsidR="0030736C">
        <w:t>radi sudjelovanja u elektron</w:t>
      </w:r>
      <w:r w:rsidR="003F3ABF">
        <w:t>ičkoj javnoj dražbi,</w:t>
      </w:r>
      <w:r w:rsidR="0030736C">
        <w:t xml:space="preserve"> identifikator nadmetanja: </w:t>
      </w:r>
      <w:r w:rsidR="00BD2038">
        <w:t>10919</w:t>
      </w:r>
      <w:r w:rsidR="0030736C">
        <w:t>,</w:t>
      </w:r>
      <w:r w:rsidR="003F3ABF">
        <w:t xml:space="preserve"> na račun A</w:t>
      </w:r>
      <w:r w:rsidR="00D4696F">
        <w:t>gencije za uplatu jamčevine br. IBAN HR</w:t>
      </w:r>
      <w:r w:rsidR="00B538E7">
        <w:t xml:space="preserve">3323900011300028779 </w:t>
      </w:r>
      <w:r w:rsidR="00926618">
        <w:t xml:space="preserve">prenijeti u korist računa </w:t>
      </w:r>
      <w:r w:rsidR="00B32E9F" w:rsidRPr="00B32E9F">
        <w:t>sljedećih uplatitelja</w:t>
      </w:r>
      <w:r w:rsidR="00B32E9F">
        <w:rPr>
          <w:b/>
        </w:rPr>
        <w:t>:</w:t>
      </w:r>
    </w:p>
    <w:p w:rsidRDefault="00B32E9F" w:rsidP="00FC0573" w:rsidR="00B32E9F">
      <w:pPr>
        <w:tabs>
          <w:tab w:pos="720" w:val="left"/>
        </w:tabs>
        <w:jc w:val="both"/>
        <w:rPr>
          <w:b/>
        </w:rPr>
      </w:pPr>
      <w:r>
        <w:rPr>
          <w:b/>
        </w:rPr>
        <w:tab/>
        <w:t>1. GORDANA BOLJKOVAC, Bolnička cesta 97, Zagreb, OIB 45704899632</w:t>
      </w:r>
    </w:p>
    <w:p w:rsidRDefault="00B32E9F" w:rsidP="00FC0573" w:rsidR="00B32E9F">
      <w:pPr>
        <w:tabs>
          <w:tab w:pos="720" w:val="left"/>
        </w:tabs>
        <w:jc w:val="both"/>
        <w:rPr>
          <w:b/>
        </w:rPr>
      </w:pPr>
      <w:r>
        <w:rPr>
          <w:b/>
        </w:rPr>
        <w:tab/>
        <w:t>2. ROBERT MARINIĆ, Motajićka 1, Zagreb, OIB 82630427713</w:t>
      </w:r>
    </w:p>
    <w:p w:rsidRDefault="00B32E9F" w:rsidP="00FC0573" w:rsidR="00B32E9F">
      <w:pPr>
        <w:tabs>
          <w:tab w:pos="720" w:val="left"/>
        </w:tabs>
        <w:jc w:val="both"/>
        <w:rPr>
          <w:b/>
        </w:rPr>
      </w:pPr>
      <w:r>
        <w:rPr>
          <w:b/>
        </w:rPr>
        <w:tab/>
        <w:t>3. KORNELIJA VERŠEC, Dr. Mije Pupeka 23, Virovitica, OIB 37245707011</w:t>
      </w:r>
    </w:p>
    <w:p w:rsidRDefault="00B32E9F" w:rsidP="00FC0573" w:rsidR="00B32E9F">
      <w:pPr>
        <w:tabs>
          <w:tab w:pos="720" w:val="left"/>
        </w:tabs>
        <w:jc w:val="both"/>
        <w:rPr>
          <w:b/>
        </w:rPr>
      </w:pPr>
      <w:r>
        <w:rPr>
          <w:b/>
        </w:rPr>
        <w:tab/>
        <w:t xml:space="preserve">4. </w:t>
      </w:r>
      <w:r w:rsidR="009F5DC2">
        <w:rPr>
          <w:b/>
        </w:rPr>
        <w:t>MIRO PITINAC, Vukovarska 10, Osijek, OIB 40608374470</w:t>
      </w:r>
    </w:p>
    <w:p w:rsidRDefault="009F5DC2" w:rsidP="00FC0573" w:rsidR="009F5DC2">
      <w:pPr>
        <w:tabs>
          <w:tab w:pos="720" w:val="left"/>
        </w:tabs>
        <w:jc w:val="both"/>
        <w:rPr>
          <w:b/>
        </w:rPr>
      </w:pPr>
      <w:r>
        <w:rPr>
          <w:b/>
        </w:rPr>
        <w:tab/>
        <w:t>5. ANA JOZIĆ, Radovanje 41, Radovanje, OIB 29991468655</w:t>
      </w:r>
    </w:p>
    <w:p w:rsidRDefault="009F5DC2" w:rsidP="00FC0573" w:rsidR="009F5DC2">
      <w:pPr>
        <w:tabs>
          <w:tab w:pos="720" w:val="left"/>
        </w:tabs>
        <w:jc w:val="both"/>
        <w:rPr>
          <w:b/>
        </w:rPr>
      </w:pPr>
      <w:r>
        <w:rPr>
          <w:b/>
        </w:rPr>
        <w:tab/>
        <w:t>6. MLADEN DUJMOVIĆ, Augusta Šenoe 7, Đakovo, OIB 45208792213</w:t>
      </w:r>
    </w:p>
    <w:p w:rsidRDefault="009F5DC2" w:rsidP="00FC0573" w:rsidR="009F5DC2">
      <w:pPr>
        <w:tabs>
          <w:tab w:pos="720" w:val="left"/>
        </w:tabs>
        <w:jc w:val="both"/>
        <w:rPr>
          <w:b/>
        </w:rPr>
      </w:pPr>
      <w:r>
        <w:rPr>
          <w:b/>
        </w:rPr>
        <w:tab/>
      </w:r>
    </w:p>
    <w:p w:rsidRDefault="009F5DC2" w:rsidP="00FC0573" w:rsidR="009F5DC2">
      <w:pPr>
        <w:tabs>
          <w:tab w:pos="720" w:val="left"/>
        </w:tabs>
        <w:jc w:val="both"/>
        <w:rPr>
          <w:b/>
        </w:rPr>
      </w:pPr>
    </w:p>
    <w:p w:rsidRDefault="009F5DC2" w:rsidP="00FC0573" w:rsidR="009F5DC2" w:rsidRPr="00260497">
      <w:pPr>
        <w:tabs>
          <w:tab w:pos="720" w:val="left"/>
        </w:tabs>
        <w:jc w:val="both"/>
      </w:pPr>
      <w:r>
        <w:rPr>
          <w:b/>
        </w:rPr>
        <w:tab/>
        <w:t xml:space="preserve">II – </w:t>
      </w:r>
      <w:r w:rsidRPr="009F5DC2">
        <w:t xml:space="preserve">Uplaćeni iznosi jamčevina imaju se vratiti uplatiteljima </w:t>
      </w:r>
      <w:r w:rsidR="00950D8E" w:rsidRPr="009F5DC2">
        <w:t xml:space="preserve">navedenim </w:t>
      </w:r>
      <w:r w:rsidR="00950D8E">
        <w:t xml:space="preserve"> u točki I izreke, </w:t>
      </w:r>
      <w:r w:rsidRPr="009F5DC2">
        <w:t>na ra</w:t>
      </w:r>
      <w:r>
        <w:t xml:space="preserve">čune </w:t>
      </w:r>
      <w:r w:rsidR="00756258">
        <w:t xml:space="preserve">koji su navedeni u </w:t>
      </w:r>
      <w:r w:rsidR="005E626E">
        <w:t>njihovim prijavama</w:t>
      </w:r>
      <w:r w:rsidR="00756258">
        <w:t xml:space="preserve"> za sudjelovanje u elektroničkoj dražbi ID nadmetanja 10919.</w:t>
      </w:r>
    </w:p>
    <w:p w:rsidRDefault="00B538E7" w:rsidP="00FC0573" w:rsidR="00B538E7">
      <w:pPr>
        <w:tabs>
          <w:tab w:pos="720" w:val="left"/>
        </w:tabs>
        <w:jc w:val="both"/>
      </w:pPr>
      <w:r>
        <w:tab/>
      </w:r>
    </w:p>
    <w:p w:rsidRDefault="00B538E7" w:rsidP="00B538E7" w:rsidR="00863F74">
      <w:pPr>
        <w:tabs>
          <w:tab w:pos="720" w:val="left"/>
        </w:tabs>
        <w:jc w:val="center"/>
      </w:pPr>
      <w:r>
        <w:t>Obrazloženje</w:t>
      </w:r>
    </w:p>
    <w:p w:rsidRDefault="00E504C0" w:rsidP="00B538E7" w:rsidR="00E504C0">
      <w:pPr>
        <w:tabs>
          <w:tab w:pos="720" w:val="left"/>
        </w:tabs>
        <w:jc w:val="center"/>
      </w:pPr>
    </w:p>
    <w:p w:rsidRDefault="00B538E7" w:rsidP="00FC0573" w:rsidR="00B538E7">
      <w:pPr>
        <w:tabs>
          <w:tab w:pos="720" w:val="left"/>
        </w:tabs>
        <w:jc w:val="both"/>
      </w:pPr>
    </w:p>
    <w:p w:rsidRDefault="00B538E7" w:rsidP="00FC0573" w:rsidR="00854517">
      <w:pPr>
        <w:tabs>
          <w:tab w:pos="720" w:val="left"/>
        </w:tabs>
        <w:jc w:val="both"/>
      </w:pPr>
      <w:r>
        <w:tab/>
        <w:t xml:space="preserve">U postupku prodaje nekretnina elektroničkom javnom dražbom u </w:t>
      </w:r>
      <w:r w:rsidR="00E56918">
        <w:t>stečajnom predmetu</w:t>
      </w:r>
      <w:r>
        <w:t xml:space="preserve"> </w:t>
      </w:r>
      <w:r w:rsidR="00E56918">
        <w:t>dužnika</w:t>
      </w:r>
      <w:r>
        <w:t xml:space="preserve"> </w:t>
      </w:r>
      <w:r w:rsidR="0084077F">
        <w:t>EKO SLAVONIJA d.o.o. u stečaju Slavonski Brod, Sjeverna vezna cesta bb, OIB 94762402535</w:t>
      </w:r>
      <w:r w:rsidRPr="007317C3">
        <w:t>,</w:t>
      </w:r>
      <w:r>
        <w:t xml:space="preserve"> </w:t>
      </w:r>
      <w:r w:rsidR="00854517">
        <w:t xml:space="preserve">Financijska agencija dostavila je izvještaj o provedenoj elektroničkoj javnoj dražbi iz kojeg proizlazi da su osobe navedene u točki I ovog rješenja izvršile uplatu jamčevine u iznosu </w:t>
      </w:r>
      <w:r w:rsidR="00337FA2">
        <w:t xml:space="preserve">svaki </w:t>
      </w:r>
      <w:r w:rsidR="00854517">
        <w:t xml:space="preserve">od po 1.716,66 kn </w:t>
      </w:r>
      <w:r w:rsidR="00337FA2">
        <w:t>za ID nadmetanja 19019, a kako</w:t>
      </w:r>
      <w:r w:rsidR="00854517">
        <w:t xml:space="preserve"> njihove ponude </w:t>
      </w:r>
    </w:p>
    <w:p w:rsidRDefault="008A18BA" w:rsidP="00FC0573" w:rsidR="004B526F">
      <w:pPr>
        <w:tabs>
          <w:tab w:pos="720" w:val="left"/>
        </w:tabs>
        <w:jc w:val="both"/>
      </w:pPr>
      <w:r>
        <w:t>nisu prihvaćene</w:t>
      </w:r>
      <w:r w:rsidR="00AD51B5">
        <w:t xml:space="preserve">, </w:t>
      </w:r>
      <w:r w:rsidR="004E5AB8">
        <w:t>a</w:t>
      </w:r>
      <w:r w:rsidR="00B32CD5">
        <w:t xml:space="preserve"> sredstva </w:t>
      </w:r>
      <w:r w:rsidR="004E5AB8">
        <w:t xml:space="preserve">se </w:t>
      </w:r>
      <w:r w:rsidR="00B32CD5">
        <w:t>i dalje nalaze na posebnom računu Agencije, to je valjalo odlučiti da se uplaćeni iznos</w:t>
      </w:r>
      <w:r w:rsidR="00E504C0">
        <w:t>i</w:t>
      </w:r>
      <w:r w:rsidR="00B32CD5">
        <w:t xml:space="preserve"> vrat</w:t>
      </w:r>
      <w:r w:rsidR="00E504C0">
        <w:t>e</w:t>
      </w:r>
      <w:r w:rsidR="00B32CD5">
        <w:t xml:space="preserve"> </w:t>
      </w:r>
      <w:r w:rsidR="00EF7FF2">
        <w:t>na r</w:t>
      </w:r>
      <w:r w:rsidR="00780F7F">
        <w:t xml:space="preserve">ačun s kojeg su uplate izvršene, zbog čega je </w:t>
      </w:r>
      <w:r w:rsidR="00B32CD5">
        <w:t xml:space="preserve">riješeno kao u izreci ovog zaključka na temelju čl. </w:t>
      </w:r>
      <w:r w:rsidR="00974BE9">
        <w:t xml:space="preserve">132e st 4 Ovršnog zakona (NN br. 112/12, </w:t>
      </w:r>
      <w:r w:rsidR="00974BE9">
        <w:rPr>
          <w:color w:val="000000"/>
        </w:rPr>
        <w:t xml:space="preserve">25/13, 93/14, 55/16, 73/17) </w:t>
      </w:r>
      <w:r w:rsidR="00974BE9">
        <w:t>u svezi čl. 13 Pravilnika o načinu i postupku provedbe prodaje nekretnina i pokretnina u ovršnom postupku (NN br. 156/14).</w:t>
      </w:r>
    </w:p>
    <w:p w:rsidRDefault="004B526F" w:rsidP="00FC0573" w:rsidR="00863F74">
      <w:pPr>
        <w:tabs>
          <w:tab w:pos="720" w:val="left"/>
        </w:tabs>
        <w:jc w:val="both"/>
      </w:pPr>
      <w:r>
        <w:tab/>
      </w:r>
    </w:p>
    <w:p w:rsidRDefault="00567FD6" w:rsidP="002308E3" w:rsidR="00863F74">
      <w:pPr>
        <w:jc w:val="center"/>
      </w:pPr>
      <w:r>
        <w:t xml:space="preserve"> </w:t>
      </w:r>
      <w:r w:rsidR="007268E8">
        <w:t xml:space="preserve">U </w:t>
      </w:r>
      <w:r>
        <w:t>Slavonskom</w:t>
      </w:r>
      <w:r w:rsidR="00D234A0">
        <w:t xml:space="preserve"> Brodu </w:t>
      </w:r>
      <w:r w:rsidR="00C637D1">
        <w:t xml:space="preserve"> </w:t>
      </w:r>
      <w:r w:rsidR="00D234A0">
        <w:t>05</w:t>
      </w:r>
      <w:r w:rsidR="00337FA2">
        <w:t>. prosinca</w:t>
      </w:r>
      <w:r w:rsidR="000214DC">
        <w:t xml:space="preserve"> 2018.</w:t>
      </w:r>
    </w:p>
    <w:p w:rsidRDefault="007268E8" w:rsidP="002308E3" w:rsidR="007268E8">
      <w:pPr>
        <w:jc w:val="center"/>
      </w:pP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</w:t>
      </w:r>
      <w:r w:rsidR="00DD4C50">
        <w:t xml:space="preserve">                    </w:t>
      </w:r>
      <w:r w:rsidR="000A7EC9">
        <w:t xml:space="preserve"> </w:t>
      </w:r>
      <w:r w:rsidR="00DD4C50">
        <w:t>STEČAJNA SUTKINJA</w:t>
      </w:r>
      <w:r>
        <w:t>:</w:t>
      </w:r>
    </w:p>
    <w:p w:rsidRDefault="00C637D1" w:rsidP="00974BE9" w:rsidR="00F27561">
      <w:pPr>
        <w:jc w:val="both"/>
      </w:pPr>
      <w:r>
        <w:t xml:space="preserve">                                                                                    </w:t>
      </w:r>
      <w:r w:rsidR="000A7EC9">
        <w:t xml:space="preserve">                               </w:t>
      </w:r>
      <w:r>
        <w:t xml:space="preserve">  Vesna Vukelić</w:t>
      </w:r>
    </w:p>
    <w:p w:rsidRDefault="00C637D1" w:rsidP="00974BE9" w:rsidR="00C637D1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C637D1" w:rsidP="00C637D1" w:rsidR="00817004">
      <w:pPr>
        <w:rPr>
          <w:sz w:val="20"/>
          <w:szCs w:val="20"/>
        </w:rPr>
      </w:pPr>
      <w:r>
        <w:rPr>
          <w:sz w:val="20"/>
          <w:szCs w:val="20"/>
        </w:rPr>
        <w:t>Prot</w:t>
      </w:r>
      <w:r w:rsidR="00354E14">
        <w:rPr>
          <w:sz w:val="20"/>
          <w:szCs w:val="20"/>
        </w:rPr>
        <w:t>iv ovog zaključka nije dopušten</w:t>
      </w:r>
      <w:r>
        <w:rPr>
          <w:sz w:val="20"/>
          <w:szCs w:val="20"/>
        </w:rPr>
        <w:t xml:space="preserve"> </w:t>
      </w:r>
      <w:r w:rsidR="00354E14">
        <w:rPr>
          <w:sz w:val="20"/>
          <w:szCs w:val="20"/>
        </w:rPr>
        <w:t>pravni lijek</w:t>
      </w:r>
      <w:r w:rsidR="00567FD6">
        <w:rPr>
          <w:sz w:val="20"/>
          <w:szCs w:val="20"/>
        </w:rPr>
        <w:t>.</w:t>
      </w:r>
    </w:p>
    <w:p w:rsidRDefault="00E504C0" w:rsidP="00C637D1" w:rsidR="00E504C0">
      <w:pPr>
        <w:rPr>
          <w:sz w:val="20"/>
          <w:szCs w:val="20"/>
        </w:rPr>
      </w:pPr>
    </w:p>
    <w:p w:rsidRDefault="00E504C0" w:rsidP="00C637D1" w:rsidR="00E504C0">
      <w:pPr>
        <w:rPr>
          <w:sz w:val="20"/>
          <w:szCs w:val="20"/>
        </w:rPr>
      </w:pPr>
    </w:p>
    <w:p w:rsidRDefault="00E504C0" w:rsidP="00C637D1" w:rsidR="00E504C0">
      <w:pPr>
        <w:rPr>
          <w:sz w:val="20"/>
          <w:szCs w:val="20"/>
        </w:rPr>
      </w:pPr>
    </w:p>
    <w:p w:rsidRDefault="00E504C0" w:rsidP="00C637D1" w:rsidR="00E504C0">
      <w:pPr>
        <w:rPr>
          <w:sz w:val="20"/>
          <w:szCs w:val="20"/>
        </w:rPr>
      </w:pPr>
    </w:p>
    <w:p w:rsidRDefault="00E504C0" w:rsidP="00C637D1" w:rsidR="00E504C0">
      <w:pPr>
        <w:rPr>
          <w:sz w:val="20"/>
          <w:szCs w:val="20"/>
        </w:rPr>
      </w:pPr>
    </w:p>
    <w:p w:rsidRDefault="003B076C" w:rsidP="00C637D1" w:rsidR="003B076C">
      <w:pPr>
        <w:rPr>
          <w:sz w:val="20"/>
          <w:szCs w:val="20"/>
        </w:rPr>
      </w:pPr>
    </w:p>
    <w:p w:rsidRDefault="003B076C" w:rsidP="00C637D1" w:rsidR="003B076C">
      <w:pPr>
        <w:rPr>
          <w:sz w:val="20"/>
          <w:szCs w:val="20"/>
        </w:rPr>
      </w:pPr>
    </w:p>
    <w:p w:rsidRDefault="00974BE9" w:rsidP="00C637D1" w:rsidR="00974BE9"/>
    <w:p w:rsidRDefault="000A7EC9" w:rsidP="00C637D1" w:rsidR="00C637D1">
      <w:pPr>
        <w:jc w:val="both"/>
      </w:pPr>
      <w:r>
        <w:t>Dostaviti</w:t>
      </w:r>
      <w:r w:rsidR="002F6C56">
        <w:t xml:space="preserve"> putem e-oglasna ploča suda</w:t>
      </w:r>
      <w:r>
        <w:t>:</w:t>
      </w:r>
    </w:p>
    <w:p w:rsidRDefault="00863F74" w:rsidP="00C637D1" w:rsidR="000A7EC9">
      <w:pPr>
        <w:jc w:val="both"/>
      </w:pPr>
      <w:r>
        <w:t>- FINA RC Osijek,</w:t>
      </w:r>
      <w:r w:rsidR="000A7EC9">
        <w:t xml:space="preserve"> putem pošte</w:t>
      </w:r>
    </w:p>
    <w:p w:rsidRDefault="00974BE9" w:rsidP="00C637D1" w:rsidR="00974BE9">
      <w:pPr>
        <w:jc w:val="both"/>
      </w:pPr>
      <w:r>
        <w:t xml:space="preserve">- </w:t>
      </w:r>
      <w:r w:rsidR="004E5AB8">
        <w:t>uplatiteljima,</w:t>
      </w:r>
      <w:r w:rsidR="00E504C0">
        <w:t xml:space="preserve"> </w:t>
      </w:r>
      <w:r>
        <w:t>kao obavijest</w:t>
      </w:r>
    </w:p>
    <w:sectPr w:rsidSect="00F27561" w:rsidR="00974BE9">
      <w:pgSz w:h="16838" w:w="11906"/>
      <w:pgMar w:gutter="0" w:footer="708" w:header="708" w:left="1417" w:bottom="0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B50BC"/>
    <w:multiLevelType w:val="hybridMultilevel"/>
    <w:tmpl w:val="FCA2952E"/>
    <w:lvl w:tplc="B3DEE9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2C9313C"/>
    <w:multiLevelType w:val="hybridMultilevel"/>
    <w:tmpl w:val="2C645CC8"/>
    <w:lvl w:tplc="E55456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AA33AE7"/>
    <w:multiLevelType w:val="hybridMultilevel"/>
    <w:tmpl w:val="0E5A0C86"/>
    <w:lvl w:tplc="A1C8E258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9A3"/>
    <w:rsid w:val="00020CEF"/>
    <w:rsid w:val="000214DC"/>
    <w:rsid w:val="00037B8B"/>
    <w:rsid w:val="00044FEF"/>
    <w:rsid w:val="00050FFD"/>
    <w:rsid w:val="00060D1B"/>
    <w:rsid w:val="00065448"/>
    <w:rsid w:val="00084191"/>
    <w:rsid w:val="00091651"/>
    <w:rsid w:val="000A7EC9"/>
    <w:rsid w:val="000B4BBA"/>
    <w:rsid w:val="000C0DCB"/>
    <w:rsid w:val="000E0017"/>
    <w:rsid w:val="00107C05"/>
    <w:rsid w:val="00185AFD"/>
    <w:rsid w:val="001A5CCA"/>
    <w:rsid w:val="001B0E03"/>
    <w:rsid w:val="001F48E4"/>
    <w:rsid w:val="001F69A3"/>
    <w:rsid w:val="00204BC4"/>
    <w:rsid w:val="002308E3"/>
    <w:rsid w:val="002335AC"/>
    <w:rsid w:val="00257153"/>
    <w:rsid w:val="00260497"/>
    <w:rsid w:val="00260EAC"/>
    <w:rsid w:val="00264A27"/>
    <w:rsid w:val="002706CD"/>
    <w:rsid w:val="00276A55"/>
    <w:rsid w:val="00293E7E"/>
    <w:rsid w:val="002A0E55"/>
    <w:rsid w:val="002B65D1"/>
    <w:rsid w:val="002E292F"/>
    <w:rsid w:val="002F6C56"/>
    <w:rsid w:val="0030736C"/>
    <w:rsid w:val="0030759D"/>
    <w:rsid w:val="00325AC8"/>
    <w:rsid w:val="00337FA2"/>
    <w:rsid w:val="00354E14"/>
    <w:rsid w:val="00362C0C"/>
    <w:rsid w:val="00377DC3"/>
    <w:rsid w:val="00382EEB"/>
    <w:rsid w:val="00386057"/>
    <w:rsid w:val="003974ED"/>
    <w:rsid w:val="003B076C"/>
    <w:rsid w:val="003C41E5"/>
    <w:rsid w:val="003C60B3"/>
    <w:rsid w:val="003D7D66"/>
    <w:rsid w:val="003E4D51"/>
    <w:rsid w:val="003F3ABF"/>
    <w:rsid w:val="00413859"/>
    <w:rsid w:val="004259A2"/>
    <w:rsid w:val="00443030"/>
    <w:rsid w:val="00482BAF"/>
    <w:rsid w:val="004856C5"/>
    <w:rsid w:val="00492218"/>
    <w:rsid w:val="004B526F"/>
    <w:rsid w:val="004C0FBA"/>
    <w:rsid w:val="004D2983"/>
    <w:rsid w:val="004E5AB8"/>
    <w:rsid w:val="0056617F"/>
    <w:rsid w:val="00567FD6"/>
    <w:rsid w:val="00583229"/>
    <w:rsid w:val="00590EC7"/>
    <w:rsid w:val="005B5114"/>
    <w:rsid w:val="005B77E1"/>
    <w:rsid w:val="005C752E"/>
    <w:rsid w:val="005E511D"/>
    <w:rsid w:val="005E626E"/>
    <w:rsid w:val="005F7345"/>
    <w:rsid w:val="006021F6"/>
    <w:rsid w:val="006211B2"/>
    <w:rsid w:val="00630950"/>
    <w:rsid w:val="0063363E"/>
    <w:rsid w:val="00650EBE"/>
    <w:rsid w:val="006A1695"/>
    <w:rsid w:val="006A40D6"/>
    <w:rsid w:val="006B1B46"/>
    <w:rsid w:val="00705176"/>
    <w:rsid w:val="007268E8"/>
    <w:rsid w:val="007317C3"/>
    <w:rsid w:val="007373D5"/>
    <w:rsid w:val="007405EF"/>
    <w:rsid w:val="00756258"/>
    <w:rsid w:val="00780F7F"/>
    <w:rsid w:val="00781A91"/>
    <w:rsid w:val="0078726A"/>
    <w:rsid w:val="00796E07"/>
    <w:rsid w:val="007A5190"/>
    <w:rsid w:val="007B6E63"/>
    <w:rsid w:val="007D03CB"/>
    <w:rsid w:val="007E2BEE"/>
    <w:rsid w:val="00802433"/>
    <w:rsid w:val="00817004"/>
    <w:rsid w:val="0084077F"/>
    <w:rsid w:val="00854517"/>
    <w:rsid w:val="00863F74"/>
    <w:rsid w:val="00873E80"/>
    <w:rsid w:val="0088783E"/>
    <w:rsid w:val="008A18BA"/>
    <w:rsid w:val="008A25DF"/>
    <w:rsid w:val="008D7762"/>
    <w:rsid w:val="008E5F6E"/>
    <w:rsid w:val="008E6023"/>
    <w:rsid w:val="009052C7"/>
    <w:rsid w:val="00926618"/>
    <w:rsid w:val="00940E27"/>
    <w:rsid w:val="00950D8E"/>
    <w:rsid w:val="0095426E"/>
    <w:rsid w:val="00956A3A"/>
    <w:rsid w:val="009608DB"/>
    <w:rsid w:val="00974BE9"/>
    <w:rsid w:val="0099268D"/>
    <w:rsid w:val="009A10DE"/>
    <w:rsid w:val="009B1E3D"/>
    <w:rsid w:val="009B239C"/>
    <w:rsid w:val="009B5A90"/>
    <w:rsid w:val="009F5DC2"/>
    <w:rsid w:val="009F683E"/>
    <w:rsid w:val="00A05C75"/>
    <w:rsid w:val="00A152F2"/>
    <w:rsid w:val="00A2715B"/>
    <w:rsid w:val="00A27FD2"/>
    <w:rsid w:val="00A31486"/>
    <w:rsid w:val="00A455AB"/>
    <w:rsid w:val="00A52BE4"/>
    <w:rsid w:val="00A5375B"/>
    <w:rsid w:val="00A65335"/>
    <w:rsid w:val="00A73B31"/>
    <w:rsid w:val="00A7622D"/>
    <w:rsid w:val="00A77895"/>
    <w:rsid w:val="00A95FD0"/>
    <w:rsid w:val="00AA456F"/>
    <w:rsid w:val="00AB0294"/>
    <w:rsid w:val="00AD51B5"/>
    <w:rsid w:val="00AE79BD"/>
    <w:rsid w:val="00AF6909"/>
    <w:rsid w:val="00B01357"/>
    <w:rsid w:val="00B32CD5"/>
    <w:rsid w:val="00B32E9F"/>
    <w:rsid w:val="00B33897"/>
    <w:rsid w:val="00B538E7"/>
    <w:rsid w:val="00B741D4"/>
    <w:rsid w:val="00B75EB4"/>
    <w:rsid w:val="00BD2038"/>
    <w:rsid w:val="00C15A70"/>
    <w:rsid w:val="00C26008"/>
    <w:rsid w:val="00C47405"/>
    <w:rsid w:val="00C5086E"/>
    <w:rsid w:val="00C637D1"/>
    <w:rsid w:val="00C74176"/>
    <w:rsid w:val="00CA4EA7"/>
    <w:rsid w:val="00CA4EEC"/>
    <w:rsid w:val="00CB7B07"/>
    <w:rsid w:val="00D1273D"/>
    <w:rsid w:val="00D234A0"/>
    <w:rsid w:val="00D24A93"/>
    <w:rsid w:val="00D44392"/>
    <w:rsid w:val="00D4696F"/>
    <w:rsid w:val="00DA237B"/>
    <w:rsid w:val="00DA4F81"/>
    <w:rsid w:val="00DD3EBE"/>
    <w:rsid w:val="00DD4C50"/>
    <w:rsid w:val="00DE0186"/>
    <w:rsid w:val="00DF4401"/>
    <w:rsid w:val="00E057DB"/>
    <w:rsid w:val="00E504C0"/>
    <w:rsid w:val="00E56918"/>
    <w:rsid w:val="00E92B61"/>
    <w:rsid w:val="00E97E4D"/>
    <w:rsid w:val="00EB1C8F"/>
    <w:rsid w:val="00EC2D6E"/>
    <w:rsid w:val="00EC4F83"/>
    <w:rsid w:val="00ED04FB"/>
    <w:rsid w:val="00ED1083"/>
    <w:rsid w:val="00ED4AD0"/>
    <w:rsid w:val="00EF7FF2"/>
    <w:rsid w:val="00F000CC"/>
    <w:rsid w:val="00F150C2"/>
    <w:rsid w:val="00F27561"/>
    <w:rsid w:val="00F32639"/>
    <w:rsid w:val="00F429E3"/>
    <w:rsid w:val="00F5641F"/>
    <w:rsid w:val="00F57328"/>
    <w:rsid w:val="00F66680"/>
    <w:rsid w:val="00F75699"/>
    <w:rsid w:val="00F93BEC"/>
    <w:rsid w:val="00FA66C5"/>
    <w:rsid w:val="00FC0573"/>
    <w:rsid w:val="00FC5C84"/>
    <w:rsid w:val="00FE5492"/>
    <w:rsid w:val="00FF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4E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F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F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F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F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F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4E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F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F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F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F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F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2014.</izvorni_sadrzaj>
    <derivirana_varijabla naziv="DomainObject.Predmet.DatumOsnivanja_1">2.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St-224/2014</izvorni_sadrzaj>
    <derivirana_varijabla naziv="DomainObject.Predmet.OznakaBroj_1">St-224/2014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II, III  dio</izvorni_sadrzaj>
    <derivirana_varijabla naziv="DomainObject.Predmet.PrimjedbaSuca_1">I, II, III  dio</derivirana_varijabla>
  </DomainObject.Predmet.PrimjedbaSuca>
  <DomainObject.Predmet.ProtustrankaFormated>
    <izvorni_sadrzaj>  EKO SLAVONIJA d.o.o. za proizvodnju hrane na tradicionalan način,Slavonski Brod</izvorni_sadrzaj>
    <derivirana_varijabla naziv="DomainObject.Predmet.ProtustrankaFormated_1">  EKO SLAVONIJA d.o.o. za proizvodnju hrane na tradicionalan način,Slavonski Brod</derivirana_varijabla>
  </DomainObject.Predmet.ProtustrankaFormated>
  <DomainObject.Predmet.ProtustrankaFormatedOIB>
    <izvorni_sadrzaj>  EKO SLAVONIJA d.o.o. za proizvodnju hrane na tradicionalan način,Slavonski Brod, OIB 94762402535</izvorni_sadrzaj>
    <derivirana_varijabla naziv="DomainObject.Predmet.ProtustrankaFormatedOIB_1">  EKO SLAVONIJA d.o.o. za proizvodnju hrane na tradicionalan način,Slavonski Brod, OIB 94762402535</derivirana_varijabla>
  </DomainObject.Predmet.ProtustrankaFormatedOIB>
  <DomainObject.Predmet.ProtustrankaFormatedWithAdress>
    <izvorni_sadrzaj> EKO SLAVONIJA d.o.o. za proizvodnju hrane na tradicionalan način,Slavonski Brod, Sjeverna vezna cesta/bb, 35000 Slavonski Brod</izvorni_sadrzaj>
    <derivirana_varijabla naziv="DomainObject.Predmet.ProtustrankaFormatedWithAdress_1"> EKO SLAVONIJA d.o.o. za proizvodnju hrane na tradicionalan način,Slavonski Brod, Sjeverna vezna cesta/bb, 35000 Slavonski Brod</derivirana_varijabla>
  </DomainObject.Predmet.ProtustrankaFormatedWithAdress>
  <DomainObject.Predmet.ProtustrankaFormatedWithAdressOIB>
    <izvorni_sadrzaj> EKO SLAVONIJA d.o.o. za proizvodnju hrane na tradicionalan način,Slavonski Brod, OIB 94762402535, Sjeverna vezna cesta/bb, 35000 Slavonski Brod</izvorni_sadrzaj>
    <derivirana_varijabla naziv="DomainObject.Predmet.ProtustrankaFormatedWithAdressOIB_1"> EKO SLAVONIJA d.o.o. za proizvodnju hrane na tradicionalan način,Slavonski Brod, OIB 94762402535, Sjeverna vezna cesta/bb, 35000 Slavonski Brod</derivirana_varijabla>
  </DomainObject.Predmet.ProtustrankaFormatedWithAdressOIB>
  <DomainObject.Predmet.ProtustrankaWithAdress>
    <izvorni_sadrzaj>EKO SLAVONIJA d.o.o. za proizvodnju hrane na tradicionalan način,Slavonski Brod Sjeverna vezna cesta/bb, 35000 Slavonski Brod</izvorni_sadrzaj>
    <derivirana_varijabla naziv="DomainObject.Predmet.ProtustrankaWithAdress_1">EKO SLAVONIJA d.o.o. za proizvodnju hrane na tradicionalan način,Slavonski Brod Sjeverna vezna cesta/bb, 35000 Slavonski Brod</derivirana_varijabla>
  </DomainObject.Predmet.ProtustrankaWithAdress>
  <DomainObject.Predmet.ProtustrankaWithAdressOIB>
    <izvorni_sadrzaj>EKO SLAVONIJA d.o.o. za proizvodnju hrane na tradicionalan način,Slavonski Brod, OIB 94762402535, Sjeverna vezna cesta/bb, 35000 Slavonski Brod</izvorni_sadrzaj>
    <derivirana_varijabla naziv="DomainObject.Predmet.ProtustrankaWithAdressOIB_1">EKO SLAVONIJA d.o.o. za proizvodnju hrane na tradicionalan način,Slavonski Brod, OIB 94762402535, Sjeverna vezna cesta/bb, 35000 Slavonski Brod</derivirana_varijabla>
  </DomainObject.Predmet.ProtustrankaWithAdressOIB>
  <DomainObject.Predmet.ProtustrankaNazivFormated>
    <izvorni_sadrzaj>EKO SLAVONIJA d.o.o. za proizvodnju hrane na tradicionalan način,Slavonski Brod</izvorni_sadrzaj>
    <derivirana_varijabla naziv="DomainObject.Predmet.ProtustrankaNazivFormated_1">EKO SLAVONIJA d.o.o. za proizvodnju hrane na tradicionalan način,Slavonski Brod</derivirana_varijabla>
  </DomainObject.Predmet.ProtustrankaNazivFormated>
  <DomainObject.Predmet.ProtustrankaNazivFormatedOIB>
    <izvorni_sadrzaj>EKO SLAVONIJA d.o.o. za proizvodnju hrane na tradicionalan način,Slavonski Brod, OIB 94762402535</izvorni_sadrzaj>
    <derivirana_varijabla naziv="DomainObject.Predmet.ProtustrankaNazivFormatedOIB_1">EKO SLAVONIJA d.o.o. za proizvodnju hrane na tradicionalan način,Slavonski Brod, OIB 94762402535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Zagreb</izvorni_sadrzaj>
    <derivirana_varijabla naziv="DomainObject.Predmet.StrankaFormated_1">  FINA Regionalni centar  Zagreb</derivirana_varijabla>
  </DomainObject.Predmet.StrankaFormated>
  <DomainObject.Predmet.StrankaFormatedOIB>
    <izvorni_sadrzaj>  FINA Regionalni centar  Zagreb, OIB 85821130368</izvorni_sadrzaj>
    <derivirana_varijabla naziv="DomainObject.Predmet.StrankaFormatedOIB_1">  FINA Regionalni centar  Zagreb, OIB 85821130368</derivirana_varijabla>
  </DomainObject.Predmet.StrankaFormatedOIB>
  <DomainObject.Predmet.StrankaFormatedWithAdress>
    <izvorni_sadrzaj> FINA Regionalni centar  Zagreb, Ulica grada Vukovara 70, 10000 Zagreb</izvorni_sadrzaj>
    <derivirana_varijabla naziv="DomainObject.Predmet.StrankaFormatedWithAdress_1"> FINA Regionalni centar  Zagreb, Ulica grada Vukovara 70, 10000 Zagreb</derivirana_varijabla>
  </DomainObject.Predmet.StrankaFormatedWithAdress>
  <DomainObject.Predmet.StrankaFormatedWithAdressOIB>
    <izvorni_sadrzaj> FINA Regionalni centar  Zagreb, OIB 85821130368, Ulica grada Vukovara 70, 10000 Zagreb</izvorni_sadrzaj>
    <derivirana_varijabla naziv="DomainObject.Predmet.StrankaFormatedWithAdressOIB_1"> FINA Regionalni centar  Zagreb, OIB 85821130368, Ulica grada Vukovara 70, 10000 Zagreb</derivirana_varijabla>
  </DomainObject.Predmet.StrankaFormatedWithAdressOIB>
  <DomainObject.Predmet.StrankaWithAdress>
    <izvorni_sadrzaj>FINA Regionalni centar  Zagreb Ulica grada Vukovara 70,10000 Zagreb</izvorni_sadrzaj>
    <derivirana_varijabla naziv="DomainObject.Predmet.StrankaWithAdress_1">FINA Regionalni centar  Zagreb Ulica grada Vukovara 70,10000 Zagreb</derivirana_varijabla>
  </DomainObject.Predmet.StrankaWithAdress>
  <DomainObject.Predmet.StrankaWithAdressOIB>
    <izvorni_sadrzaj>FINA Regionalni centar  Zagreb, OIB 85821130368, Ulica grada Vukovara 70,10000 Zagreb</izvorni_sadrzaj>
    <derivirana_varijabla naziv="DomainObject.Predmet.StrankaWithAdressOIB_1">FINA Regionalni centar  Zagreb, OIB 85821130368, Ulica grada Vukovara 70,10000 Zagreb</derivirana_varijabla>
  </DomainObject.Predmet.StrankaWithAdressOIB>
  <DomainObject.Predmet.StrankaNazivFormated>
    <izvorni_sadrzaj>FINA Regionalni centar  Zagreb</izvorni_sadrzaj>
    <derivirana_varijabla naziv="DomainObject.Predmet.StrankaNazivFormated_1">FINA Regionalni centar  Zagreb</derivirana_varijabla>
  </DomainObject.Predmet.StrankaNazivFormated>
  <DomainObject.Predmet.StrankaNazivFormatedOIB>
    <izvorni_sadrzaj>FINA Regionalni centar  Zagreb, OIB 85821130368</izvorni_sadrzaj>
    <derivirana_varijabla naziv="DomainObject.Predmet.StrankaNazivFormatedOIB_1">FINA Regionalni centar 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 Zagreb</item>
    </izvorni_sadrzaj>
    <derivirana_varijabla naziv="DomainObject.Predmet.StrankaListFormated_1">
      <item>FINA Regionalni centar  Zagreb</item>
    </derivirana_varijabla>
  </DomainObject.Predmet.StrankaListFormated>
  <DomainObject.Predmet.StrankaListFormatedOIB>
    <izvorni_sadrzaj>
      <item>FINA Regionalni centar  Zagreb, OIB 85821130368</item>
    </izvorni_sadrzaj>
    <derivirana_varijabla naziv="DomainObject.Predmet.StrankaListFormatedOIB_1">
      <item>FINA Regionalni centar  Zagreb, OIB 85821130368</item>
    </derivirana_varijabla>
  </DomainObject.Predmet.StrankaListFormatedOIB>
  <DomainObject.Predmet.StrankaListFormatedWithAdress>
    <izvorni_sadrzaj>
      <item>FINA Regionalni centar  Zagreb, Ulica grada Vukovara 70, 10000 Zagreb</item>
    </izvorni_sadrzaj>
    <derivirana_varijabla naziv="DomainObject.Predmet.StrankaListFormatedWithAdress_1">
      <item>FINA Regionalni centar  Zagreb, Ulica grada Vukovara 70, 10000 Zagreb</item>
    </derivirana_varijabla>
  </DomainObject.Predmet.StrankaListFormatedWithAdress>
  <DomainObject.Predmet.StrankaListFormatedWithAdressOIB>
    <izvorni_sadrzaj>
      <item>FINA Regionalni centar  Zagreb, OIB 85821130368, Ulica grada Vukovara 70, 10000 Zagreb</item>
    </izvorni_sadrzaj>
    <derivirana_varijabla naziv="DomainObject.Predmet.StrankaListFormatedWithAdressOIB_1">
      <item>FINA Regionalni centar  Zagreb, OIB 85821130368, Ulica grada Vukovara 70, 10000 Zagreb</item>
    </derivirana_varijabla>
  </DomainObject.Predmet.StrankaListFormatedWithAdressOIB>
  <DomainObject.Predmet.StrankaListNazivFormated>
    <izvorni_sadrzaj>
      <item>FINA Regionalni centar  Zagreb</item>
    </izvorni_sadrzaj>
    <derivirana_varijabla naziv="DomainObject.Predmet.StrankaListNazivFormated_1">
      <item>FINA Regionalni centar  Zagreb</item>
    </derivirana_varijabla>
  </DomainObject.Predmet.StrankaListNazivFormated>
  <DomainObject.Predmet.StrankaListNazivFormatedOIB>
    <izvorni_sadrzaj>
      <item>FINA Regionalni centar  Zagreb, OIB 85821130368</item>
    </izvorni_sadrzaj>
    <derivirana_varijabla naziv="DomainObject.Predmet.StrankaListNazivFormatedOIB_1">
      <item>FINA Regionalni centar  Zagreb, OIB 85821130368</item>
    </derivirana_varijabla>
  </DomainObject.Predmet.StrankaListNazivFormatedOIB>
  <DomainObject.Predmet.ProtuStrankaListFormated>
    <izvorni_sadrzaj>
      <item>EKO SLAVONIJA d.o.o. za proizvodnju hrane na tradicionalan način,Slavonski Brod</item>
    </izvorni_sadrzaj>
    <derivirana_varijabla naziv="DomainObject.Predmet.ProtuStrankaListFormated_1">
      <item>EKO SLAVONIJA d.o.o. za proizvodnju hrane na tradicionalan način,Slavonski Brod</item>
    </derivirana_varijabla>
  </DomainObject.Predmet.ProtuStrankaListFormated>
  <DomainObject.Predmet.ProtuStrankaListFormatedOIB>
    <izvorni_sadrzaj>
      <item>EKO SLAVONIJA d.o.o. za proizvodnju hrane na tradicionalan način,Slavonski Brod, OIB 94762402535</item>
    </izvorni_sadrzaj>
    <derivirana_varijabla naziv="DomainObject.Predmet.ProtuStrankaListFormatedOIB_1">
      <item>EKO SLAVONIJA d.o.o. za proizvodnju hrane na tradicionalan način,Slavonski Brod, OIB 94762402535</item>
    </derivirana_varijabla>
  </DomainObject.Predmet.ProtuStrankaListFormatedOIB>
  <DomainObject.Predmet.ProtuStrankaListFormatedWithAdress>
    <izvorni_sadrzaj>
      <item>EKO SLAVONIJA d.o.o. za proizvodnju hrane na tradicionalan način,Slavonski Brod, Sjeverna vezna cesta/bb, 35000 Slavonski Brod</item>
    </izvorni_sadrzaj>
    <derivirana_varijabla naziv="DomainObject.Predmet.ProtuStrankaListFormatedWithAdress_1">
      <item>EKO SLAVONIJA d.o.o. za proizvodnju hrane na tradicionalan način,Slavonski Brod, Sjeverna vezna cesta/bb, 35000 Slavonski Brod</item>
    </derivirana_varijabla>
  </DomainObject.Predmet.ProtuStrankaListFormatedWithAdress>
  <DomainObject.Predmet.ProtuStrankaListFormatedWithAdressOIB>
    <izvorni_sadrzaj>
      <item>EKO SLAVONIJA d.o.o. za proizvodnju hrane na tradicionalan način,Slavonski Brod, OIB 94762402535, Sjeverna vezna cesta/bb, 35000 Slavonski Brod</item>
    </izvorni_sadrzaj>
    <derivirana_varijabla naziv="DomainObject.Predmet.ProtuStrankaListFormatedWithAdressOIB_1">
      <item>EKO SLAVONIJA d.o.o. za proizvodnju hrane na tradicionalan način,Slavonski Brod, OIB 94762402535, Sjeverna vezna cesta/bb, 35000 Slavonski Brod</item>
    </derivirana_varijabla>
  </DomainObject.Predmet.ProtuStrankaListFormatedWithAdressOIB>
  <DomainObject.Predmet.ProtuStrankaListNazivFormated>
    <izvorni_sadrzaj>
      <item>EKO SLAVONIJA d.o.o. za proizvodnju hrane na tradicionalan način,Slavonski Brod</item>
    </izvorni_sadrzaj>
    <derivirana_varijabla naziv="DomainObject.Predmet.ProtuStrankaListNazivFormated_1">
      <item>EKO SLAVONIJA d.o.o. za proizvodnju hrane na tradicionalan način,Slavonski Brod</item>
    </derivirana_varijabla>
  </DomainObject.Predmet.ProtuStrankaListNazivFormated>
  <DomainObject.Predmet.ProtuStrankaListNazivFormatedOIB>
    <izvorni_sadrzaj>
      <item>EKO SLAVONIJA d.o.o. za proizvodnju hrane na tradicionalan način,Slavonski Brod, OIB 94762402535</item>
    </izvorni_sadrzaj>
    <derivirana_varijabla naziv="DomainObject.Predmet.ProtuStrankaListNazivFormatedOIB_1">
      <item>EKO SLAVONIJA d.o.o. za proizvodnju hrane na tradicionalan način,Slavonski Brod, OIB 94762402535</item>
    </derivirana_varijabla>
  </DomainObject.Predmet.ProtuStrankaListNazivFormatedOIB>
  <DomainObject.Predmet.OstaliListFormated>
    <izvorni_sadrzaj>
      <item>Stipo Guberac, Slav.Brod</item>
      <item>Zdravko Grubeša,</item>
      <item>MIRJANA PERGL</item>
      <item>Željko Rupčić</item>
      <item>_Vesna Lazarić</item>
      <item>Belizar Tomaić</item>
    </izvorni_sadrzaj>
    <derivirana_varijabla naziv="DomainObject.Predmet.OstaliListFormated_1">
      <item>Stipo Guberac, Slav.Brod</item>
      <item>Zdravko Grubeša,</item>
      <item>MIRJANA PERGL</item>
      <item>Željko Rupčić</item>
      <item>_Vesna Lazarić</item>
      <item>Belizar Tomaić</item>
    </derivirana_varijabla>
  </DomainObject.Predmet.OstaliListFormated>
  <DomainObject.Predmet.OstaliListFormatedOIB>
    <izvorni_sadrzaj>
      <item>Stipo Guberac, Slav.Brod</item>
      <item>Zdravko Grubeša,, OIB 38584131681</item>
      <item>MIRJANA PERGL</item>
      <item>Željko Rupčić, OIB 31017026540</item>
      <item>_Vesna Lazarić</item>
      <item>Belizar Tomaić</item>
    </izvorni_sadrzaj>
    <derivirana_varijabla naziv="DomainObject.Predmet.OstaliListFormatedOIB_1">
      <item>Stipo Guberac, Slav.Brod</item>
      <item>Zdravko Grubeša,, OIB 38584131681</item>
      <item>MIRJANA PERGL</item>
      <item>Željko Rupčić, OIB 31017026540</item>
      <item>_Vesna Lazarić</item>
      <item>Belizar Tomaić</item>
    </derivirana_varijabla>
  </DomainObject.Predmet.OstaliListFormatedOIB>
  <DomainObject.Predmet.OstaliListFormatedWithAdress>
    <izvorni_sadrzaj>
      <item>Stipo Guberac, Slav.Brod</item>
      <item>Zdravko Grubeša,, Zagrebačka 8 A, 31410 Piškorevci</item>
      <item>MIRJANA PERGL, Marina Držića 3, 35000 Slavonski Brod</item>
      <item>Željko Rupčić, Božidara Adžije 58, 31400 Đakovo</item>
      <item>_Vesna Lazarić</item>
      <item>Belizar Tomaić</item>
    </izvorni_sadrzaj>
    <derivirana_varijabla naziv="DomainObject.Predmet.OstaliListFormatedWithAdress_1">
      <item>Stipo Guberac, Slav.Brod</item>
      <item>Zdravko Grubeša,, Zagrebačka 8 A, 31410 Piškorevci</item>
      <item>MIRJANA PERGL, Marina Držića 3, 35000 Slavonski Brod</item>
      <item>Željko Rupčić, Božidara Adžije 58, 31400 Đakovo</item>
      <item>_Vesna Lazarić</item>
      <item>Belizar Tomaić</item>
    </derivirana_varijabla>
  </DomainObject.Predmet.OstaliListFormatedWithAdress>
  <DomainObject.Predmet.OstaliListFormatedWithAdressOIB>
    <izvorni_sadrzaj>
      <item>Stipo Guberac, Slav.Brod</item>
      <item>Zdravko Grubeša,, OIB 38584131681, Zagrebačka 8 A, 31410 Piškorevci</item>
      <item>MIRJANA PERGL, Marina Držića 3, 35000 Slavonski Brod</item>
      <item>Željko Rupčić, OIB 31017026540, Božidara Adžije 58, 31400 Đakovo</item>
      <item>_Vesna Lazarić</item>
      <item>Belizar Tomaić</item>
    </izvorni_sadrzaj>
    <derivirana_varijabla naziv="DomainObject.Predmet.OstaliListFormatedWithAdressOIB_1">
      <item>Stipo Guberac, Slav.Brod</item>
      <item>Zdravko Grubeša,, OIB 38584131681, Zagrebačka 8 A, 31410 Piškorevci</item>
      <item>MIRJANA PERGL, Marina Držića 3, 35000 Slavonski Brod</item>
      <item>Željko Rupčić, OIB 31017026540, Božidara Adžije 58, 31400 Đakovo</item>
      <item>_Vesna Lazarić</item>
      <item>Belizar Tomaić</item>
    </derivirana_varijabla>
  </DomainObject.Predmet.OstaliListFormatedWithAdressOIB>
  <DomainObject.Predmet.OstaliListNazivFormated>
    <izvorni_sadrzaj>
      <item>Stipo Guberac, Slav.Brod</item>
      <item>Zdravko Grubeša,</item>
      <item>MIRJANA PERGL</item>
      <item>Željko Rupčić</item>
      <item>_Vesna Lazarić</item>
      <item>Belizar Tomaić</item>
    </izvorni_sadrzaj>
    <derivirana_varijabla naziv="DomainObject.Predmet.OstaliListNazivFormated_1">
      <item>Stipo Guberac, Slav.Brod</item>
      <item>Zdravko Grubeša,</item>
      <item>MIRJANA PERGL</item>
      <item>Željko Rupčić</item>
      <item>_Vesna Lazarić</item>
      <item>Belizar Tomaić</item>
    </derivirana_varijabla>
  </DomainObject.Predmet.OstaliListNazivFormated>
  <DomainObject.Predmet.OstaliListNazivFormatedOIB>
    <izvorni_sadrzaj>
      <item>Stipo Guberac, Slav.Brod</item>
      <item>Zdravko Grubeša,, OIB 38584131681</item>
      <item>MIRJANA PERGL</item>
      <item>Željko Rupčić, OIB 31017026540</item>
      <item>_Vesna Lazarić</item>
      <item>Belizar Tomaić</item>
    </izvorni_sadrzaj>
    <derivirana_varijabla naziv="DomainObject.Predmet.OstaliListNazivFormatedOIB_1">
      <item>Stipo Guberac, Slav.Brod</item>
      <item>Zdravko Grubeša,, OIB 38584131681</item>
      <item>MIRJANA PERGL</item>
      <item>Željko Rupčić, OIB 31017026540</item>
      <item>_Vesna Lazarić</item>
      <item>Belizar Tomaić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 Zagreb</izvorni_sadrzaj>
    <derivirana_varijabla naziv="DomainObject.Predmet.StrankaIDrugi_1">FINA Regionalni centar  Zagreb</derivirana_varijabla>
  </DomainObject.Predmet.StrankaIDrugi>
  <DomainObject.Predmet.ProtustrankaIDrugi>
    <izvorni_sadrzaj>EKO SLAVONIJA d.o.o. za proizvodnju hrane na tradicionalan način,Slavonski Brod</izvorni_sadrzaj>
    <derivirana_varijabla naziv="DomainObject.Predmet.ProtustrankaIDrugi_1">EKO SLAVONIJA d.o.o. za proizvodnju hrane na tradicionalan način,Slavonski Brod</derivirana_varijabla>
  </DomainObject.Predmet.ProtustrankaIDrugi>
  <DomainObject.Predmet.StrankaIDrugiAdressOIB>
    <izvorni_sadrzaj>FINA Regionalni centar  Zagreb, OIB 85821130368, Ulica grada Vukovara 70, 10000 Zagreb</izvorni_sadrzaj>
    <derivirana_varijabla naziv="DomainObject.Predmet.StrankaIDrugiAdressOIB_1">FINA Regionalni centar  Zagreb, OIB 85821130368, Ulica grada Vukovara 70, 10000 Zagreb</derivirana_varijabla>
  </DomainObject.Predmet.StrankaIDrugiAdressOIB>
  <DomainObject.Predmet.ProtustrankaIDrugiAdressOIB>
    <izvorni_sadrzaj>EKO SLAVONIJA d.o.o. za proizvodnju hrane na tradicionalan način,Slavonski Brod, OIB 94762402535, Sjeverna vezna cesta/bb, 35000 Slavonski Brod</izvorni_sadrzaj>
    <derivirana_varijabla naziv="DomainObject.Predmet.ProtustrankaIDrugiAdressOIB_1">EKO SLAVONIJA d.o.o. za proizvodnju hrane na tradicionalan način,Slavonski Brod, OIB 94762402535, Sjeverna vezna cesta/bb,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 Zagreb</item>
      <item>EKO SLAVONIJA d.o.o. za proizvodnju hrane na tradicionalan način,Slavonski Brod</item>
      <item>Stipo Guberac, Slav.Brod</item>
      <item>Zdravko Grubeša,</item>
      <item>MIRJANA PERGL</item>
      <item>Željko Rupčić</item>
      <item>_Vesna Lazarić</item>
      <item>Belizar Tomaić</item>
    </izvorni_sadrzaj>
    <derivirana_varijabla naziv="DomainObject.Predmet.SudioniciListNaziv_1">
      <item>FINA Regionalni centar  Zagreb</item>
      <item>EKO SLAVONIJA d.o.o. za proizvodnju hrane na tradicionalan način,Slavonski Brod</item>
      <item>Stipo Guberac, Slav.Brod</item>
      <item>Zdravko Grubeša,</item>
      <item>MIRJANA PERGL</item>
      <item>Željko Rupčić</item>
      <item>_Vesna Lazarić</item>
      <item>Belizar Tomaić</item>
    </derivirana_varijabla>
  </DomainObject.Predmet.SudioniciListNaziv>
  <DomainObject.Predmet.SudioniciListAdressOIB>
    <izvorni_sadrzaj>
      <item>FINA Regionalni centar  Zagreb, OIB 85821130368, Ulica grada Vukovara 70,10000 Zagreb</item>
      <item>EKO SLAVONIJA d.o.o. za proizvodnju hrane na tradicionalan način,Slavonski Brod, OIB 94762402535, Sjeverna vezna cesta/bb,35000 Slavonski Brod</item>
      <item>Stipo Guberac, Slav.Brod</item>
      <item>Zdravko Grubeša,, OIB 38584131681, Zagrebačka 8 A,31410 Piškorevci</item>
      <item>MIRJANA PERGL, Marina Držića 3,35000 Slavonski Brod</item>
      <item>Željko Rupčić, OIB 31017026540, Božidara Adžije 58,31400 Đakovo</item>
      <item>_Vesna Lazarić</item>
      <item>Belizar Tomaić</item>
    </izvorni_sadrzaj>
    <derivirana_varijabla naziv="DomainObject.Predmet.SudioniciListAdressOIB_1">
      <item>FINA Regionalni centar  Zagreb, OIB 85821130368, Ulica grada Vukovara 70,10000 Zagreb</item>
      <item>EKO SLAVONIJA d.o.o. za proizvodnju hrane na tradicionalan način,Slavonski Brod, OIB 94762402535, Sjeverna vezna cesta/bb,35000 Slavonski Brod</item>
      <item>Stipo Guberac, Slav.Brod</item>
      <item>Zdravko Grubeša,, OIB 38584131681, Zagrebačka 8 A,31410 Piškorevci</item>
      <item>MIRJANA PERGL, Marina Držića 3,35000 Slavonski Brod</item>
      <item>Željko Rupčić, OIB 31017026540, Božidara Adžije 58,31400 Đakovo</item>
      <item>_Vesna Lazarić</item>
      <item>Belizar Tomaić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94762402535</item>
      <item>, OIB null</item>
      <item>, OIB 38584131681</item>
      <item>, OIB null</item>
      <item>, OIB 31017026540</item>
      <item>, OIB null</item>
      <item>, OIB null</item>
    </izvorni_sadrzaj>
    <derivirana_varijabla naziv="DomainObject.Predmet.SudioniciListNazivOIB_1">
      <item>, OIB 85821130368</item>
      <item>, OIB 94762402535</item>
      <item>, OIB null</item>
      <item>, OIB 38584131681</item>
      <item>, OIB null</item>
      <item>, OIB 31017026540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A83605-BE04-44F9-BF4F-734561DFF4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374</properties:Words>
  <properties:Characters>2033</properties:Characters>
  <properties:Lines>63</properties:Lines>
  <properties:Paragraphs>28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2018-11-14T07:32:00Z</dcterms:created>
  <dc:creator>marija jankovic</dc:creator>
  <cp:lastModifiedBy>wsadmin</cp:lastModifiedBy>
  <cp:lastPrinted>2018-12-05T10:29:00Z</cp:lastPrinted>
  <dcterms:modified xmlns:xsi="http://www.w3.org/2001/XMLSchema-instance" xsi:type="dcterms:W3CDTF">2018-12-05T10:53:00Z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(ZAKLJUČAK-POVRAT 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