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666c" w14:paraId="e88666c" w:rsidRDefault="00806E52" w:rsidP="00A247C1" w:rsidR="00124FD6">
      <w:pPr>
        <w:pStyle w:val="Tijeloteksta"/>
        <w:ind w:left="708"/>
        <w:jc w:val="right"/>
        <w15:collapsed w:val="false"/>
      </w:pPr>
      <w:r>
        <w:t>19</w:t>
      </w:r>
      <w:r w:rsidR="00124FD6">
        <w:t xml:space="preserve"> St-</w:t>
      </w:r>
      <w:r w:rsidR="00BB2CF3">
        <w:t>564</w:t>
      </w:r>
      <w:r w:rsidR="00124FD6">
        <w:t>/17-</w:t>
      </w:r>
      <w:r w:rsidR="00DD367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</w:t>
      </w:r>
      <w:r w:rsidR="004C1BF0">
        <w:t>sudskoj savjetnici Marini Ljubičić Knežević</w:t>
      </w:r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BB2CF3">
        <w:t xml:space="preserve">TOMISLAV TRANSPORTI j.d.o.o. za ugostiteljstvo, trgovinu i usluge, </w:t>
      </w:r>
      <w:proofErr w:type="spellStart"/>
      <w:r w:rsidR="00953BFE">
        <w:t>Josipovac</w:t>
      </w:r>
      <w:proofErr w:type="spellEnd"/>
      <w:r w:rsidR="00953BFE">
        <w:t xml:space="preserve">, Ulica kralja Petra Svačića 7/A, </w:t>
      </w:r>
      <w:r w:rsidR="00BB2CF3">
        <w:t>MBS 030160937, OIB 59946435652</w:t>
      </w:r>
      <w:r>
        <w:t xml:space="preserve">, dana </w:t>
      </w:r>
      <w:r w:rsidR="00BB2CF3">
        <w:t>26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BB2CF3">
        <w:t xml:space="preserve">TOMISLAV TRANSPORTI j.d.o.o. za ugostiteljstvo, trgovinu i usluge, </w:t>
      </w:r>
      <w:proofErr w:type="spellStart"/>
      <w:r w:rsidR="00953BFE">
        <w:t>Josipovac</w:t>
      </w:r>
      <w:proofErr w:type="spellEnd"/>
      <w:r w:rsidR="00953BFE">
        <w:t>, Ulica kralja Petra Svačića 7/A</w:t>
      </w:r>
      <w:r w:rsidR="00953BFE">
        <w:t xml:space="preserve"> </w:t>
      </w:r>
      <w:r w:rsidR="00BB2CF3">
        <w:t>MBS 030160937, OIB 59946435652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BB2CF3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BB2CF3" w:rsidRPr="00BB2CF3">
        <w:t xml:space="preserve">Sabina Lalić iz Osijeka, </w:t>
      </w:r>
      <w:proofErr w:type="spellStart"/>
      <w:r w:rsidR="00BB2CF3" w:rsidRPr="00BB2CF3">
        <w:t>Gundulićeva</w:t>
      </w:r>
      <w:proofErr w:type="spellEnd"/>
      <w:r w:rsidR="00BB2CF3" w:rsidRPr="00BB2CF3">
        <w:t xml:space="preserve"> 5, OIB 09145874795.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BB2CF3">
        <w:t xml:space="preserve">TOMISLAV TRANSPORTI j.d.o.o. za ugostiteljstvo, trgovinu i usluge, </w:t>
      </w:r>
      <w:proofErr w:type="spellStart"/>
      <w:r w:rsidR="00953BFE">
        <w:t>Josipovac</w:t>
      </w:r>
      <w:proofErr w:type="spellEnd"/>
      <w:r w:rsidR="00953BFE">
        <w:t>, Ulica kralja Petra Svačića 7/A</w:t>
      </w:r>
      <w:r w:rsidR="00953BFE">
        <w:t xml:space="preserve"> </w:t>
      </w:r>
      <w:r w:rsidR="00BB2CF3">
        <w:t>MBS 030160937, OIB 59946435652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BB2CF3">
        <w:rPr>
          <w:bCs/>
        </w:rPr>
        <w:t>16</w:t>
      </w:r>
      <w:r>
        <w:rPr>
          <w:bCs/>
        </w:rPr>
        <w:t xml:space="preserve">. </w:t>
      </w:r>
      <w:r w:rsidR="00B70AC4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BB2CF3">
        <w:t xml:space="preserve">TOMISLAV TRANSPORTI j.d.o.o. za ugostiteljstvo, trgovinu i usluge, </w:t>
      </w:r>
      <w:proofErr w:type="spellStart"/>
      <w:r w:rsidR="00953BFE">
        <w:t>Josipovac</w:t>
      </w:r>
      <w:proofErr w:type="spellEnd"/>
      <w:r w:rsidR="00953BFE">
        <w:t>, Ulica kralja Petra Svačića 7/A</w:t>
      </w:r>
      <w:r w:rsidR="00953BFE">
        <w:t xml:space="preserve"> </w:t>
      </w:r>
      <w:bookmarkStart w:name="_GoBack" w:id="0"/>
      <w:bookmarkEnd w:id="0"/>
      <w:r w:rsidR="00BB2CF3">
        <w:t>MBS 030160937, OIB 59946435652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DD3678" w:rsidP="00102927" w:rsidR="00DD3678">
      <w:pPr>
        <w:pStyle w:val="Tijeloteksta"/>
      </w:pPr>
    </w:p>
    <w:p w:rsidRDefault="00DD3678" w:rsidP="00102927" w:rsidR="00DD3678">
      <w:pPr>
        <w:pStyle w:val="Tijeloteksta"/>
      </w:pPr>
    </w:p>
    <w:p w:rsidRDefault="00DD3678" w:rsidP="00102927" w:rsidR="00DD3678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806E52" w:rsidP="00102927" w:rsidR="00124FD6">
      <w:pPr>
        <w:pStyle w:val="Tijeloteksta"/>
        <w:ind w:left="708"/>
        <w:jc w:val="right"/>
      </w:pPr>
      <w:r>
        <w:t>19</w:t>
      </w:r>
      <w:r w:rsidR="00124FD6">
        <w:t xml:space="preserve"> St-</w:t>
      </w:r>
      <w:r w:rsidR="00BB2CF3">
        <w:t>564</w:t>
      </w:r>
      <w:r w:rsidR="00124FD6">
        <w:t>/17-</w:t>
      </w:r>
      <w:r w:rsidR="00DD3678">
        <w:t>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BB2CF3">
        <w:t>29</w:t>
      </w:r>
      <w:r>
        <w:t xml:space="preserve">. </w:t>
      </w:r>
      <w:r w:rsidR="00B70AC4">
        <w:t>svibnja</w:t>
      </w:r>
      <w:r>
        <w:t xml:space="preserve"> 2017., objavio oglas na mrežnoj stranici e-oglasna ploča sudova pod poslovnim brojem  St-</w:t>
      </w:r>
      <w:r w:rsidR="00BB2CF3">
        <w:t>564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BB2CF3">
        <w:t>26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  <w:r w:rsidR="004C1BF0" w:rsidRPr="004C1BF0">
        <w:rPr>
          <w:bCs/>
        </w:rPr>
        <w:t xml:space="preserve"> </w:t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  <w:t>Sudska savjetnica</w:t>
      </w:r>
    </w:p>
    <w:p w:rsidRDefault="00124FD6" w:rsidP="004C1BF0" w:rsidR="004C1BF0" w:rsidRPr="00F2165F">
      <w:pPr>
        <w:jc w:val="both"/>
        <w:rPr>
          <w:bCs/>
        </w:rPr>
      </w:pPr>
      <w:r>
        <w:t>Snježana Markotić Jurić</w:t>
      </w:r>
      <w:r w:rsidR="004C1BF0" w:rsidRPr="004C1BF0">
        <w:t xml:space="preserve"> </w:t>
      </w:r>
      <w:r w:rsidR="004C1BF0">
        <w:tab/>
      </w:r>
      <w:r w:rsidR="004C1BF0">
        <w:tab/>
      </w:r>
      <w:r w:rsidR="004C1BF0">
        <w:tab/>
      </w:r>
      <w:r w:rsidR="004C1BF0">
        <w:tab/>
      </w:r>
      <w:r w:rsidR="004C1BF0">
        <w:tab/>
        <w:t xml:space="preserve">      Marina Ljubičić Knežević</w:t>
      </w:r>
    </w:p>
    <w:p w:rsidRDefault="00124FD6" w:rsidP="000412A0" w:rsidR="00124FD6">
      <w:pPr>
        <w:pStyle w:val="Tijeloteksta"/>
        <w:jc w:val="left"/>
      </w:pPr>
    </w:p>
    <w:p w:rsidRDefault="00124FD6" w:rsidP="004C1BF0" w:rsidR="004C1BF0">
      <w:pPr>
        <w:tabs>
          <w:tab w:pos="5812" w:val="left"/>
        </w:tabs>
        <w:ind w:firstLine="560" w:left="5812"/>
        <w:jc w:val="both"/>
        <w:rPr>
          <w:bCs/>
        </w:rPr>
      </w:pPr>
      <w:r>
        <w:tab/>
      </w:r>
      <w:r>
        <w:tab/>
      </w:r>
      <w:r w:rsidR="004C1BF0">
        <w:rPr>
          <w:bCs/>
        </w:rPr>
        <w:t xml:space="preserve">      </w:t>
      </w:r>
    </w:p>
    <w:p w:rsidRDefault="00124FD6" w:rsidP="004C1BF0" w:rsidR="00124FD6">
      <w:pPr>
        <w:pStyle w:val="Tijeloteksta"/>
        <w:ind w:left="360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70AC4">
        <w:t>4</w:t>
      </w:r>
      <w:r>
        <w:t>/</w:t>
      </w:r>
      <w:r w:rsidR="00B70AC4">
        <w:t>9</w:t>
      </w: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1BF0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06E52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53BFE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AF2676"/>
    <w:rsid w:val="00B24B41"/>
    <w:rsid w:val="00B3448E"/>
    <w:rsid w:val="00B706CB"/>
    <w:rsid w:val="00B70AC4"/>
    <w:rsid w:val="00B82540"/>
    <w:rsid w:val="00B82754"/>
    <w:rsid w:val="00B95B20"/>
    <w:rsid w:val="00BB2CF3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D3678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D2E92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E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2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E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2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St-564/2017-6</izvorni_sadrzaj>
    <derivirana_varijabla naziv="DomainObject.Oznaka_1">St-564/2017-6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srpnja 2017.</izvorni_sadrzaj>
    <derivirana_varijabla naziv="DomainObject.Predmet.DatumRjesavanja_1">26.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St-564/2017</izvorni_sadrzaj>
    <derivirana_varijabla naziv="DomainObject.Predmet.OznakaBroj_1">St-564/2017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Marina</izvorni_sadrzaj>
    <derivirana_varijabla naziv="DomainObject.Predmet.PredmetRijesio.Ime_1">Marina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Ljubičić Knežević</izvorni_sadrzaj>
    <derivirana_varijabla naziv="DomainObject.Predmet.PredmetRijesio.Prezime_1">Ljubičić Knežević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TRANSPORTI j.d.o.o. za ugostiteljstvo, trgovinu i usluge</izvorni_sadrzaj>
    <derivirana_varijabla naziv="DomainObject.Predmet.ProtustrankaFormated_1">  TOMISLAV TRANSPORTI j.d.o.o. za ugostiteljstvo, trgovinu i usluge</derivirana_varijabla>
  </DomainObject.Predmet.ProtustrankaFormated>
  <DomainObject.Predmet.ProtustrankaFormatedOIB>
    <izvorni_sadrzaj>  TOMISLAV TRANSPORTI j.d.o.o. za ugostiteljstvo, trgovinu i usluge, OIB 59946435652</izvorni_sadrzaj>
    <derivirana_varijabla naziv="DomainObject.Predmet.ProtustrankaFormatedOIB_1">  TOMISLAV TRANSPORTI j.d.o.o. za ugostiteljstvo, trgovinu i usluge, OIB 59946435652</derivirana_varijabla>
  </DomainObject.Predmet.ProtustrankaFormatedOIB>
  <DomainObject.Predmet.ProtustrankaFormatedWithAdress>
    <izvorni_sadrzaj> TOMISLAV TRANSPORTI j.d.o.o. za ugostiteljstvo, trgovinu i usluge, Ulica kralja Petra Svačića 7A, 31220 Josipovac</izvorni_sadrzaj>
    <derivirana_varijabla naziv="DomainObject.Predmet.ProtustrankaFormatedWithAdress_1"> TOMISLAV TRANSPORTI j.d.o.o. za ugostiteljstvo, trgovinu i usluge, Ulica kralja Petra Svačića 7A, 31220 Josipovac</derivirana_varijabla>
  </DomainObject.Predmet.ProtustrankaFormatedWithAdress>
  <DomainObject.Predmet.ProtustrankaFormatedWithAdressOIB>
    <izvorni_sadrzaj> TOMISLAV TRANSPORTI j.d.o.o. za ugostiteljstvo, trgovinu i usluge, OIB 59946435652, Ulica kralja Petra Svačića 7A, 31220 Josipovac</izvorni_sadrzaj>
    <derivirana_varijabla naziv="DomainObject.Predmet.ProtustrankaFormatedWithAdressOIB_1"> TOMISLAV TRANSPORTI j.d.o.o. za ugostiteljstvo, trgovinu i usluge, OIB 59946435652, Ulica kralja Petra Svačića 7A, 31220 Josipovac</derivirana_varijabla>
  </DomainObject.Predmet.ProtustrankaFormatedWithAdressOIB>
  <DomainObject.Predmet.ProtustrankaWithAdress>
    <izvorni_sadrzaj>TOMISLAV TRANSPORTI j.d.o.o. za ugostiteljstvo, trgovinu i usluge Ulica kralja Petra Svačića 7A, 31220 Josipovac</izvorni_sadrzaj>
    <derivirana_varijabla naziv="DomainObject.Predmet.ProtustrankaWithAdress_1">TOMISLAV TRANSPORTI j.d.o.o. za ugostiteljstvo, trgovinu i usluge Ulica kralja Petra Svačića 7A, 31220 Josipovac</derivirana_varijabla>
  </DomainObject.Predmet.ProtustrankaWithAdress>
  <DomainObject.Predmet.ProtustrankaWithAdressOIB>
    <izvorni_sadrzaj>TOMISLAV TRANSPORTI j.d.o.o. za ugostiteljstvo, trgovinu i usluge, OIB 59946435652, Ulica kralja Petra Svačića 7A, 31220 Josipovac</izvorni_sadrzaj>
    <derivirana_varijabla naziv="DomainObject.Predmet.ProtustrankaWithAdressOIB_1">TOMISLAV TRANSPORTI j.d.o.o. za ugostiteljstvo, trgovinu i usluge, OIB 59946435652, Ulica kralja Petra Svačića 7A, 31220 Josipovac</derivirana_varijabla>
  </DomainObject.Predmet.ProtustrankaWithAdressOIB>
  <DomainObject.Predmet.ProtustrankaNazivFormated>
    <izvorni_sadrzaj>TOMISLAV TRANSPORTI j.d.o.o. za ugostiteljstvo, trgovinu i usluge</izvorni_sadrzaj>
    <derivirana_varijabla naziv="DomainObject.Predmet.ProtustrankaNazivFormated_1">TOMISLAV TRANSPORTI j.d.o.o. za ugostiteljstvo, trgovinu i usluge</derivirana_varijabla>
  </DomainObject.Predmet.ProtustrankaNazivFormated>
  <DomainObject.Predmet.ProtustrankaNazivFormatedOIB>
    <izvorni_sadrzaj>TOMISLAV TRANSPORTI j.d.o.o. za ugostiteljstvo, trgovinu i usluge, OIB 59946435652</izvorni_sadrzaj>
    <derivirana_varijabla naziv="DomainObject.Predmet.ProtustrankaNazivFormatedOIB_1">TOMISLAV TRANSPORTI j.d.o.o. za ugostiteljstvo, trgovinu i usluge, OIB 59946435652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TOMISLAV TRANSPORTI j.d.o.o. za ugostiteljstvo, trgovinu i usluge</item>
    </izvorni_sadrzaj>
    <derivirana_varijabla naziv="DomainObject.Predmet.ProtuStrankaListFormated_1">
      <item>TOMISLAV TRANSPORTI j.d.o.o. za ugostiteljstvo, trgovinu i usluge</item>
    </derivirana_varijabla>
  </DomainObject.Predmet.ProtuStrankaListFormated>
  <DomainObject.Predmet.ProtuStrankaListFormatedOIB>
    <izvorni_sadrzaj>
      <item>TOMISLAV TRANSPORTI j.d.o.o. za ugostiteljstvo, trgovinu i usluge, OIB 59946435652</item>
    </izvorni_sadrzaj>
    <derivirana_varijabla naziv="DomainObject.Predmet.ProtuStrankaListFormatedOIB_1">
      <item>TOMISLAV TRANSPORTI j.d.o.o. za ugostiteljstvo, trgovinu i usluge, OIB 59946435652</item>
    </derivirana_varijabla>
  </DomainObject.Predmet.ProtuStrankaListFormatedOIB>
  <DomainObject.Predmet.ProtuStrankaListFormatedWithAdress>
    <izvorni_sadrzaj>
      <item>TOMISLAV TRANSPORTI j.d.o.o. za ugostiteljstvo, trgovinu i usluge, Ulica kralja Petra Svačića 7A, 31220 Josipovac</item>
    </izvorni_sadrzaj>
    <derivirana_varijabla naziv="DomainObject.Predmet.ProtuStrankaListFormatedWithAdress_1">
      <item>TOMISLAV TRANSPORTI j.d.o.o. za ugostiteljstvo, trgovinu i usluge, Ulica kralja Petra Svačića 7A, 31220 Josipovac</item>
    </derivirana_varijabla>
  </DomainObject.Predmet.ProtuStrankaListFormatedWithAdress>
  <DomainObject.Predmet.ProtuStrankaListFormatedWithAdressOIB>
    <izvorni_sadrzaj>
      <item>TOMISLAV TRANSPORTI j.d.o.o. za ugostiteljstvo, trgovinu i usluge, OIB 59946435652, Ulica kralja Petra Svačića 7A, 31220 Josipovac</item>
    </izvorni_sadrzaj>
    <derivirana_varijabla naziv="DomainObject.Predmet.ProtuStrankaListFormatedWithAdressOIB_1">
      <item>TOMISLAV TRANSPORTI j.d.o.o. za ugostiteljstvo, trgovinu i usluge, OIB 59946435652, Ulica kralja Petra Svačića 7A, 31220 Josipovac</item>
    </derivirana_varijabla>
  </DomainObject.Predmet.ProtuStrankaListFormatedWithAdressOIB>
  <DomainObject.Predmet.ProtuStrankaListNazivFormated>
    <izvorni_sadrzaj>
      <item>TOMISLAV TRANSPORTI j.d.o.o. za ugostiteljstvo, trgovinu i usluge</item>
    </izvorni_sadrzaj>
    <derivirana_varijabla naziv="DomainObject.Predmet.ProtuStrankaListNazivFormated_1">
      <item>TOMISLAV TRANSPORTI j.d.o.o. za ugostiteljstvo, trgovinu i usluge</item>
    </derivirana_varijabla>
  </DomainObject.Predmet.ProtuStrankaListNazivFormated>
  <DomainObject.Predmet.ProtuStrankaListNazivFormatedOIB>
    <izvorni_sadrzaj>
      <item>TOMISLAV TRANSPORTI j.d.o.o. za ugostiteljstvo, trgovinu i usluge, OIB 59946435652</item>
    </izvorni_sadrzaj>
    <derivirana_varijabla naziv="DomainObject.Predmet.ProtuStrankaListNazivFormatedOIB_1">
      <item>TOMISLAV TRANSPORTI j.d.o.o. za ugostiteljstvo, trgovinu i usluge, OIB 59946435652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St-564/2017-6</izvorni_sadrzaj>
    <derivirana_varijabla naziv="DomainObject.PoslovniBrojDokumenta_1">St-564/2017-6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TOMISLAV TRANSPORTI j.d.o.o. za ugostiteljstvo, trgovinu i usluge</izvorni_sadrzaj>
    <derivirana_varijabla naziv="DomainObject.Predmet.ProtustrankaIDrugi_1">TOMISLAV TRANSPORTI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TOMISLAV TRANSPORTI j.d.o.o. za ugostiteljstvo, trgovinu i usluge, OIB 59946435652, Ulica kralja Petra Svačića 7A, 31220 Josipovac</izvorni_sadrzaj>
    <derivirana_varijabla naziv="DomainObject.Predmet.ProtustrankaIDrugiAdressOIB_1">TOMISLAV TRANSPORTI j.d.o.o. za ugostiteljstvo, trgovinu i usluge, OIB 59946435652, Ulica kralja Petra Svačića 7A,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srpnja 2017.</izvorni_sadrzaj>
    <derivirana_varijabla naziv="DomainObject.Predmet.OdlukaRjesenje.DatumDonosenjaOdluke_1">26.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St-564/2017-6</izvorni_sadrzaj>
    <derivirana_varijabla naziv="DomainObject.Predmet.OdlukaRjesenje.Oznaka_1">St-564/2017-6</derivirana_varijabla>
  </DomainObject.Predmet.OdlukaRjesenje.Oznaka>
  <DomainObject.Predmet.SudioniciListNaziv>
    <izvorni_sadrzaj>
      <item>FINA RC OSIJEK</item>
      <item>TOMISLAV TRANSPORTI j.d.o.o. za ugostiteljstvo, trgovinu i usluge</item>
    </izvorni_sadrzaj>
    <derivirana_varijabla naziv="DomainObject.Predmet.SudioniciListNaziv_1">
      <item>FINA RC OSIJEK</item>
      <item>TOMISLAV TRANSPORTI j.d.o.o. za ugostiteljstvo, trgovinu i usluge</item>
    </derivirana_varijabla>
  </DomainObject.Predmet.SudioniciListNaziv>
  <DomainObject.Predmet.SudioniciListAdressOIB>
    <izvorni_sadrzaj>
      <item>FINA RC OSIJEK, OIB 85821130368</item>
      <item>TOMISLAV TRANSPORTI j.d.o.o. za ugostiteljstvo, trgovinu i usluge, OIB 59946435652, Ulica kralja Petra Svačića 7A,31220 Josipovac</item>
    </izvorni_sadrzaj>
    <derivirana_varijabla naziv="DomainObject.Predmet.SudioniciListAdressOIB_1">
      <item>FINA RC OSIJEK, OIB 85821130368</item>
      <item>TOMISLAV TRANSPORTI j.d.o.o. za ugostiteljstvo, trgovinu i usluge, OIB 59946435652, Ulica kralja Petra Svačića 7A,31220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59946435652</item>
    </izvorni_sadrzaj>
    <derivirana_varijabla naziv="DomainObject.Predmet.SudioniciListNazivOIB_1">
      <item>, OIB 85821130368</item>
      <item>, OIB 59946435652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2910</properties:Characters>
  <properties:Lines>97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2017-07-26T06:34:00Z</dcterms:created>
  <dc:creator>Korisnik</dc:creator>
  <cp:lastModifiedBy>Snježana Markotić Jurić</cp:lastModifiedBy>
  <cp:lastPrinted>2017-07-26T06:33:00Z</cp:lastPrinted>
  <dcterms:modified xmlns:xsi="http://www.w3.org/2001/XMLSchema-instance" xsi:type="dcterms:W3CDTF">2017-07-26T09:56:00Z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St-564/2017-6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