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021d" w14:paraId="e1c021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5D7929">
        <w:t>895</w:t>
      </w:r>
      <w:r w:rsidR="00D27F5C">
        <w:t>/17-</w:t>
      </w:r>
      <w:r w:rsidR="00512403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D7929">
        <w:t>TOMISLAV USLUGE</w:t>
      </w:r>
      <w:r w:rsidR="00565E02">
        <w:t xml:space="preserve"> j.</w:t>
      </w:r>
      <w:r w:rsidR="003A4DFB">
        <w:t>d.o.o. za</w:t>
      </w:r>
      <w:r w:rsidR="005D7929">
        <w:t xml:space="preserve"> trgovinu i</w:t>
      </w:r>
      <w:r w:rsidR="00565E02">
        <w:t xml:space="preserve"> u</w:t>
      </w:r>
      <w:r w:rsidR="005D7929">
        <w:t>sluge</w:t>
      </w:r>
      <w:r w:rsidR="003A4DFB">
        <w:t>,</w:t>
      </w:r>
      <w:r w:rsidR="007327E5">
        <w:t xml:space="preserve"> </w:t>
      </w:r>
      <w:r w:rsidR="005D7929">
        <w:t>Sisak</w:t>
      </w:r>
      <w:r w:rsidR="002B2793">
        <w:t xml:space="preserve">, </w:t>
      </w:r>
      <w:r w:rsidR="005D7929">
        <w:t>Janka Dujaka 21</w:t>
      </w:r>
      <w:r w:rsidR="0079627A">
        <w:t>,</w:t>
      </w:r>
      <w:r w:rsidR="00BB6169">
        <w:t xml:space="preserve"> MBS: </w:t>
      </w:r>
      <w:r w:rsidR="003A4DFB">
        <w:t>080</w:t>
      </w:r>
      <w:r w:rsidR="00565E02">
        <w:t>9</w:t>
      </w:r>
      <w:r w:rsidR="005D7929">
        <w:t>64471</w:t>
      </w:r>
      <w:r w:rsidR="00BB6169">
        <w:t xml:space="preserve">, OIB: </w:t>
      </w:r>
      <w:r w:rsidR="005D7929">
        <w:t>47402448749</w:t>
      </w:r>
      <w:r>
        <w:t xml:space="preserve">, dana </w:t>
      </w:r>
      <w:r w:rsidR="00565E02">
        <w:t>10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D7929" w:rsidRPr="005D7929">
        <w:t>TOMISLAV USLUGE j.d.o.o. za trgovinu i usluge, Sisak,  Janka Dujaka 21, MBS: 080964471, OIB: 47402448749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565E02">
        <w:t xml:space="preserve"> </w:t>
      </w:r>
      <w:r w:rsidR="005D7929">
        <w:t>Mirjana Viduka Varenina</w:t>
      </w:r>
      <w:r w:rsidR="00CB5B58">
        <w:t xml:space="preserve">, </w:t>
      </w:r>
      <w:r w:rsidR="005D7929">
        <w:t xml:space="preserve"> Dubrovačka 107, Osijek,</w:t>
      </w:r>
      <w:r w:rsidR="00917E6B" w:rsidRPr="00917E6B">
        <w:t xml:space="preserve"> OIB: </w:t>
      </w:r>
      <w:r w:rsidR="005D7929">
        <w:t>98866841784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D7929" w:rsidRPr="005D7929">
        <w:t>TOMISLAV USLUGE j.d.o.o. za trgovinu i usluge, Sisak,  Janka Dujaka 21, MBS: 080964471, OIB: 47402448749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014F74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7327E5">
        <w:rPr>
          <w:bCs/>
        </w:rPr>
        <w:t>6</w:t>
      </w:r>
      <w:r w:rsidRPr="00F877AB">
        <w:rPr>
          <w:bCs/>
        </w:rPr>
        <w:t xml:space="preserve">. </w:t>
      </w:r>
      <w:r w:rsidR="007327E5">
        <w:rPr>
          <w:bCs/>
        </w:rPr>
        <w:t>trav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5D7929">
        <w:rPr>
          <w:bCs/>
        </w:rPr>
        <w:t>1900</w:t>
      </w:r>
      <w:r w:rsidRPr="00F877AB">
        <w:rPr>
          <w:bCs/>
        </w:rPr>
        <w:t xml:space="preserve"> od </w:t>
      </w:r>
      <w:r w:rsidR="005D7929">
        <w:rPr>
          <w:bCs/>
        </w:rPr>
        <w:t>3. travnja</w:t>
      </w:r>
      <w:r w:rsidR="003A4DFB">
        <w:rPr>
          <w:bCs/>
        </w:rPr>
        <w:t xml:space="preserve"> 2017. nad stečajnim dužnikom </w:t>
      </w:r>
      <w:r w:rsidR="005D7929" w:rsidRPr="005D7929">
        <w:t>TOMISLAV USLUGE j.d.o.o. za trgovinu i usluge, Sisak,  Janka Dujaka 21, MBS: 080964471, OIB: 47402448749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7327E5" w:rsidP="00BE126A" w:rsidR="007327E5">
      <w:pPr>
        <w:pStyle w:val="Tijeloteksta"/>
        <w:jc w:val="right"/>
        <w:rPr>
          <w:bCs/>
        </w:rPr>
      </w:pPr>
    </w:p>
    <w:p w:rsidRDefault="007327E5" w:rsidP="00BE126A" w:rsidR="007327E5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5D7929">
        <w:rPr>
          <w:bCs/>
        </w:rPr>
        <w:t>895</w:t>
      </w:r>
      <w:r w:rsidRPr="004D73A2">
        <w:rPr>
          <w:bCs/>
        </w:rPr>
        <w:t>/17-</w:t>
      </w:r>
      <w:r w:rsidR="00512403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D7929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D7929">
        <w:t>895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65E02">
        <w:t>10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7327E5">
      <w:pPr>
        <w:pStyle w:val="Tijeloteksta"/>
        <w:jc w:val="left"/>
      </w:pPr>
      <w:r>
        <w:t>Za</w:t>
      </w:r>
      <w:r w:rsidR="00A247C1">
        <w:t>pisničar</w:t>
      </w:r>
      <w:r w:rsidR="007327E5">
        <w:br/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C8B" w:rsidP="005C2CD1" w:rsidR="00F72C8B">
      <w:r>
        <w:separator/>
      </w:r>
    </w:p>
  </w:endnote>
  <w:endnote w:id="0" w:type="continuationSeparator">
    <w:p w:rsidRDefault="00F72C8B" w:rsidP="005C2CD1" w:rsidR="00F72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C8B" w:rsidP="005C2CD1" w:rsidR="00F72C8B">
      <w:r>
        <w:separator/>
      </w:r>
    </w:p>
  </w:footnote>
  <w:footnote w:id="0" w:type="continuationSeparator">
    <w:p w:rsidRDefault="00F72C8B" w:rsidP="005C2CD1" w:rsidR="00F72C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3A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4F74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96A9B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B691D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4DFB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2403"/>
    <w:rsid w:val="00534964"/>
    <w:rsid w:val="0053545A"/>
    <w:rsid w:val="005437AE"/>
    <w:rsid w:val="00550133"/>
    <w:rsid w:val="00556098"/>
    <w:rsid w:val="00565E02"/>
    <w:rsid w:val="0057324F"/>
    <w:rsid w:val="005931E7"/>
    <w:rsid w:val="005B1166"/>
    <w:rsid w:val="005B59B6"/>
    <w:rsid w:val="005C01B9"/>
    <w:rsid w:val="005C2CD1"/>
    <w:rsid w:val="005D2A79"/>
    <w:rsid w:val="005D7929"/>
    <w:rsid w:val="005D7EC1"/>
    <w:rsid w:val="005E0CFB"/>
    <w:rsid w:val="00601B26"/>
    <w:rsid w:val="0061075F"/>
    <w:rsid w:val="00613D0A"/>
    <w:rsid w:val="006143A6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535A"/>
    <w:rsid w:val="00711019"/>
    <w:rsid w:val="00711561"/>
    <w:rsid w:val="0073010A"/>
    <w:rsid w:val="007327E5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212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548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A176A"/>
    <w:rsid w:val="00EC0019"/>
    <w:rsid w:val="00ED4C16"/>
    <w:rsid w:val="00F040DB"/>
    <w:rsid w:val="00F30218"/>
    <w:rsid w:val="00F44403"/>
    <w:rsid w:val="00F46E60"/>
    <w:rsid w:val="00F52DC2"/>
    <w:rsid w:val="00F56EE7"/>
    <w:rsid w:val="00F577E3"/>
    <w:rsid w:val="00F6215D"/>
    <w:rsid w:val="00F72C8B"/>
    <w:rsid w:val="00F73514"/>
    <w:rsid w:val="00F7572D"/>
    <w:rsid w:val="00F82537"/>
    <w:rsid w:val="00F83779"/>
    <w:rsid w:val="00F877AB"/>
    <w:rsid w:val="00FD0F74"/>
    <w:rsid w:val="00FE0CCA"/>
    <w:rsid w:val="00FE4CC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St-895/2017</izvorni_sadrzaj>
    <derivirana_varijabla naziv="DomainObject.Predmet.OznakaBroj_1">St-895/2017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TOMISLAV USLUGE  j.d.o.o. za trgovinu i usluge</izvorni_sadrzaj>
    <derivirana_varijabla naziv="DomainObject.Predmet.ProtustrankaFormated_1">  TOMISLAV USLUGE  j.d.o.o. za trgovinu i usluge</derivirana_varijabla>
  </DomainObject.Predmet.ProtustrankaFormated>
  <DomainObject.Predmet.ProtustrankaFormatedOIB>
    <izvorni_sadrzaj>  TOMISLAV USLUGE  j.d.o.o. za trgovinu i usluge, OIB 47402448749</izvorni_sadrzaj>
    <derivirana_varijabla naziv="DomainObject.Predmet.ProtustrankaFormatedOIB_1">  TOMISLAV USLUGE  j.d.o.o. za trgovinu i usluge, OIB 47402448749</derivirana_varijabla>
  </DomainObject.Predmet.ProtustrankaFormatedOIB>
  <DomainObject.Predmet.ProtustrankaFormatedWithAdress>
    <izvorni_sadrzaj> TOMISLAV USLUGE  j.d.o.o. za trgovinu i usluge, Janka Dujaka 21 , 44000 Sisak</izvorni_sadrzaj>
    <derivirana_varijabla naziv="DomainObject.Predmet.ProtustrankaFormatedWithAdress_1"> TOMISLAV USLUGE  j.d.o.o. za trgovinu i usluge, Janka Dujaka 21 , 44000 Sisak</derivirana_varijabla>
  </DomainObject.Predmet.ProtustrankaFormatedWithAdress>
  <DomainObject.Predmet.ProtustrankaFormatedWithAdressOIB>
    <izvorni_sadrzaj> TOMISLAV USLUGE  j.d.o.o. za trgovinu i usluge, OIB 47402448749, Janka Dujaka 21 , 44000 Sisak</izvorni_sadrzaj>
    <derivirana_varijabla naziv="DomainObject.Predmet.ProtustrankaFormatedWithAdressOIB_1"> TOMISLAV USLUGE  j.d.o.o. za trgovinu i usluge, OIB 47402448749, Janka Dujaka 21 , 44000 Sisak</derivirana_varijabla>
  </DomainObject.Predmet.ProtustrankaFormatedWithAdressOIB>
  <DomainObject.Predmet.ProtustrankaWithAdress>
    <izvorni_sadrzaj>TOMISLAV USLUGE  j.d.o.o. za trgovinu i usluge Janka Dujaka 21 , 44000 Sisak</izvorni_sadrzaj>
    <derivirana_varijabla naziv="DomainObject.Predmet.ProtustrankaWithAdress_1">TOMISLAV USLUGE  j.d.o.o. za trgovinu i usluge Janka Dujaka 21 , 44000 Sisak</derivirana_varijabla>
  </DomainObject.Predmet.ProtustrankaWithAdress>
  <DomainObject.Predmet.ProtustrankaWithAdressOIB>
    <izvorni_sadrzaj>TOMISLAV USLUGE  j.d.o.o. za trgovinu i usluge, OIB 47402448749, Janka Dujaka 21 , 44000 Sisak</izvorni_sadrzaj>
    <derivirana_varijabla naziv="DomainObject.Predmet.ProtustrankaWithAdressOIB_1">TOMISLAV USLUGE  j.d.o.o. za trgovinu i usluge, OIB 47402448749, Janka Dujaka 21 , 44000 Sisak</derivirana_varijabla>
  </DomainObject.Predmet.ProtustrankaWithAdressOIB>
  <DomainObject.Predmet.ProtustrankaNazivFormated>
    <izvorni_sadrzaj>TOMISLAV USLUGE  j.d.o.o. za trgovinu i usluge</izvorni_sadrzaj>
    <derivirana_varijabla naziv="DomainObject.Predmet.ProtustrankaNazivFormated_1">TOMISLAV USLUGE  j.d.o.o. za trgovinu i usluge</derivirana_varijabla>
  </DomainObject.Predmet.ProtustrankaNazivFormated>
  <DomainObject.Predmet.ProtustrankaNazivFormatedOIB>
    <izvorni_sadrzaj>TOMISLAV USLUGE  j.d.o.o. za trgovinu i usluge, OIB 47402448749</izvorni_sadrzaj>
    <derivirana_varijabla naziv="DomainObject.Predmet.ProtustrankaNazivFormatedOIB_1">TOMISLAV USLUGE  j.d.o.o. za trgovinu i usluge, OIB 47402448749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TOMISLAV USLUGE  j.d.o.o. za trgovinu i usluge</item>
    </izvorni_sadrzaj>
    <derivirana_varijabla naziv="DomainObject.Predmet.ProtuStrankaListFormated_1">
      <item>TOMISLAV USLUGE  j.d.o.o. za trgovinu i usluge</item>
    </derivirana_varijabla>
  </DomainObject.Predmet.ProtuStrankaListFormated>
  <DomainObject.Predmet.ProtuStrankaListFormatedOIB>
    <izvorni_sadrzaj>
      <item>TOMISLAV USLUGE  j.d.o.o. za trgovinu i usluge, OIB 47402448749</item>
    </izvorni_sadrzaj>
    <derivirana_varijabla naziv="DomainObject.Predmet.ProtuStrankaListFormatedOIB_1">
      <item>TOMISLAV USLUGE  j.d.o.o. za trgovinu i usluge, OIB 47402448749</item>
    </derivirana_varijabla>
  </DomainObject.Predmet.ProtuStrankaListFormatedOIB>
  <DomainObject.Predmet.ProtuStrankaListFormatedWithAdress>
    <izvorni_sadrzaj>
      <item>TOMISLAV USLUGE  j.d.o.o. za trgovinu i usluge, Janka Dujaka 21 , 44000 Sisak</item>
    </izvorni_sadrzaj>
    <derivirana_varijabla naziv="DomainObject.Predmet.ProtuStrankaListFormatedWithAdress_1">
      <item>TOMISLAV USLUGE  j.d.o.o. za trgovinu i usluge, Janka Dujaka 21 , 44000 Sisak</item>
    </derivirana_varijabla>
  </DomainObject.Predmet.ProtuStrankaListFormatedWithAdress>
  <DomainObject.Predmet.ProtuStrankaListFormatedWithAdressOIB>
    <izvorni_sadrzaj>
      <item>TOMISLAV USLUGE  j.d.o.o. za trgovinu i usluge, OIB 47402448749, Janka Dujaka 21 , 44000 Sisak</item>
    </izvorni_sadrzaj>
    <derivirana_varijabla naziv="DomainObject.Predmet.ProtuStrankaListFormatedWithAdressOIB_1">
      <item>TOMISLAV USLUGE  j.d.o.o. za trgovinu i usluge, OIB 47402448749, Janka Dujaka 21 , 44000 Sisak</item>
    </derivirana_varijabla>
  </DomainObject.Predmet.ProtuStrankaListFormatedWithAdressOIB>
  <DomainObject.Predmet.ProtuStrankaListNazivFormated>
    <izvorni_sadrzaj>
      <item>TOMISLAV USLUGE  j.d.o.o. za trgovinu i usluge</item>
    </izvorni_sadrzaj>
    <derivirana_varijabla naziv="DomainObject.Predmet.ProtuStrankaListNazivFormated_1">
      <item>TOMISLAV USLUGE  j.d.o.o. za trgovinu i usluge</item>
    </derivirana_varijabla>
  </DomainObject.Predmet.ProtuStrankaListNazivFormated>
  <DomainObject.Predmet.ProtuStrankaListNazivFormatedOIB>
    <izvorni_sadrzaj>
      <item>TOMISLAV USLUGE  j.d.o.o. za trgovinu i usluge, OIB 47402448749</item>
    </izvorni_sadrzaj>
    <derivirana_varijabla naziv="DomainObject.Predmet.ProtuStrankaListNazivFormatedOIB_1">
      <item>TOMISLAV USLUGE  j.d.o.o. za trgovinu i usluge, OIB 47402448749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TOMISLAV USLUGE  j.d.o.o. za trgovinu i usluge</izvorni_sadrzaj>
    <derivirana_varijabla naziv="DomainObject.Predmet.ProtustrankaIDrugi_1">TOMISLAV USLUGE 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TOMISLAV USLUGE  j.d.o.o. za trgovinu i usluge, OIB 47402448749, Janka Dujaka 21 , 44000 Sisak</izvorni_sadrzaj>
    <derivirana_varijabla naziv="DomainObject.Predmet.ProtustrankaIDrugiAdressOIB_1">TOMISLAV USLUGE  j.d.o.o. za trgovinu i usluge, OIB 47402448749, Janka Dujaka 21 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USLUGE  j.d.o.o. za trgovinu i usluge</item>
      <item>FINA Regionalni centar Zagreb</item>
    </izvorni_sadrzaj>
    <derivirana_varijabla naziv="DomainObject.Predmet.SudioniciListNaziv_1">
      <item>TOMISLAV USLUGE  j.d.o.o. za trgovinu i usluge</item>
      <item>FINA Regionalni centar Zagreb</item>
    </derivirana_varijabla>
  </DomainObject.Predmet.SudioniciListNaziv>
  <DomainObject.Predmet.SudioniciListAdressOIB>
    <izvorni_sadrzaj>
      <item>TOMISLAV USLUGE  j.d.o.o. za trgovinu i usluge, OIB 47402448749, Janka Dujaka 21 ,44000 Sisak</item>
      <item>FINA Regionalni centar Zagreb, OIB 85821130368, Trg svibanjskih žrtava 1995. br. 1,10000 Zagreb</item>
    </izvorni_sadrzaj>
    <derivirana_varijabla naziv="DomainObject.Predmet.SudioniciListAdressOIB_1">
      <item>TOMISLAV USLUGE  j.d.o.o. za trgovinu i usluge, OIB 47402448749, Janka Dujaka 21 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47402448749</item>
      <item>, OIB 85821130368</item>
    </izvorni_sadrzaj>
    <derivirana_varijabla naziv="DomainObject.Predmet.SudioniciListNazivOIB_1">
      <item>, OIB 47402448749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7151A-E612-40CD-9ACB-5055566FF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3149</properties:Characters>
  <properties:Lines>96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2017-10-09T11:21:00Z</dcterms:created>
  <dc:creator>Korisnik</dc:creator>
  <cp:lastModifiedBy>Žana Bem</cp:lastModifiedBy>
  <cp:lastPrinted>2017-09-28T04:58:00Z</cp:lastPrinted>
  <dcterms:modified xmlns:xsi="http://www.w3.org/2001/XMLSchema-instance" xsi:type="dcterms:W3CDTF">2017-10-10T09:00:00Z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