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e9f7" w14:paraId="ecae9f7" w:rsidRDefault="005B153C" w:rsidP="005B153C" w:rsidR="009A3644" w:rsidRPr="005B153C">
      <w:pPr>
        <w15:collapsed w:val="false"/>
      </w:pPr>
      <w:bookmarkStart w:name="_GoBack" w:id="0"/>
      <w:bookmarkEnd w:id="0"/>
      <w:r w:rsidRPr="005B15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3644" w:rsidRPr="005B153C">
        <w:tab/>
      </w:r>
    </w:p>
    <w:p w:rsidRDefault="009A3644" w:rsidP="00177D52" w:rsidR="009A3644" w:rsidRPr="005B153C">
      <w:pPr>
        <w:jc w:val="both"/>
      </w:pPr>
      <w:r w:rsidRPr="005B153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REPUBLIKA HRVATSKA</w:t>
      </w:r>
    </w:p>
    <w:p w:rsidRDefault="009A3644" w:rsidP="00177D52" w:rsidR="009A3644" w:rsidRPr="005B153C">
      <w:pPr>
        <w:jc w:val="both"/>
      </w:pPr>
      <w:r w:rsidRPr="005B153C">
        <w:t>Trgovački sud u Zagrebu</w:t>
      </w:r>
    </w:p>
    <w:p w:rsidRDefault="009A3644" w:rsidP="00177D52" w:rsidR="00177D52" w:rsidRPr="005B153C">
      <w:pPr>
        <w:jc w:val="both"/>
      </w:pPr>
      <w:r w:rsidRPr="005B153C">
        <w:t xml:space="preserve">Zagreb, Amruševa 2/II                                               </w:t>
      </w:r>
      <w:r w:rsidR="00177D52" w:rsidRPr="005B153C">
        <w:t xml:space="preserve">         </w:t>
      </w:r>
      <w:r w:rsidR="005B153C" w:rsidRPr="005B153C">
        <w:t xml:space="preserve">           </w:t>
      </w:r>
      <w:r w:rsidR="005B153C" w:rsidRPr="005B153C">
        <w:tab/>
        <w:t xml:space="preserve">                 </w:t>
      </w:r>
      <w:r w:rsidR="00177D52" w:rsidRPr="005B153C">
        <w:t xml:space="preserve"> 67.</w:t>
      </w:r>
      <w:r w:rsidRPr="005B153C">
        <w:t xml:space="preserve"> St-</w:t>
      </w:r>
      <w:r w:rsidR="006C6139" w:rsidRPr="005B153C">
        <w:t>64/12</w:t>
      </w:r>
      <w:r w:rsidR="005B153C" w:rsidRPr="005B153C">
        <w:t>-165</w:t>
      </w:r>
    </w:p>
    <w:p w:rsidRDefault="009A3644" w:rsidP="00177D52" w:rsidR="009A3644" w:rsidRPr="005B153C">
      <w:pPr>
        <w:jc w:val="center"/>
      </w:pPr>
      <w:r w:rsidRPr="005B153C">
        <w:t xml:space="preserve">Z A K LJ U Č A K </w:t>
      </w:r>
      <w:r w:rsidR="0080272D" w:rsidRPr="005B153C">
        <w:t xml:space="preserve">   </w:t>
      </w:r>
    </w:p>
    <w:p w:rsidRDefault="00177D52" w:rsidP="00177D52" w:rsidR="00177D52" w:rsidRPr="005B153C">
      <w:pPr>
        <w:jc w:val="both"/>
      </w:pPr>
    </w:p>
    <w:p w:rsidRDefault="004E1DEA" w:rsidP="00177D52" w:rsidR="009A3644" w:rsidRPr="005B153C">
      <w:pPr>
        <w:ind w:firstLine="708"/>
        <w:jc w:val="both"/>
      </w:pPr>
      <w:r w:rsidRPr="005B153C">
        <w:t xml:space="preserve">Trgovački sud u Zagrebu, po sucu Gordanu </w:t>
      </w:r>
      <w:proofErr w:type="spellStart"/>
      <w:r w:rsidRPr="005B153C">
        <w:t>Zubaku</w:t>
      </w:r>
      <w:proofErr w:type="spellEnd"/>
      <w:r w:rsidRPr="005B153C">
        <w:t xml:space="preserve">, u stečajnom postupku nad dužnikom </w:t>
      </w:r>
      <w:r w:rsidR="006C6139" w:rsidRPr="005B153C">
        <w:rPr>
          <w:bCs/>
          <w:lang w:val="pt-BR"/>
        </w:rPr>
        <w:t>KUKA d.o.o. u stečaju, Lekenik, Letovanić 2, OIB: 04776707159</w:t>
      </w:r>
      <w:r w:rsidRPr="005B153C">
        <w:t xml:space="preserve">,  </w:t>
      </w:r>
      <w:r w:rsidR="006C6139" w:rsidRPr="005B153C">
        <w:t>2</w:t>
      </w:r>
      <w:r w:rsidR="005B153C" w:rsidRPr="005B153C">
        <w:t>2</w:t>
      </w:r>
      <w:r w:rsidR="006C6139" w:rsidRPr="005B153C">
        <w:t>. ožujka</w:t>
      </w:r>
      <w:r w:rsidRPr="005B153C">
        <w:t xml:space="preserve"> 201</w:t>
      </w:r>
      <w:r w:rsidR="006C6139" w:rsidRPr="005B153C">
        <w:t>6</w:t>
      </w:r>
      <w:r w:rsidRPr="005B153C">
        <w:t xml:space="preserve">., </w:t>
      </w:r>
    </w:p>
    <w:p w:rsidRDefault="009A3644" w:rsidP="00177D52" w:rsidR="00177D52" w:rsidRPr="005B153C">
      <w:pPr>
        <w:jc w:val="both"/>
      </w:pPr>
      <w:r w:rsidRPr="005B153C">
        <w:tab/>
      </w:r>
      <w:r w:rsidRPr="005B153C">
        <w:tab/>
      </w:r>
      <w:r w:rsidRPr="005B153C">
        <w:tab/>
      </w:r>
      <w:r w:rsidRPr="005B153C">
        <w:tab/>
      </w:r>
      <w:r w:rsidRPr="005B153C">
        <w:tab/>
      </w:r>
    </w:p>
    <w:p w:rsidRDefault="00177D52" w:rsidP="00177D52" w:rsidR="009A3644" w:rsidRPr="005B153C">
      <w:pPr>
        <w:jc w:val="center"/>
      </w:pPr>
      <w:r w:rsidRPr="005B153C">
        <w:t>z a k</w:t>
      </w:r>
      <w:r w:rsidR="009A3644" w:rsidRPr="005B153C">
        <w:t xml:space="preserve"> l j u č i o   j e</w:t>
      </w:r>
    </w:p>
    <w:p w:rsidRDefault="00177D52" w:rsidP="00177D52" w:rsidR="00177D52" w:rsidRPr="005B153C">
      <w:pPr>
        <w:jc w:val="both"/>
      </w:pPr>
    </w:p>
    <w:p w:rsidRDefault="00177D52" w:rsidP="00892734" w:rsidR="006C6139" w:rsidRPr="005B153C">
      <w:pPr>
        <w:ind w:firstLine="708"/>
        <w:jc w:val="both"/>
      </w:pPr>
      <w:r w:rsidRPr="005B153C">
        <w:t xml:space="preserve">I. </w:t>
      </w:r>
      <w:r w:rsidR="006C6139" w:rsidRPr="005B153C">
        <w:t>Nekretnine</w:t>
      </w:r>
      <w:r w:rsidR="00E54710" w:rsidRPr="005B153C">
        <w:t xml:space="preserve"> </w:t>
      </w:r>
      <w:r w:rsidR="006C6139" w:rsidRPr="005B153C">
        <w:t>upisane</w:t>
      </w:r>
      <w:r w:rsidR="001D43DC" w:rsidRPr="005B153C">
        <w:t xml:space="preserve"> u zemljišnim knjigama </w:t>
      </w:r>
      <w:r w:rsidR="00892734" w:rsidRPr="005B153C">
        <w:t>Općinskog</w:t>
      </w:r>
      <w:r w:rsidR="006C6139" w:rsidRPr="005B153C">
        <w:t xml:space="preserve"> građanskog suda u Zagrebu, i to na 10/12 dijela nekretnine upisane u zk.ul.br. 24504 k.o. </w:t>
      </w:r>
      <w:proofErr w:type="spellStart"/>
      <w:r w:rsidR="006C6139" w:rsidRPr="005B153C">
        <w:t>Resnik</w:t>
      </w:r>
      <w:proofErr w:type="spellEnd"/>
      <w:r w:rsidR="006C6139" w:rsidRPr="005B153C">
        <w:t xml:space="preserve"> i to k.č.br. 1065 u naravi Oranica </w:t>
      </w:r>
      <w:proofErr w:type="spellStart"/>
      <w:r w:rsidR="006C6139" w:rsidRPr="005B153C">
        <w:t>Žukavec</w:t>
      </w:r>
      <w:proofErr w:type="spellEnd"/>
      <w:r w:rsidR="006C6139" w:rsidRPr="005B153C">
        <w:t xml:space="preserve"> u </w:t>
      </w:r>
      <w:proofErr w:type="spellStart"/>
      <w:r w:rsidR="006C6139" w:rsidRPr="005B153C">
        <w:t>Lazi</w:t>
      </w:r>
      <w:proofErr w:type="spellEnd"/>
      <w:r w:rsidR="006C6139" w:rsidRPr="005B153C">
        <w:t xml:space="preserve"> površine 601 </w:t>
      </w:r>
      <w:proofErr w:type="spellStart"/>
      <w:r w:rsidR="006C6139" w:rsidRPr="005B153C">
        <w:t>čhv</w:t>
      </w:r>
      <w:proofErr w:type="spellEnd"/>
      <w:r w:rsidR="006C6139" w:rsidRPr="005B153C">
        <w:t xml:space="preserve"> i k.č.br. 1070 Livada </w:t>
      </w:r>
      <w:proofErr w:type="spellStart"/>
      <w:r w:rsidR="006C6139" w:rsidRPr="005B153C">
        <w:t>Žukavec</w:t>
      </w:r>
      <w:proofErr w:type="spellEnd"/>
      <w:r w:rsidR="006C6139" w:rsidRPr="005B153C">
        <w:t xml:space="preserve"> u </w:t>
      </w:r>
      <w:proofErr w:type="spellStart"/>
      <w:r w:rsidR="006C6139" w:rsidRPr="005B153C">
        <w:t>Lazi</w:t>
      </w:r>
      <w:proofErr w:type="spellEnd"/>
      <w:r w:rsidR="006C6139" w:rsidRPr="005B153C">
        <w:t xml:space="preserve"> površine 337 </w:t>
      </w:r>
      <w:proofErr w:type="spellStart"/>
      <w:r w:rsidR="006C6139" w:rsidRPr="005B153C">
        <w:t>čhv</w:t>
      </w:r>
      <w:proofErr w:type="spellEnd"/>
      <w:r w:rsidR="006C6139" w:rsidRPr="005B153C">
        <w:t xml:space="preserve"> </w:t>
      </w:r>
    </w:p>
    <w:p w:rsidRDefault="00CD3061" w:rsidP="006C6139" w:rsidR="00CD3061" w:rsidRPr="005B153C">
      <w:pPr>
        <w:ind w:firstLine="708"/>
        <w:jc w:val="both"/>
      </w:pPr>
    </w:p>
    <w:p w:rsidRDefault="006C6139" w:rsidP="00CD3061" w:rsidR="00BF5311" w:rsidRPr="005B153C">
      <w:pPr>
        <w:ind w:firstLine="708"/>
        <w:jc w:val="both"/>
      </w:pPr>
      <w:r w:rsidRPr="005B153C">
        <w:t>predaju</w:t>
      </w:r>
      <w:r w:rsidR="00CD3061" w:rsidRPr="005B153C">
        <w:t xml:space="preserve"> se kupcu </w:t>
      </w:r>
      <w:proofErr w:type="spellStart"/>
      <w:r w:rsidRPr="005B153C">
        <w:t>Agru</w:t>
      </w:r>
      <w:proofErr w:type="spellEnd"/>
      <w:r w:rsidRPr="005B153C">
        <w:t xml:space="preserve"> Croatia </w:t>
      </w:r>
      <w:proofErr w:type="spellStart"/>
      <w:r w:rsidRPr="005B153C">
        <w:t>trade</w:t>
      </w:r>
      <w:proofErr w:type="spellEnd"/>
      <w:r w:rsidRPr="005B153C">
        <w:t xml:space="preserve"> d.o.o., Zagreb, Karlovačka cesta 67/d</w:t>
      </w:r>
      <w:r w:rsidR="00CD3061" w:rsidRPr="005B153C">
        <w:t>.</w:t>
      </w:r>
      <w:r w:rsidR="00BF5311" w:rsidRPr="005B153C">
        <w:t xml:space="preserve">   </w:t>
      </w:r>
    </w:p>
    <w:p w:rsidRDefault="009A3644" w:rsidP="00177D52" w:rsidR="00671589" w:rsidRPr="005B153C">
      <w:pPr>
        <w:jc w:val="both"/>
      </w:pPr>
      <w:r w:rsidRPr="005B153C">
        <w:t xml:space="preserve">    </w:t>
      </w:r>
    </w:p>
    <w:p w:rsidRDefault="00671589" w:rsidP="00177D52" w:rsidR="009A3644" w:rsidRPr="005B153C">
      <w:pPr>
        <w:ind w:firstLine="708"/>
        <w:jc w:val="both"/>
      </w:pPr>
      <w:r w:rsidRPr="005B153C">
        <w:t>II</w:t>
      </w:r>
      <w:r w:rsidR="00177D52" w:rsidRPr="005B153C">
        <w:t>.</w:t>
      </w:r>
      <w:r w:rsidR="00960E18" w:rsidRPr="005B153C">
        <w:t xml:space="preserve"> </w:t>
      </w:r>
      <w:r w:rsidRPr="005B153C">
        <w:t xml:space="preserve">Rješenje o dosudi postalo je pravomoćno dana </w:t>
      </w:r>
      <w:r w:rsidR="006C6139" w:rsidRPr="005B153C">
        <w:t>7. studenoga</w:t>
      </w:r>
      <w:r w:rsidRPr="005B153C">
        <w:t xml:space="preserve"> 201</w:t>
      </w:r>
      <w:r w:rsidR="00E54710" w:rsidRPr="005B153C">
        <w:t>5</w:t>
      </w:r>
      <w:r w:rsidR="00177D52" w:rsidRPr="005B153C">
        <w:t>.</w:t>
      </w:r>
      <w:r w:rsidR="007A1E69" w:rsidRPr="005B153C">
        <w:t xml:space="preserve"> te je kupac u cijelosti platio razliku kupovnine od</w:t>
      </w:r>
      <w:r w:rsidR="00CD3061" w:rsidRPr="005B153C">
        <w:t xml:space="preserve">ređene u rješenju o dosudi od </w:t>
      </w:r>
      <w:r w:rsidR="006C6139" w:rsidRPr="005B153C">
        <w:t>21. listopada</w:t>
      </w:r>
      <w:r w:rsidR="00E54710" w:rsidRPr="005B153C">
        <w:t xml:space="preserve"> 2015</w:t>
      </w:r>
      <w:r w:rsidR="00E51951" w:rsidRPr="005B153C">
        <w:t>.</w:t>
      </w:r>
    </w:p>
    <w:p w:rsidRDefault="00B3512F" w:rsidP="00177D52" w:rsidR="00B3512F" w:rsidRPr="005B153C">
      <w:pPr>
        <w:jc w:val="both"/>
      </w:pPr>
    </w:p>
    <w:p w:rsidRDefault="00B3512F" w:rsidP="006C24EA" w:rsidR="00B3512F" w:rsidRPr="005B153C">
      <w:pPr>
        <w:jc w:val="center"/>
      </w:pPr>
      <w:r w:rsidRPr="005B153C">
        <w:t>Obrazloženje</w:t>
      </w:r>
    </w:p>
    <w:p w:rsidRDefault="00B3512F" w:rsidP="00177D52" w:rsidR="00B3512F" w:rsidRPr="005B153C">
      <w:pPr>
        <w:jc w:val="both"/>
      </w:pPr>
    </w:p>
    <w:p w:rsidRDefault="00B3512F" w:rsidP="00177D52" w:rsidR="00B3512F" w:rsidRPr="005B153C">
      <w:pPr>
        <w:jc w:val="both"/>
      </w:pPr>
      <w:r w:rsidRPr="005B153C">
        <w:tab/>
      </w:r>
      <w:r w:rsidR="000309D0" w:rsidRPr="005B153C">
        <w:t>S obzirom na to da je</w:t>
      </w:r>
      <w:r w:rsidRPr="005B153C">
        <w:t xml:space="preserve"> rješenje o dosudi nekretnine</w:t>
      </w:r>
      <w:r w:rsidR="007701F3" w:rsidRPr="005B153C">
        <w:t xml:space="preserve"> od </w:t>
      </w:r>
      <w:r w:rsidR="006C6139" w:rsidRPr="005B153C">
        <w:t>21. listopada 2015</w:t>
      </w:r>
      <w:r w:rsidR="007701F3" w:rsidRPr="005B153C">
        <w:t xml:space="preserve">., </w:t>
      </w:r>
      <w:r w:rsidR="00CD3061" w:rsidRPr="005B153C">
        <w:t xml:space="preserve">postalo pravomoćno </w:t>
      </w:r>
      <w:r w:rsidR="006C6139" w:rsidRPr="005B153C">
        <w:t>7. studenoga</w:t>
      </w:r>
      <w:r w:rsidR="00E54710" w:rsidRPr="005B153C">
        <w:t xml:space="preserve"> 2015</w:t>
      </w:r>
      <w:r w:rsidR="00293F36" w:rsidRPr="005B153C">
        <w:t>.</w:t>
      </w:r>
      <w:r w:rsidRPr="005B153C">
        <w:t xml:space="preserve">, a kupac je u cijelosti platio razliku kupovnine,  to je u skladu s odredbama čl. </w:t>
      </w:r>
      <w:smartTag w:element="metricconverter" w:uri="urn:schemas-microsoft-com:office:smarttags">
        <w:smartTagPr>
          <w:attr w:val="86 st" w:name="ProductID"/>
        </w:smartTagPr>
        <w:r w:rsidRPr="005B153C">
          <w:t>8</w:t>
        </w:r>
        <w:r w:rsidR="0087612B" w:rsidRPr="005B153C">
          <w:t>6</w:t>
        </w:r>
        <w:r w:rsidRPr="005B153C">
          <w:t xml:space="preserve"> st</w:t>
        </w:r>
      </w:smartTag>
      <w:r w:rsidRPr="005B153C">
        <w:t xml:space="preserve">. 2 </w:t>
      </w:r>
      <w:r w:rsidR="0087612B" w:rsidRPr="005B153C">
        <w:t>Ovršnog zakona u svezi s čl. 108</w:t>
      </w:r>
      <w:r w:rsidRPr="005B153C">
        <w:t>. Ovršnog zakona</w:t>
      </w:r>
      <w:r w:rsidR="003C7C5D" w:rsidRPr="005B153C">
        <w:rPr>
          <w:i/>
          <w:color w:val="FF0000"/>
        </w:rPr>
        <w:t xml:space="preserve"> </w:t>
      </w:r>
      <w:r w:rsidR="003C7C5D" w:rsidRPr="005B153C">
        <w:t>(„Narodne novine“ br. 112/12, dalje: OZ)</w:t>
      </w:r>
      <w:r w:rsidRPr="005B153C">
        <w:t>, valjalo donijeti zaključak kao u izreci.</w:t>
      </w:r>
    </w:p>
    <w:p w:rsidRDefault="00B3512F" w:rsidP="00177D52" w:rsidR="00B3512F" w:rsidRPr="005B153C">
      <w:pPr>
        <w:jc w:val="both"/>
      </w:pPr>
      <w:r w:rsidRPr="005B153C">
        <w:tab/>
      </w:r>
      <w:r w:rsidRPr="005B153C">
        <w:tab/>
      </w:r>
      <w:r w:rsidRPr="005B153C">
        <w:tab/>
      </w:r>
      <w:r w:rsidRPr="005B153C">
        <w:tab/>
      </w:r>
    </w:p>
    <w:p w:rsidRDefault="00CD3061" w:rsidP="000309D0" w:rsidR="009A3644" w:rsidRPr="005B153C">
      <w:pPr>
        <w:jc w:val="center"/>
      </w:pPr>
      <w:r w:rsidRPr="005B153C">
        <w:t xml:space="preserve">U Zagrebu </w:t>
      </w:r>
      <w:r w:rsidR="006C6139" w:rsidRPr="005B153C">
        <w:t>2</w:t>
      </w:r>
      <w:r w:rsidR="005B153C" w:rsidRPr="005B153C">
        <w:t>2</w:t>
      </w:r>
      <w:r w:rsidR="006C6139" w:rsidRPr="005B153C">
        <w:t>. ožujka</w:t>
      </w:r>
      <w:r w:rsidR="009A3644" w:rsidRPr="005B153C">
        <w:t xml:space="preserve"> 201</w:t>
      </w:r>
      <w:r w:rsidR="006C6139" w:rsidRPr="005B153C">
        <w:t>6</w:t>
      </w:r>
      <w:r w:rsidR="009A3644" w:rsidRPr="005B153C">
        <w:t xml:space="preserve">. </w:t>
      </w:r>
    </w:p>
    <w:p w:rsidRDefault="009A3644" w:rsidP="00177D52" w:rsidR="009A3644" w:rsidRPr="005B153C">
      <w:pPr>
        <w:jc w:val="both"/>
      </w:pPr>
    </w:p>
    <w:p w:rsidRDefault="006C6139" w:rsidP="005B153C" w:rsidR="009A3644">
      <w:pPr>
        <w:ind w:firstLine="708" w:left="7080"/>
        <w:jc w:val="right"/>
      </w:pPr>
      <w:r w:rsidRPr="005B153C">
        <w:t>S</w:t>
      </w:r>
      <w:r w:rsidR="005B153C" w:rsidRPr="005B153C">
        <w:t>udac</w:t>
      </w:r>
      <w:r w:rsidR="005B153C" w:rsidRPr="005B153C">
        <w:tab/>
      </w:r>
      <w:r w:rsidRPr="005B153C">
        <w:t xml:space="preserve">  </w:t>
      </w:r>
      <w:r w:rsidR="000309D0" w:rsidRPr="005B153C">
        <w:t>Gordan Zubak</w:t>
      </w:r>
      <w:r w:rsidR="005B153C">
        <w:t>, v.r.</w:t>
      </w:r>
    </w:p>
    <w:p w:rsidRDefault="005B153C" w:rsidP="005B153C" w:rsidR="005B153C" w:rsidRPr="005B153C">
      <w:pPr>
        <w:ind w:firstLine="708" w:left="7080"/>
        <w:jc w:val="right"/>
      </w:pPr>
    </w:p>
    <w:p w:rsidRDefault="009A3644" w:rsidP="00177D52" w:rsidR="009A3644" w:rsidRPr="005B153C">
      <w:pPr>
        <w:jc w:val="both"/>
      </w:pPr>
      <w:r w:rsidRPr="005B153C">
        <w:t>Pouka o pravnom lijeku:</w:t>
      </w:r>
    </w:p>
    <w:p w:rsidRDefault="00945C2C" w:rsidP="00177D52" w:rsidR="009A3644">
      <w:pPr>
        <w:jc w:val="both"/>
      </w:pPr>
      <w:r w:rsidRPr="005B153C">
        <w:t>Protiv ovog zaključka</w:t>
      </w:r>
      <w:r w:rsidR="009A3644" w:rsidRPr="005B153C">
        <w:t xml:space="preserve"> nije dopušten pravni lijek</w:t>
      </w:r>
      <w:r w:rsidR="00C643EE" w:rsidRPr="005B153C">
        <w:t>.</w:t>
      </w:r>
    </w:p>
    <w:p w:rsidRDefault="005B153C" w:rsidP="00177D52" w:rsidR="005B153C">
      <w:pPr>
        <w:jc w:val="both"/>
      </w:pPr>
    </w:p>
    <w:p w:rsidRDefault="005B153C" w:rsidP="00177D52" w:rsidR="005B153C" w:rsidRPr="005B153C">
      <w:pPr>
        <w:jc w:val="both"/>
      </w:pPr>
    </w:p>
    <w:p w:rsidRDefault="005B153C" w:rsidP="001745C1" w:rsidR="005B153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A3644" w:rsidP="005B153C" w:rsidR="009A3644" w:rsidRPr="005B153C">
      <w:pPr>
        <w:jc w:val="both"/>
      </w:pPr>
    </w:p>
    <w:sectPr w:rsidSect="00910BA9" w:rsidR="009A3644" w:rsidRPr="005B153C">
      <w:headerReference w:type="even" r:id="rId11"/>
      <w:headerReference w:type="default" r:id="rId12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5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B153C"/>
    <w:rsid w:val="005F0775"/>
    <w:rsid w:val="00667DE3"/>
    <w:rsid w:val="006709F0"/>
    <w:rsid w:val="00671589"/>
    <w:rsid w:val="00671D1A"/>
    <w:rsid w:val="006A26DC"/>
    <w:rsid w:val="006C24EA"/>
    <w:rsid w:val="006C6139"/>
    <w:rsid w:val="007701F3"/>
    <w:rsid w:val="007A1E69"/>
    <w:rsid w:val="0080272D"/>
    <w:rsid w:val="0087612B"/>
    <w:rsid w:val="00892734"/>
    <w:rsid w:val="00910BA9"/>
    <w:rsid w:val="00945C2C"/>
    <w:rsid w:val="00960E18"/>
    <w:rsid w:val="009A3644"/>
    <w:rsid w:val="009B1DAE"/>
    <w:rsid w:val="00A7643B"/>
    <w:rsid w:val="00AF24B5"/>
    <w:rsid w:val="00B10ADE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C61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5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53C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5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5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C61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53C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5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5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St-64/2012</izvorni_sadrzaj>
    <derivirana_varijabla naziv="DomainObject.Predmet.OznakaBroj_1">St-64/2012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2 dijela PRIJAVE TRAŽBINA u izvanparničnoj pisarnici (ormar u hodniku)</izvorni_sadrzaj>
    <derivirana_varijabla naziv="DomainObject.Predmet.PrimjedbaSuca_1">spis se sastoji od 2 dijela 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Kuka d.o.o. za građevinarstvo i transport</izvorni_sadrzaj>
    <derivirana_varijabla naziv="DomainObject.Predmet.ProtustrankaFormated_1">  Kuka d.o.o. za građevinarstvo i transport</derivirana_varijabla>
  </DomainObject.Predmet.ProtustrankaFormated>
  <DomainObject.Predmet.ProtustrankaFormatedOIB>
    <izvorni_sadrzaj>  Kuka d.o.o. za građevinarstvo i transport, OIB 04776707159</izvorni_sadrzaj>
    <derivirana_varijabla naziv="DomainObject.Predmet.ProtustrankaFormatedOIB_1">  Kuka d.o.o. za građevinarstvo i transport, OIB 04776707159</derivirana_varijabla>
  </DomainObject.Predmet.ProtustrankaFormatedOIB>
  <DomainObject.Predmet.ProtustrankaFormatedWithAdress>
    <izvorni_sadrzaj> Kuka d.o.o. za građevinarstvo i transport, Letovanić 21, Lekenik</izvorni_sadrzaj>
    <derivirana_varijabla naziv="DomainObject.Predmet.ProtustrankaFormatedWithAdress_1"> Kuka d.o.o. za građevinarstvo i transport, Letovanić 21, Lekenik</derivirana_varijabla>
  </DomainObject.Predmet.ProtustrankaFormatedWithAdress>
  <DomainObject.Predmet.ProtustrankaFormatedWithAdressOIB>
    <izvorni_sadrzaj> Kuka d.o.o. za građevinarstvo i transport, OIB 04776707159, Letovanić 21, Lekenik</izvorni_sadrzaj>
    <derivirana_varijabla naziv="DomainObject.Predmet.ProtustrankaFormatedWithAdressOIB_1"> Kuka d.o.o. za građevinarstvo i transport, OIB 04776707159, Letovanić 21, Lekenik</derivirana_varijabla>
  </DomainObject.Predmet.ProtustrankaFormatedWithAdressOIB>
  <DomainObject.Predmet.ProtustrankaWithAdress>
    <izvorni_sadrzaj>Kuka d.o.o. za građevinarstvo i transport Letovanić 21, Lekenik</izvorni_sadrzaj>
    <derivirana_varijabla naziv="DomainObject.Predmet.ProtustrankaWithAdress_1">Kuka d.o.o. za građevinarstvo i transport Letovanić 21, Lekenik</derivirana_varijabla>
  </DomainObject.Predmet.ProtustrankaWithAdress>
  <DomainObject.Predmet.ProtustrankaWithAdressOIB>
    <izvorni_sadrzaj>Kuka d.o.o. za građevinarstvo i transport, OIB 04776707159, Letovanić 21, Lekenik</izvorni_sadrzaj>
    <derivirana_varijabla naziv="DomainObject.Predmet.ProtustrankaWithAdressOIB_1">Kuka d.o.o. za građevinarstvo i transport, OIB 04776707159, Letovanić 21, Lekenik</derivirana_varijabla>
  </DomainObject.Predmet.ProtustrankaWithAdressOIB>
  <DomainObject.Predmet.ProtustrankaNazivFormated>
    <izvorni_sadrzaj>Kuka d.o.o. za građevinarstvo i transport</izvorni_sadrzaj>
    <derivirana_varijabla naziv="DomainObject.Predmet.ProtustrankaNazivFormated_1">Kuka d.o.o. za građevinarstvo i transport</derivirana_varijabla>
  </DomainObject.Predmet.ProtustrankaNazivFormated>
  <DomainObject.Predmet.ProtustrankaNazivFormatedOIB>
    <izvorni_sadrzaj>Kuka d.o.o. za građevinarstvo i transport, OIB 04776707159</izvorni_sadrzaj>
    <derivirana_varijabla naziv="DomainObject.Predmet.ProtustrankaNazivFormatedOIB_1">Kuka d.o.o. za građevinarstvo i transport, OIB 04776707159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 zastupanog po punomoćniku ŽUPANIJSKO DRŽAVNO ODVJETNIŠTVO U SISKU; VJEROVNICI; AGRU CROATIA TRADE društvo s ograničenom odgovornošću za trgovinu</izvorni_sadrzaj>
    <derivirana_varijabla naziv="DomainObject.Predmet.StrankaFormated_1">  RH, MF, Porezna uprava Sisak zastupanog po punomoćniku ŽUPANIJSKO DRŽAVNO ODVJETNIŠTVO U SISKU; VJEROVNICI; AGRU CROATIA TRADE društvo s ograničenom odgovornošću za trgovinu</derivirana_varijabla>
  </DomainObject.Predmet.StrankaFormated>
  <DomainObject.Predmet.StrankaFormatedOIB>
    <izvorni_sadrzaj>  RH, MF, Porezna uprava Sisak zastupanog po punomoćniku ŽUPANIJSKO DRŽAVNO ODVJETNIŠTVO U SISKU; VJEROVNICI; AGRU CROATIA TRADE društvo s ograničenom odgovornošću za trgovinu, OIB 98523604106</izvorni_sadrzaj>
    <derivirana_varijabla naziv="DomainObject.Predmet.StrankaFormatedOIB_1">  RH, MF, Porezna uprava Sisak zastupanog po punomoćniku ŽUPANIJSKO DRŽAVNO ODVJETNIŠTVO U SISKU; VJEROVNICI; AGRU CROATIA TRADE društvo s ograničenom odgovornošću za trgovinu, OIB 98523604106</derivirana_varijabla>
  </DomainObject.Predmet.StrankaFormatedOIB>
  <DomainObject.Predmet.StrankaFormatedWithAdress>
    <izvorni_sadrzaj> RH, MF, Porezna uprava Sisak, S. i A. Radića 30, 44000 Sisak zastupanog po punomoćniku ŽUPANIJSKO DRŽAVNO ODVJETNIŠTVO U SISKU; VJEROVNICI; AGRU CROATIA TRADE društvo s ograničenom odgovornošću za trgovinu, Karlovačka cesta 67d, 10000 Zagreb</izvorni_sadrzaj>
    <derivirana_varijabla naziv="DomainObject.Predmet.StrankaFormatedWithAdress_1"> RH, MF, Porezna uprava Sisak, S. i A. Radića 30, 44000 Sisak zastupanog po punomoćniku ŽUPANIJSKO DRŽAVNO ODVJETNIŠTVO U SISKU; VJEROVNICI; AGRU CROATIA TRADE društvo s ograničenom odgovornošću za trgovinu, Karlovačka cesta 67d, 10000 Zagreb</derivirana_varijabla>
  </DomainObject.Predmet.StrankaFormatedWithAdress>
  <DomainObject.Predmet.StrankaFormatedWithAdressOIB>
    <izvorni_sadrzaj> RH, MF, Porezna uprava Sisak, S. i A. Radića 30, 44000 Sisak zastupanog po punomoćniku ŽUPANIJSKO DRŽAVNO ODVJETNIŠTVO U SISKU; VJEROVNICI; AGRU CROATIA TRADE društvo s ograničenom odgovornošću za trgovinu, OIB 98523604106, Karlovačka cesta 67d, 10000 Zagreb</izvorni_sadrzaj>
    <derivirana_varijabla naziv="DomainObject.Predmet.StrankaFormatedWithAdressOIB_1"> RH, MF, Porezna uprava Sisak, S. i A. Radića 30, 44000 Sisak zastupanog po punomoćniku ŽUPANIJSKO DRŽAVNO ODVJETNIŠTVO U SISKU; VJEROVNICI; AGRU CROATIA TRADE društvo s ograničenom odgovornošću za trgovinu, OIB 98523604106, Karlovačka cesta 67d, 10000 Zagreb</derivirana_varijabla>
  </DomainObject.Predmet.StrankaFormatedWithAdressOIB>
  <DomainObject.Predmet.StrankaWithAdress>
    <izvorni_sadrzaj>RH, MF, Porezna uprava Sisak S. i A. Radića 30,44000 Sisak,VJEROVNICI ,AGRU CROATIA TRADE društvo s ograničenom odgovornošću za trgovinu Karlovačka cesta 67d,10000 Zagreb</izvorni_sadrzaj>
    <derivirana_varijabla naziv="DomainObject.Predmet.StrankaWithAdress_1">RH, MF, Porezna uprava Sisak S. i A. Radića 30,44000 Sisak,VJEROVNICI ,AGRU CROATIA TRADE društvo s ograničenom odgovornošću za trgovinu Karlovačka cesta 67d,10000 Zagreb</derivirana_varijabla>
  </DomainObject.Predmet.StrankaWithAdress>
  <DomainObject.Predmet.StrankaWithAdressOIB>
    <izvorni_sadrzaj>RH, MF, Porezna uprava Sisak, S. i A. Radića 30,44000 Sisak,VJEROVNICI,AGRU CROATIA TRADE društvo s ograničenom odgovornošću za trgovinu, OIB 98523604106, Karlovačka cesta 67d,10000 Zagreb</izvorni_sadrzaj>
    <derivirana_varijabla naziv="DomainObject.Predmet.StrankaWithAdressOIB_1">RH, MF, Porezna uprava Sisak, S. i A. Radića 30,44000 Sisak,VJEROVNICI,AGRU CROATIA TRADE društvo s ograničenom odgovornošću za trgovinu, OIB 98523604106, Karlovačka cesta 67d,10000 Zagreb</derivirana_varijabla>
  </DomainObject.Predmet.StrankaWithAdressOIB>
  <DomainObject.Predmet.StrankaNazivFormated>
    <izvorni_sadrzaj>RH, MF, Porezna uprava Sisak,VJEROVNICI,AGRU CROATIA TRADE društvo s ograničenom odgovornošću za trgovinu</izvorni_sadrzaj>
    <derivirana_varijabla naziv="DomainObject.Predmet.StrankaNazivFormated_1">RH, MF, Porezna uprava Sisak,VJEROVNICI,AGRU CROATIA TRADE društvo s ograničenom odgovornošću za trgovinu</derivirana_varijabla>
  </DomainObject.Predmet.StrankaNazivFormated>
  <DomainObject.Predmet.StrankaNazivFormatedOIB>
    <izvorni_sadrzaj>RH, MF, Porezna uprava Sisak,VJEROVNICI,AGRU CROATIA TRADE društvo s ograničenom odgovornošću za trgovinu, OIB 98523604106</izvorni_sadrzaj>
    <derivirana_varijabla naziv="DomainObject.Predmet.StrankaNazivFormatedOIB_1">RH, MF, Porezna uprava Sisak,VJEROVNICI,AGRU CROATIA TRADE društvo s ograničenom odgovornošću za trgovinu, OIB 98523604106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RH, MF, Porezna uprava Sisak zastupanog po punomoćniku ŽUPANIJSKO DRŽAVNO ODVJETNIŠTVO U SISKU</item>
      <item>VJEROVNICI</item>
      <item>AGRU CROATIA TRADE društvo s ograničenom odgovornošću za trgovinu</item>
    </izvorni_sadrzaj>
    <derivirana_varijabla naziv="DomainObject.Predmet.StrankaListFormated_1">
      <item>RH, MF, Porezna uprava Sisak zastupanog po punomoćniku ŽUPANIJSKO DRŽAVNO ODVJETNIŠTVO U SISKU</item>
      <item>VJEROVNICI</item>
      <item>AGRU CROATIA TRADE društvo s ograničenom odgovornošću za trgovinu</item>
    </derivirana_varijabla>
  </DomainObject.Predmet.StrankaListFormated>
  <DomainObject.Predmet.StrankaListFormatedOIB>
    <izvorni_sadrzaj>
      <item>RH, MF, Porezna uprava Sisak zastupanog po punomoćniku ŽUPANIJSKO DRŽAVNO ODVJETNIŠTVO U SISKU</item>
      <item>VJEROVNICI</item>
      <item>AGRU CROATIA TRADE društvo s ograničenom odgovornošću za trgovinu, OIB 98523604106</item>
    </izvorni_sadrzaj>
    <derivirana_varijabla naziv="DomainObject.Predmet.StrankaListFormatedOIB_1">
      <item>RH, MF, Porezna uprava Sisak zastupanog po punomoćniku ŽUPANIJSKO DRŽAVNO ODVJETNIŠTVO U SISKU</item>
      <item>VJEROVNICI</item>
      <item>AGRU CROATIA TRADE društvo s ograničenom odgovornošću za trgovinu, OIB 98523604106</item>
    </derivirana_varijabla>
  </DomainObject.Predmet.StrankaListFormatedOIB>
  <DomainObject.Predmet.StrankaListFormatedWithAdress>
    <izvorni_sadrzaj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izvorni_sadrzaj>
    <derivirana_varijabla naziv="DomainObject.Predmet.StrankaListFormatedWithAdress_1">
      <item>RH, MF, Porezna uprava Sisak, S. i A. Radića 30, 44000 Sisak zastupanog po punomoćniku ŽUPANIJSKO DRŽAVNO ODVJETNIŠTVO U SISKU</item>
      <item>VJEROVNICI</item>
      <item>AGRU CROATIA TRADE društvo s ograničenom odgovornošću za trgovinu, Karlovačka cesta 67d, 10000 Zagreb</item>
    </derivirana_varijabla>
  </DomainObject.Predmet.StrankaListFormatedWithAdress>
  <DomainObject.Predmet.StrankaListFormatedWithAdressOIB>
    <izvorni_sadrzaj>
      <item>RH, MF, Porezna uprava Sisak,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izvorni_sadrzaj>
    <derivirana_varijabla naziv="DomainObject.Predmet.StrankaListFormatedWithAdressOIB_1">
      <item>RH, MF, Porezna uprava Sisak, S. i A. Radića 30, 44000 Sisak zastupanog po punomoćniku ŽUPANIJSKO DRŽAVNO ODVJETNIŠTVO U SISKU</item>
      <item>VJEROVNICI</item>
      <item>AGRU CROATIA TRADE društvo s ograničenom odgovornošću za trgovinu, OIB 98523604106, Karlovačka cesta 67d, 10000 Zagreb</item>
    </derivirana_varijabla>
  </DomainObject.Predmet.StrankaListFormatedWithAdressOIB>
  <DomainObject.Predmet.StrankaListNazivFormated>
    <izvorni_sadrzaj>
      <item>RH, MF, Porezna uprava Sisak</item>
      <item>VJEROVNICI</item>
      <item>AGRU CROATIA TRADE društvo s ograničenom odgovornošću za trgovinu</item>
    </izvorni_sadrzaj>
    <derivirana_varijabla naziv="DomainObject.Predmet.StrankaListNazivFormated_1">
      <item>RH, MF, Porezna uprava Sisak</item>
      <item>VJEROVNICI</item>
      <item>AGRU CROATIA TRADE društvo s ograničenom odgovornošću za trgovinu</item>
    </derivirana_varijabla>
  </DomainObject.Predmet.StrankaListNazivFormated>
  <DomainObject.Predmet.StrankaListNazivFormatedOIB>
    <izvorni_sadrzaj>
      <item>RH, MF, Porezna uprava Sisak</item>
      <item>VJEROVNICI</item>
      <item>AGRU CROATIA TRADE društvo s ograničenom odgovornošću za trgovinu, OIB 98523604106</item>
    </izvorni_sadrzaj>
    <derivirana_varijabla naziv="DomainObject.Predmet.StrankaListNazivFormatedOIB_1">
      <item>RH, MF, Porezna uprava Sisak</item>
      <item>VJEROVNICI</item>
      <item>AGRU CROATIA TRADE društvo s ograničenom odgovornošću za trgovinu, OIB 98523604106</item>
    </derivirana_varijabla>
  </DomainObject.Predmet.StrankaListNazivFormatedOIB>
  <DomainObject.Predmet.ProtuStrankaListFormated>
    <izvorni_sadrzaj>
      <item>Kuka d.o.o. za građevinarstvo i transport</item>
    </izvorni_sadrzaj>
    <derivirana_varijabla naziv="DomainObject.Predmet.ProtuStrankaListFormated_1">
      <item>Kuka d.o.o. za građevinarstvo i transport</item>
    </derivirana_varijabla>
  </DomainObject.Predmet.ProtuStrankaListFormated>
  <DomainObject.Predmet.ProtuStrankaListFormatedOIB>
    <izvorni_sadrzaj>
      <item>Kuka d.o.o. za građevinarstvo i transport, OIB 04776707159</item>
    </izvorni_sadrzaj>
    <derivirana_varijabla naziv="DomainObject.Predmet.ProtuStrankaListFormatedOIB_1">
      <item>Kuka d.o.o. za građevinarstvo i transport, OIB 04776707159</item>
    </derivirana_varijabla>
  </DomainObject.Predmet.ProtuStrankaListFormatedOIB>
  <DomainObject.Predmet.ProtuStrankaListFormatedWithAdress>
    <izvorni_sadrzaj>
      <item>Kuka d.o.o. za građevinarstvo i transport, Letovanić 21, Lekenik</item>
    </izvorni_sadrzaj>
    <derivirana_varijabla naziv="DomainObject.Predmet.ProtuStrankaListFormatedWithAdress_1">
      <item>Kuka d.o.o. za građevinarstvo i transport, Letovanić 21, Lekenik</item>
    </derivirana_varijabla>
  </DomainObject.Predmet.ProtuStrankaListFormatedWithAdress>
  <DomainObject.Predmet.ProtuStrankaListFormatedWithAdressOIB>
    <izvorni_sadrzaj>
      <item>Kuka d.o.o. za građevinarstvo i transport, OIB 04776707159, Letovanić 21, Lekenik</item>
    </izvorni_sadrzaj>
    <derivirana_varijabla naziv="DomainObject.Predmet.ProtuStrankaListFormatedWithAdressOIB_1">
      <item>Kuka d.o.o. za građevinarstvo i transport, OIB 04776707159, Letovanić 21, Lekenik</item>
    </derivirana_varijabla>
  </DomainObject.Predmet.ProtuStrankaListFormatedWithAdressOIB>
  <DomainObject.Predmet.ProtuStrankaListNazivFormated>
    <izvorni_sadrzaj>
      <item>Kuka d.o.o. za građevinarstvo i transport</item>
    </izvorni_sadrzaj>
    <derivirana_varijabla naziv="DomainObject.Predmet.ProtuStrankaListNazivFormated_1">
      <item>Kuka d.o.o. za građevinarstvo i transport</item>
    </derivirana_varijabla>
  </DomainObject.Predmet.ProtuStrankaListNazivFormated>
  <DomainObject.Predmet.ProtuStrankaListNazivFormatedOIB>
    <izvorni_sadrzaj>
      <item>Kuka d.o.o. za građevinarstvo i transport, OIB 04776707159</item>
    </izvorni_sadrzaj>
    <derivirana_varijabla naziv="DomainObject.Predmet.ProtuStrankaListNazivFormatedOIB_1">
      <item>Kuka d.o.o. za građevinarstvo i transport, OIB 04776707159</item>
    </derivirana_varijabla>
  </DomainObject.Predmet.ProtuStrankaListNazivFormatedOIB>
  <DomainObject.Predmet.OstaliListFormated>
    <izvorni_sadrzaj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Formated_1">
      <item>ŽUPANIJSKO DRŽAVNO ODVJETNIŠTVO U SISKU punomoćnik sudionika u postupku RH, MF, Porezna uprava Sisak</item>
      <item>Branka Malbašić</item>
      <item>TESLA ŠTEDNA BANKA d.d.</item>
      <item>VODOSKOK d.d.</item>
      <item>AGRU CROATIA TRADE d.o.o.</item>
      <item>JAVNOST</item>
    </derivirana_varijabla>
  </DomainObject.Predmet.OstaliListFormated>
  <DomainObject.Predmet.OstaliListFormatedOIB>
    <izvorni_sadrzaj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FormatedOIB_1">
      <item>ŽUPANIJSKO DRŽAVNO ODVJETNIŠTVO U SISKU punomoćnik sudionika u postupku RH, MF, Porezna uprava Sisak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izvorni_sadrzaj>
    <derivirana_varijabla naziv="DomainObject.Predmet.OstaliListFormatedWithAdress_1">
      <item>ŽUPANIJSKO DRŽAVNO ODVJETNIŠTVO U SISKU, I. K. Sakcinskog 24, 44000 Sisak punomoćnik sudionika u postupku RH, MF, Porezna uprava Sisak</item>
      <item>Branka Malbašić, Kolodvorska 2, 44320 Kutina</item>
      <item>TESLA ŠTEDNA BANKA d.d., Trg J.F. Kennedya 8 b, 10000 Zagreb</item>
      <item>VODOSKOK d.d., Čulinečka 221 c, 10000 Zagreb</item>
      <item>AGRU CROATIA TRADE d.o.o., Karlovačka cesta 67 d, 10000 Zagreb</item>
      <item>JAVNOST</item>
    </derivirana_varijabla>
  </DomainObject.Predmet.OstaliListFormatedWithAdress>
  <DomainObject.Predmet.OstaliListFormatedWithAdressOIB>
    <izvorni_sadrzaj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izvorni_sadrzaj>
    <derivirana_varijabla naziv="DomainObject.Predmet.OstaliListFormatedWithAdressOIB_1">
      <item>ŽUPANIJSKO DRŽAVNO ODVJETNIŠTVO U SISKU, I. K. Sakcinskog 24, 44000 Sisak punomoćnik sudionika u postupku RH, MF, Porezna uprava Sisak</item>
      <item>Branka Malbašić, OIB 93517569919, Kolodvorska 2, 44320 Kutina</item>
      <item>TESLA ŠTEDNA BANKA d.d., Trg J.F. Kennedya 8 b, 10000 Zagreb</item>
      <item>VODOSKOK d.d., OIB 34134218058, Čulinečka 221 c, 10000 Zagreb</item>
      <item>AGRU CROATIA TRADE d.o.o., OIB 98523604106, Karlovačka cesta 67 d, 10000 Zagreb</item>
      <item>JAVNOST</item>
    </derivirana_varijabla>
  </DomainObject.Predmet.OstaliListFormatedWithAdressOIB>
  <DomainObject.Predmet.OstaliListNazivFormated>
    <izvorni_sadrzaj>
      <item>ŽUPANIJSKO DRŽAVNO ODVJETNIŠTVO U SISKU</item>
      <item>Branka Malbašić</item>
      <item>TESLA ŠTEDNA BANKA d.d.</item>
      <item>VODOSKOK d.d.</item>
      <item>AGRU CROATIA TRADE d.o.o.</item>
      <item>JAVNOST</item>
    </izvorni_sadrzaj>
    <derivirana_varijabla naziv="DomainObject.Predmet.OstaliListNazivFormated_1">
      <item>ŽUPANIJSKO DRŽAVNO ODVJETNIŠTVO U SISKU</item>
      <item>Branka Malbašić</item>
      <item>TESLA ŠTEDNA BANKA d.d.</item>
      <item>VODOSKOK d.d.</item>
      <item>AGRU CROATIA TRADE d.o.o.</item>
      <item>JAVNOST</item>
    </derivirana_varijabla>
  </DomainObject.Predmet.OstaliListNazivFormated>
  <DomainObject.Predmet.OstaliListNazivFormatedOIB>
    <izvorni_sadrzaj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izvorni_sadrzaj>
    <derivirana_varijabla naziv="DomainObject.Predmet.OstaliListNazivFormatedOIB_1">
      <item>ŽUPANIJSKO DRŽAVNO ODVJETNIŠTVO U SISKU</item>
      <item>Branka Malbašić, OIB 93517569919</item>
      <item>TESLA ŠTEDNA BANKA d.d.</item>
      <item>VODOSKOK d.d., OIB 34134218058</item>
      <item>AGRU CROATIA TRADE d.o.o., OIB 98523604106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Kuka d.o.o. za građevinarstvo i transport</izvorni_sadrzaj>
    <derivirana_varijabla naziv="DomainObject.Predmet.ProtustrankaIDrugi_1">Kuka d.o.o. za građevinarstvo i transport</derivirana_varijabla>
  </DomainObject.Predmet.ProtustrankaIDrugi>
  <DomainObject.Predmet.StrankaIDrugiAdressOIB>
    <izvorni_sadrzaj>RH, MF, Porezna uprava Sisak, S. i A. Radića 30, 44000 Sisak i dr.</izvorni_sadrzaj>
    <derivirana_varijabla naziv="DomainObject.Predmet.StrankaIDrugiAdressOIB_1">RH, MF, Porezna uprava Sisak, S. i A. Radića 30, 44000 Sisak i dr.</derivirana_varijabla>
  </DomainObject.Predmet.StrankaIDrugiAdressOIB>
  <DomainObject.Predmet.ProtustrankaIDrugiAdressOIB>
    <izvorni_sadrzaj>Kuka d.o.o. za građevinarstvo i transport, OIB 04776707159, Letovanić 21, Lekenik</izvorni_sadrzaj>
    <derivirana_varijabla naziv="DomainObject.Predmet.ProtustrankaIDrugiAdressOIB_1">Kuka d.o.o. za građevinarstvo i transport, OIB 04776707159, Letovanić 21,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</izvorni_sadrzaj>
    <derivirana_varijabla naziv="DomainObject.Predmet.SudioniciListNaziv_1">
      <item>Kuka d.o.o. za građevinarstvo i transport</item>
      <item>ŽUPANIJSKO DRŽAVNO ODVJETNIŠTVO U SISKU</item>
      <item>RH, MF, Porezna uprava Sisak</item>
      <item>VJEROVNICI</item>
      <item>Branka Malbašić</item>
      <item>TESLA ŠTEDNA BANKA d.d.</item>
      <item>VODOSKOK d.d.</item>
      <item>AGRU CROATIA TRADE d.o.o.</item>
      <item>JAVNOST</item>
      <item>AGRU CROATIA TRADE društvo s ograničenom odgovornošću za trgovinu</item>
    </derivirana_varijabla>
  </DomainObject.Predmet.SudioniciListNaziv>
  <DomainObject.Predmet.SudioniciListAdressOIB>
    <izvorni_sadrzaj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</izvorni_sadrzaj>
    <derivirana_varijabla naziv="DomainObject.Predmet.SudioniciListAdressOIB_1">
      <item>Kuka d.o.o. za građevinarstvo i transport, OIB 04776707159, Letovanić 21,Lekenik</item>
      <item>ŽUPANIJSKO DRŽAVNO ODVJETNIŠTVO U SISKU, I. K. Sakcinskog 24,44000 Sisak</item>
      <item>RH, MF, Porezna uprava Sisak, S. i A. Radića 30,44000 Sisak</item>
      <item>VJEROVNICI</item>
      <item>Branka Malbašić, OIB 93517569919, Kolodvorska 2,44320 Kutina</item>
      <item>TESLA ŠTEDNA BANKA d.d., Trg J.F. Kennedya 8 b,10000 Zagreb</item>
      <item>VODOSKOK d.d., OIB 34134218058, Čulinečka 221 c,10000 Zagreb</item>
      <item>AGRU CROATIA TRADE d.o.o., OIB 98523604106, Karlovačka cesta 67 d,10000 Zagreb</item>
      <item>JAVNOST</item>
      <item>AGRU CROATIA TRADE društvo s ograničenom odgovornošću za trgovinu, OIB 98523604106, Karlovačka cesta 67d,10000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  <item>, OIB 98523604106</item>
    </izvorni_sadrzaj>
    <derivirana_varijabla naziv="DomainObject.Predmet.SudioniciListNazivOIB_1">
      <item>, OIB 04776707159</item>
      <item>, OIB null</item>
      <item>, OIB null</item>
      <item>, OIB null</item>
      <item>, OIB 93517569919</item>
      <item>, OIB null</item>
      <item>, OIB 34134218058</item>
      <item>, OIB 98523604106</item>
      <item>, OIB null</item>
      <item>, OIB 98523604106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5350D-8FC6-4B6C-97FB-8741EB233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1103</properties:Characters>
  <properties:Lines>41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2016-03-21T14:19:00Z</dcterms:created>
  <dc:creator>nribaric</dc:creator>
  <cp:lastModifiedBy>Ivana Rogić</cp:lastModifiedBy>
  <cp:lastPrinted>2016-03-22T08:08:00Z</cp:lastPrinted>
  <dcterms:modified xmlns:xsi="http://www.w3.org/2001/XMLSchema-instance" xsi:type="dcterms:W3CDTF">2016-03-22T08:10:00Z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