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6509" w14:paraId="9636509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31C4" w:rsidP="00CD31C4" w:rsidR="00CD31C4" w:rsidRPr="004453B3">
      <w:pPr>
        <w:pStyle w:val="Zaglavlje"/>
      </w:pPr>
      <w:r w:rsidRPr="004453B3">
        <w:t xml:space="preserve">REPUBLIKA HRVATSKA </w:t>
      </w:r>
    </w:p>
    <w:p w:rsidRDefault="00CD31C4" w:rsidP="00CD31C4" w:rsidR="00CD31C4" w:rsidRPr="004453B3">
      <w:pPr>
        <w:pStyle w:val="Zaglavlje"/>
      </w:pPr>
      <w:r w:rsidRPr="004453B3">
        <w:t>Trgovački sud u Zagrebu</w:t>
      </w:r>
    </w:p>
    <w:p w:rsidRDefault="00CD31C4" w:rsidP="00CD31C4" w:rsidR="00CD31C4" w:rsidRPr="004453B3">
      <w:pPr>
        <w:pStyle w:val="Zaglavlje"/>
      </w:pPr>
      <w:r w:rsidRPr="004453B3">
        <w:t xml:space="preserve">Zagreb, Amruševa 2/II </w:t>
      </w:r>
    </w:p>
    <w:p w:rsidRDefault="00CD31C4" w:rsidP="00CD31C4" w:rsidR="00CD31C4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3915/15</w:t>
      </w:r>
    </w:p>
    <w:p w:rsidRDefault="00CD31C4" w:rsidP="00CD31C4" w:rsidR="00CD31C4" w:rsidRPr="004453B3">
      <w:pPr>
        <w:jc w:val="center"/>
      </w:pPr>
    </w:p>
    <w:p w:rsidRDefault="00CD31C4" w:rsidP="00CD31C4" w:rsidR="00CD31C4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CD31C4" w:rsidP="00CD31C4" w:rsidR="00CD31C4" w:rsidRPr="004453B3">
      <w:pPr>
        <w:jc w:val="both"/>
      </w:pPr>
    </w:p>
    <w:p w:rsidRDefault="00CD31C4" w:rsidP="00CD31C4" w:rsidR="00CD31C4" w:rsidRPr="004453B3">
      <w:pPr>
        <w:jc w:val="center"/>
      </w:pPr>
      <w:r w:rsidRPr="004453B3">
        <w:t>R J E Š E N J E</w:t>
      </w:r>
    </w:p>
    <w:p w:rsidRDefault="00CD31C4" w:rsidP="00CD31C4" w:rsidR="00CD31C4" w:rsidRPr="004453B3">
      <w:pPr>
        <w:jc w:val="center"/>
      </w:pPr>
    </w:p>
    <w:p w:rsidRDefault="00CD31C4" w:rsidP="00CD31C4" w:rsidR="00CD31C4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JADRAN NEKRETNINE d.o.o., Zagreb, Kauzlarićev prilaz 9, OIB: 95084002714, </w:t>
      </w:r>
      <w:r w:rsidRPr="004453B3">
        <w:t xml:space="preserve">dana </w:t>
      </w:r>
      <w:r>
        <w:t>25. ožujka</w:t>
      </w:r>
      <w:r w:rsidRPr="004453B3">
        <w:t xml:space="preserve"> 2016. </w:t>
      </w:r>
    </w:p>
    <w:p w:rsidRDefault="00CD31C4" w:rsidP="00CD31C4" w:rsidR="00CD31C4" w:rsidRPr="004453B3">
      <w:pPr>
        <w:jc w:val="both"/>
      </w:pPr>
    </w:p>
    <w:p w:rsidRDefault="00CD31C4" w:rsidP="00CD31C4" w:rsidR="00CD31C4" w:rsidRPr="004453B3">
      <w:pPr>
        <w:jc w:val="center"/>
      </w:pPr>
      <w:r w:rsidRPr="004453B3">
        <w:t>r i j e š i o    je</w:t>
      </w:r>
    </w:p>
    <w:p w:rsidRDefault="00CD31C4" w:rsidP="00CD31C4" w:rsidR="00CD31C4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D31C4" w:rsidP="00CD31C4" w:rsidR="00CD31C4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JADRAN NEKRETNINE d.o.o., Zagreb, Kauzlarićev prilaz 9, OIB: 95084002714.</w:t>
      </w:r>
      <w:r w:rsidRPr="004453B3">
        <w:rPr>
          <w:rFonts w:hAnsi="Times New Roman" w:ascii="Times New Roman"/>
          <w:szCs w:val="24"/>
        </w:rPr>
        <w:t xml:space="preserve">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CD31C4" w:rsidP="00CD31C4" w:rsidR="00CD31C4" w:rsidRPr="004453B3">
      <w:pPr>
        <w:pStyle w:val="BodyText21"/>
        <w:rPr>
          <w:rFonts w:hAnsi="Times New Roman" w:ascii="Times New Roman"/>
          <w:szCs w:val="24"/>
        </w:rPr>
      </w:pPr>
    </w:p>
    <w:p w:rsidRDefault="00CD31C4" w:rsidP="00CD31C4" w:rsidR="00CD31C4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Jugoslav Puran, OIB: 70582689973, Bjelovar, Josipa Jelačića 12</w:t>
      </w:r>
      <w:r w:rsidRPr="004453B3">
        <w:rPr>
          <w:rFonts w:hAnsi="Times New Roman" w:ascii="Times New Roman"/>
          <w:szCs w:val="24"/>
        </w:rPr>
        <w:t>.</w:t>
      </w:r>
    </w:p>
    <w:p w:rsidRDefault="00CD31C4" w:rsidP="00CD31C4" w:rsidR="00CD31C4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CD31C4" w:rsidP="00CD31C4" w:rsidR="00CD31C4">
      <w:pPr>
        <w:jc w:val="both"/>
      </w:pPr>
      <w:r w:rsidRPr="004453B3">
        <w:t xml:space="preserve">III. Zaključuje se stečajni postupak nad dužnikom </w:t>
      </w:r>
      <w:r>
        <w:t>JADRAN NEKRETNINE d.o.o., Zagreb, Kauzlarićev prilaz 9, OIB: 95084002714.</w:t>
      </w:r>
    </w:p>
    <w:p w:rsidRDefault="00CD31C4" w:rsidP="00CD31C4" w:rsidR="00CD31C4" w:rsidRPr="004453B3">
      <w:pPr>
        <w:jc w:val="both"/>
      </w:pPr>
    </w:p>
    <w:p w:rsidRDefault="00CD31C4" w:rsidP="00CD31C4" w:rsidR="00CD31C4" w:rsidRPr="004453B3">
      <w:pPr>
        <w:jc w:val="both"/>
      </w:pPr>
      <w:r w:rsidRPr="004453B3">
        <w:t>IV. Nakon pravomoćnosti ovog rješenja, dužnik će se  brisati iz sudskog registra.</w:t>
      </w:r>
    </w:p>
    <w:p w:rsidRDefault="00CD31C4" w:rsidP="00CD31C4" w:rsidR="00CD31C4" w:rsidRPr="004453B3">
      <w:pPr>
        <w:jc w:val="both"/>
      </w:pPr>
    </w:p>
    <w:p w:rsidRDefault="00CD31C4" w:rsidP="00CD31C4" w:rsidR="00CD31C4" w:rsidRPr="004453B3">
      <w:pPr>
        <w:ind w:left="360"/>
        <w:jc w:val="center"/>
      </w:pPr>
      <w:r w:rsidRPr="004453B3">
        <w:t>Obrazloženje</w:t>
      </w:r>
    </w:p>
    <w:p w:rsidRDefault="00CD31C4" w:rsidP="00CD31C4" w:rsidR="00CD31C4" w:rsidRPr="004453B3">
      <w:pPr>
        <w:jc w:val="both"/>
      </w:pPr>
    </w:p>
    <w:p w:rsidRDefault="00CD31C4" w:rsidP="00CD31C4" w:rsidR="00CD31C4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CD31C4" w:rsidP="00CD31C4" w:rsidR="00CD31C4" w:rsidRPr="004453B3">
      <w:pPr>
        <w:jc w:val="both"/>
      </w:pPr>
    </w:p>
    <w:p w:rsidRDefault="00CD31C4" w:rsidP="00CD31C4" w:rsidR="00CD31C4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D31C4" w:rsidP="00CD31C4" w:rsidR="00CD31C4" w:rsidRPr="004453B3">
      <w:pPr>
        <w:jc w:val="both"/>
      </w:pPr>
    </w:p>
    <w:p w:rsidRDefault="00CD31C4" w:rsidP="00CD31C4" w:rsidR="00CD31C4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CD31C4" w:rsidP="00CD31C4" w:rsidR="00CD31C4" w:rsidRPr="004453B3">
      <w:pPr>
        <w:jc w:val="both"/>
      </w:pPr>
    </w:p>
    <w:p w:rsidRDefault="00CD31C4" w:rsidP="00CD31C4" w:rsidR="00CD31C4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CD31C4" w:rsidP="00CD31C4" w:rsidR="00CD31C4" w:rsidRPr="004453B3">
      <w:pPr>
        <w:jc w:val="both"/>
      </w:pPr>
    </w:p>
    <w:p w:rsidRDefault="00CD31C4" w:rsidP="00CD31C4" w:rsidR="00CD31C4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D31C4" w:rsidP="00CD31C4" w:rsidR="00CD31C4" w:rsidRPr="004453B3">
      <w:pPr>
        <w:jc w:val="both"/>
      </w:pPr>
    </w:p>
    <w:p w:rsidRDefault="00CD31C4" w:rsidP="00CD31C4" w:rsidR="00CD31C4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CD31C4" w:rsidP="00CD31C4" w:rsidR="00CD31C4" w:rsidRPr="004453B3">
      <w:pPr>
        <w:jc w:val="both"/>
      </w:pPr>
    </w:p>
    <w:p w:rsidRDefault="00CD31C4" w:rsidP="00CD31C4" w:rsidR="00CD31C4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CD31C4" w:rsidP="00CD31C4" w:rsidR="00CD31C4" w:rsidRPr="004453B3">
      <w:pPr>
        <w:jc w:val="center"/>
      </w:pPr>
    </w:p>
    <w:p w:rsidRDefault="00CD31C4" w:rsidP="00CD31C4" w:rsidR="00CD31C4" w:rsidRPr="004453B3">
      <w:pPr>
        <w:ind w:firstLine="720" w:left="5040"/>
        <w:jc w:val="right"/>
      </w:pPr>
      <w:r w:rsidRPr="004453B3">
        <w:t xml:space="preserve">      SUDAC:</w:t>
      </w:r>
    </w:p>
    <w:p w:rsidRDefault="00CD31C4" w:rsidP="00CD31C4" w:rsidR="00CD31C4" w:rsidRPr="004453B3">
      <w:pPr>
        <w:jc w:val="right"/>
      </w:pPr>
      <w:r>
        <w:t>Goran Iskra</w:t>
      </w:r>
      <w:r w:rsidR="003A2FD1">
        <w:t>, v.r.</w:t>
      </w:r>
    </w:p>
    <w:p w:rsidRDefault="00CD31C4" w:rsidP="00CD31C4" w:rsidR="00CD31C4" w:rsidRPr="004453B3">
      <w:pPr>
        <w:jc w:val="both"/>
      </w:pPr>
    </w:p>
    <w:p w:rsidRDefault="00CD31C4" w:rsidP="00CD31C4" w:rsidR="00CD31C4" w:rsidRPr="004453B3">
      <w:pPr>
        <w:jc w:val="both"/>
      </w:pPr>
    </w:p>
    <w:p w:rsidRDefault="00CD31C4" w:rsidP="00CD31C4" w:rsidR="00CD31C4" w:rsidRPr="004453B3">
      <w:pPr>
        <w:jc w:val="both"/>
      </w:pPr>
      <w:r w:rsidRPr="004453B3">
        <w:t>Uputa o pravnom lijeku:</w:t>
      </w:r>
    </w:p>
    <w:p w:rsidRDefault="00CD31C4" w:rsidP="00CD31C4" w:rsidR="00CD31C4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CD31C4" w:rsidP="00CD31C4" w:rsidR="00CD31C4" w:rsidRPr="004453B3">
      <w:pPr>
        <w:jc w:val="both"/>
        <w:rPr>
          <w:i/>
        </w:rPr>
      </w:pPr>
    </w:p>
    <w:p w:rsidRDefault="00CD31C4" w:rsidP="00CD31C4" w:rsidR="00CD31C4" w:rsidRPr="004453B3">
      <w:pPr>
        <w:jc w:val="both"/>
      </w:pPr>
    </w:p>
    <w:p w:rsidRDefault="003A2FD1" w:rsidP="003A2FD1" w:rsidR="00CD31C4">
      <w:pPr>
        <w:jc w:val="right"/>
      </w:pPr>
      <w:r>
        <w:t>Za točnost otpravka-ovlašteni službenik:</w:t>
      </w:r>
    </w:p>
    <w:p w:rsidRDefault="003A2FD1" w:rsidP="003A2FD1" w:rsidR="003A2FD1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CD31C4" w:rsidP="00CD31C4" w:rsidR="00CD31C4" w:rsidRPr="004453B3">
      <w:pPr>
        <w:jc w:val="center"/>
        <w:rPr>
          <w:highlight w:val="green"/>
          <w:u w:val="single"/>
        </w:rPr>
      </w:pPr>
    </w:p>
    <w:p w:rsidRDefault="00CD31C4" w:rsidP="00CD31C4" w:rsidR="00CD31C4" w:rsidRPr="004453B3">
      <w:pPr>
        <w:jc w:val="center"/>
        <w:rPr>
          <w:u w:val="single"/>
        </w:rPr>
      </w:pPr>
    </w:p>
    <w:p w:rsidRDefault="00CD31C4" w:rsidP="00CD31C4" w:rsidR="00CD31C4" w:rsidRPr="004453B3"/>
    <w:p w:rsidRDefault="000D2C86" w:rsidP="00CD31C4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31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3A2FD1">
      <w:t xml:space="preserve">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CD31C4">
      <w:t>3915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2FD1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87585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1CB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31C4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A3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1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1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A3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1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1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3915</izvorni_sadrzaj>
    <derivirana_varijabla naziv="DomainObject.Predmet.Broj_1">3915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St-3915/2015</izvorni_sadrzaj>
    <derivirana_varijabla naziv="DomainObject.Predmet.OznakaBroj_1">St-3915/2015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NEKRETNINE d.o.o. zastupanog po punomoćniku ANTON MILINKOVIĆ</izvorni_sadrzaj>
    <derivirana_varijabla naziv="DomainObject.Predmet.ProtustrankaFormated_1">  JADRAN NEKRETNINE d.o.o. zastupanog po punomoćniku ANTON MILINKOVIĆ</derivirana_varijabla>
  </DomainObject.Predmet.ProtustrankaFormated>
  <DomainObject.Predmet.ProtustrankaFormatedOIB>
    <izvorni_sadrzaj>  JADRAN NEKRETNINE d.o.o., OIB 95084002714 zastupanog po punomoćniku ANTON MILINKOVIĆ</izvorni_sadrzaj>
    <derivirana_varijabla naziv="DomainObject.Predmet.ProtustrankaFormatedOIB_1">  JADRAN NEKRETNINE d.o.o., OIB 95084002714 zastupanog po punomoćniku ANTON MILINKOVIĆ</derivirana_varijabla>
  </DomainObject.Predmet.ProtustrankaFormatedOIB>
  <DomainObject.Predmet.ProtustrankaFormatedWithAdress>
    <izvorni_sadrzaj> JADRAN NEKRETNINE d.o.o., Kauzlarićev prilaz 9, 10000 Zagreb zastupanog po punomoćniku ANTON MILINKOVIĆ</izvorni_sadrzaj>
    <derivirana_varijabla naziv="DomainObject.Predmet.ProtustrankaFormatedWithAdress_1"> JADRAN NEKRETNINE d.o.o., Kauzlarićev prilaz 9, 10000 Zagreb zastupanog po punomoćniku ANTON MILINKOVIĆ</derivirana_varijabla>
  </DomainObject.Predmet.ProtustrankaFormatedWithAdress>
  <DomainObject.Predmet.ProtustrankaFormatedWithAdressOIB>
    <izvorni_sadrzaj> JADRAN NEKRETNINE d.o.o., OIB 95084002714, Kauzlarićev prilaz 9, 10000 Zagreb zastupanog po punomoćniku ANTON MILINKOVIĆ</izvorni_sadrzaj>
    <derivirana_varijabla naziv="DomainObject.Predmet.ProtustrankaFormatedWithAdressOIB_1"> JADRAN NEKRETNINE d.o.o., OIB 95084002714, Kauzlarićev prilaz 9, 10000 Zagreb zastupanog po punomoćniku ANTON MILINKOVIĆ</derivirana_varijabla>
  </DomainObject.Predmet.ProtustrankaFormatedWithAdressOIB>
  <DomainObject.Predmet.ProtustrankaWithAdress>
    <izvorni_sadrzaj>JADRAN NEKRETNINE d.o.o. Kauzlarićev prilaz 9, 10000 Zagreb</izvorni_sadrzaj>
    <derivirana_varijabla naziv="DomainObject.Predmet.ProtustrankaWithAdress_1">JADRAN NEKRETNINE d.o.o. Kauzlarićev prilaz 9, 10000 Zagreb</derivirana_varijabla>
  </DomainObject.Predmet.ProtustrankaWithAdress>
  <DomainObject.Predmet.ProtustrankaWithAdressOIB>
    <izvorni_sadrzaj>JADRAN NEKRETNINE d.o.o., OIB 95084002714, Kauzlarićev prilaz 9, 10000 Zagreb</izvorni_sadrzaj>
    <derivirana_varijabla naziv="DomainObject.Predmet.ProtustrankaWithAdressOIB_1">JADRAN NEKRETNINE d.o.o., OIB 95084002714, Kauzlarićev prilaz 9, 10000 Zagreb</derivirana_varijabla>
  </DomainObject.Predmet.ProtustrankaWithAdressOIB>
  <DomainObject.Predmet.ProtustrankaNazivFormated>
    <izvorni_sadrzaj>JADRAN NEKRETNINE d.o.o.</izvorni_sadrzaj>
    <derivirana_varijabla naziv="DomainObject.Predmet.ProtustrankaNazivFormated_1">JADRAN NEKRETNINE d.o.o.</derivirana_varijabla>
  </DomainObject.Predmet.ProtustrankaNazivFormated>
  <DomainObject.Predmet.ProtustrankaNazivFormatedOIB>
    <izvorni_sadrzaj>JADRAN NEKRETNINE d.o.o., OIB 95084002714</izvorni_sadrzaj>
    <derivirana_varijabla naziv="DomainObject.Predmet.ProtustrankaNazivFormatedOIB_1">JADRAN NEKRETNINE d.o.o., OIB 95084002714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NEKRETNINE d.o.o. zastupanog po punomoćniku ANTON MILINKOVIĆ</item>
    </izvorni_sadrzaj>
    <derivirana_varijabla naziv="DomainObject.Predmet.ProtuStrankaListFormated_1">
      <item>JADRAN NEKRETNINE d.o.o. zastupanog po punomoćniku ANTON MILINKOVIĆ</item>
    </derivirana_varijabla>
  </DomainObject.Predmet.ProtuStrankaListFormated>
  <DomainObject.Predmet.ProtuStrankaListFormatedOIB>
    <izvorni_sadrzaj>
      <item>JADRAN NEKRETNINE d.o.o., OIB 95084002714 zastupanog po punomoćniku ANTON MILINKOVIĆ</item>
    </izvorni_sadrzaj>
    <derivirana_varijabla naziv="DomainObject.Predmet.ProtuStrankaListFormatedOIB_1">
      <item>JADRAN NEKRETNINE d.o.o., OIB 95084002714 zastupanog po punomoćniku ANTON MILINKOVIĆ</item>
    </derivirana_varijabla>
  </DomainObject.Predmet.ProtuStrankaListFormatedOIB>
  <DomainObject.Predmet.ProtuStrankaListFormatedWithAdress>
    <izvorni_sadrzaj>
      <item>JADRAN NEKRETNINE d.o.o., Kauzlarićev prilaz 9, 10000 Zagreb zastupanog po punomoćniku ANTON MILINKOVIĆ</item>
    </izvorni_sadrzaj>
    <derivirana_varijabla naziv="DomainObject.Predmet.ProtuStrankaListFormatedWithAdress_1">
      <item>JADRAN NEKRETNINE d.o.o., Kauzlarićev prilaz 9, 10000 Zagreb zastupanog po punomoćniku ANTON MILINKOVIĆ</item>
    </derivirana_varijabla>
  </DomainObject.Predmet.ProtuStrankaListFormatedWithAdress>
  <DomainObject.Predmet.ProtuStrankaListFormatedWithAdressOIB>
    <izvorni_sadrzaj>
      <item>JADRAN NEKRETNINE d.o.o., OIB 95084002714, Kauzlarićev prilaz 9, 10000 Zagreb zastupanog po punomoćniku ANTON MILINKOVIĆ</item>
    </izvorni_sadrzaj>
    <derivirana_varijabla naziv="DomainObject.Predmet.ProtuStrankaListFormatedWithAdressOIB_1">
      <item>JADRAN NEKRETNINE d.o.o., OIB 95084002714, Kauzlarićev prilaz 9, 10000 Zagreb zastupanog po punomoćniku ANTON MILINKOVIĆ</item>
    </derivirana_varijabla>
  </DomainObject.Predmet.ProtuStrankaListFormatedWithAdressOIB>
  <DomainObject.Predmet.ProtuStrankaListNazivFormated>
    <izvorni_sadrzaj>
      <item>JADRAN NEKRETNINE d.o.o.</item>
    </izvorni_sadrzaj>
    <derivirana_varijabla naziv="DomainObject.Predmet.ProtuStrankaListNazivFormated_1">
      <item>JADRAN NEKRETNINE d.o.o.</item>
    </derivirana_varijabla>
  </DomainObject.Predmet.ProtuStrankaListNazivFormated>
  <DomainObject.Predmet.ProtuStrankaListNazivFormatedOIB>
    <izvorni_sadrzaj>
      <item>JADRAN NEKRETNINE d.o.o., OIB 95084002714</item>
    </izvorni_sadrzaj>
    <derivirana_varijabla naziv="DomainObject.Predmet.ProtuStrankaListNazivFormatedOIB_1">
      <item>JADRAN NEKRETNINE d.o.o., OIB 95084002714</item>
    </derivirana_varijabla>
  </DomainObject.Predmet.ProtuStrankaListNazivFormatedOIB>
  <DomainObject.Predmet.OstaliListFormated>
    <izvorni_sadrzaj>
      <item>ANTON MILINKOVIĆ punomoćnik sudionika u postupku JADRAN NEKRETNINE d.o.o.</item>
      <item>JUGOSLAV PURAN</item>
    </izvorni_sadrzaj>
    <derivirana_varijabla naziv="DomainObject.Predmet.OstaliListFormated_1">
      <item>ANTON MILINKOVIĆ punomoćnik sudionika u postupku JADRAN NEKRETNINE d.o.o.</item>
      <item>JUGOSLAV PURAN</item>
    </derivirana_varijabla>
  </DomainObject.Predmet.OstaliListFormated>
  <DomainObject.Predmet.OstaliListFormatedOIB>
    <izvorni_sadrzaj>
      <item>ANTON MILINKOVIĆ, OIB 17216769140 punomoćnik sudionika u postupku JADRAN NEKRETNINE d.o.o.</item>
      <item>JUGOSLAV PURAN, OIB 70582689973</item>
    </izvorni_sadrzaj>
    <derivirana_varijabla naziv="DomainObject.Predmet.OstaliListFormatedOIB_1">
      <item>ANTON MILINKOVIĆ, OIB 17216769140 punomoćnik sudionika u postupku JADRAN NEKRETNINE d.o.o.</item>
      <item>JUGOSLAV PURAN, OIB 70582689973</item>
    </derivirana_varijabla>
  </DomainObject.Predmet.OstaliListFormatedOIB>
  <DomainObject.Predmet.OstaliListFormatedWithAdress>
    <izvorni_sadrzaj>
      <item>ANTON MILINKOVIĆ, Lazinska 58, 10000 Zagreb punomoćnik sudionika u postupku JADRAN NEKRETNINE d.o.o.</item>
      <item>JUGOSLAV PURAN, Josipa Jelačića 12, 43000 Bjelovar</item>
    </izvorni_sadrzaj>
    <derivirana_varijabla naziv="DomainObject.Predmet.OstaliListFormatedWithAdress_1">
      <item>ANTON MILINKOVIĆ, Lazinska 58, 10000 Zagreb punomoćnik sudionika u postupku JADRAN NEKRETNINE d.o.o.</item>
      <item>JUGOSLAV PURAN, Josipa Jelačića 12, 43000 Bjelovar</item>
    </derivirana_varijabla>
  </DomainObject.Predmet.OstaliListFormatedWithAdress>
  <DomainObject.Predmet.OstaliListFormatedWithAdressOIB>
    <izvorni_sadrzaj>
      <item>ANTON MILINKOVIĆ, OIB 17216769140, Lazinska 58, 10000 Zagreb punomoćnik sudionika u postupku JADRAN NEKRETNINE d.o.o.</item>
      <item>JUGOSLAV PURAN, OIB 70582689973, Josipa Jelačića 12, 43000 Bjelovar</item>
    </izvorni_sadrzaj>
    <derivirana_varijabla naziv="DomainObject.Predmet.OstaliListFormatedWithAdressOIB_1">
      <item>ANTON MILINKOVIĆ, OIB 17216769140, Lazinska 58, 10000 Zagreb punomoćnik sudionika u postupku JADRAN NEKRETNINE d.o.o.</item>
      <item>JUGOSLAV PURAN, OIB 70582689973, Josipa Jelačića 12, 43000 Bjelovar</item>
    </derivirana_varijabla>
  </DomainObject.Predmet.OstaliListFormatedWithAdressOIB>
  <DomainObject.Predmet.OstaliListNazivFormated>
    <izvorni_sadrzaj>
      <item>ANTON MILINKOVIĆ</item>
      <item>JUGOSLAV PURAN</item>
    </izvorni_sadrzaj>
    <derivirana_varijabla naziv="DomainObject.Predmet.OstaliListNazivFormated_1">
      <item>ANTON MILINKOVIĆ</item>
      <item>JUGOSLAV PURAN</item>
    </derivirana_varijabla>
  </DomainObject.Predmet.OstaliListNazivFormated>
  <DomainObject.Predmet.OstaliListNazivFormatedOIB>
    <izvorni_sadrzaj>
      <item>ANTON MILINKOVIĆ, OIB 17216769140</item>
      <item>JUGOSLAV PURAN, OIB 70582689973</item>
    </izvorni_sadrzaj>
    <derivirana_varijabla naziv="DomainObject.Predmet.OstaliListNazivFormatedOIB_1">
      <item>ANTON MILINKOVIĆ, OIB 17216769140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NEKRETNINE d.o.o.</izvorni_sadrzaj>
    <derivirana_varijabla naziv="DomainObject.Predmet.ProtustrankaIDrugi_1">JADRAN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 NEKRETNINE d.o.o., OIB 95084002714, Kauzlarićev prilaz 9, 10000 Zagreb</izvorni_sadrzaj>
    <derivirana_varijabla naziv="DomainObject.Predmet.ProtustrankaIDrugiAdressOIB_1">JADRAN NEKRETNINE d.o.o., OIB 95084002714, Kauzlarićev prilaz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NEKRETNINE d.o.o.</item>
      <item>ANTON MILINKOVIĆ</item>
      <item>JUGOSLAV PURAN</item>
    </izvorni_sadrzaj>
    <derivirana_varijabla naziv="DomainObject.Predmet.SudioniciListNaziv_1">
      <item>FINA Regionalni centar Zagreb</item>
      <item>JADRAN NEKRETNINE d.o.o.</item>
      <item>ANTON MILINKOVIĆ</item>
      <item>JUGOSLAV PURAN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 NEKRETNINE d.o.o., OIB 95084002714, Kauzlarićev prilaz 9,10000 Zagreb</item>
      <item>ANTON MILINKOVIĆ, OIB 17216769140, Lazinska 58,10000 Zagreb</item>
      <item>JUGOSLAV PURAN, OIB 70582689973, Josipa Jelačića 12,43000 Bjelovar</item>
    </izvorni_sadrzaj>
    <derivirana_varijabla naziv="DomainObject.Predmet.SudioniciListAdressOIB_1">
      <item>FINA Regionalni centar Zagreb, OIB 85821130368, Trg svibanjskih žrtava 1995. 1,10000 Zagreb</item>
      <item>JADRAN NEKRETNINE d.o.o., OIB 95084002714, Kauzlarićev prilaz 9,10000 Zagreb</item>
      <item>ANTON MILINKOVIĆ, OIB 17216769140, Lazinska 58,10000 Zagreb</item>
      <item>JUGOSLAV PURAN, OIB 70582689973,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95084002714</item>
      <item>, OIB 17216769140</item>
      <item>, OIB 70582689973</item>
    </izvorni_sadrzaj>
    <derivirana_varijabla naziv="DomainObject.Predmet.SudioniciListNazivOIB_1">
      <item>, OIB 85821130368</item>
      <item>, OIB 95084002714</item>
      <item>, OIB 17216769140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8EE79A-9F17-4ED7-97A8-CC9DE7414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2209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2016-03-25T08:39:00Z</dcterms:created>
  <dc:creator>Korisnik</dc:creator>
  <cp:lastModifiedBy>Goranka Arthofer</cp:lastModifiedBy>
  <cp:lastPrinted>2016-03-25T08:40:00Z</cp:lastPrinted>
  <dcterms:modified xmlns:xsi="http://www.w3.org/2001/XMLSchema-instance" xsi:type="dcterms:W3CDTF">2016-03-25T09:33:00Z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