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472" w14:paraId="c8a047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58068D">
        <w:rPr>
          <w:rFonts w:cs="Times New Roman" w:eastAsia="Times New Roman"/>
          <w:szCs w:val="20"/>
          <w:lang w:eastAsia="hr-HR"/>
        </w:rPr>
        <w:t>6</w:t>
      </w:r>
      <w:r w:rsidR="00E9383D">
        <w:rPr>
          <w:rFonts w:cs="Times New Roman" w:eastAsia="Times New Roman"/>
          <w:szCs w:val="20"/>
          <w:lang w:eastAsia="hr-HR"/>
        </w:rPr>
        <w:t>304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9383D">
        <w:rPr>
          <w:rFonts w:cs="Times New Roman" w:eastAsia="Times New Roman"/>
          <w:szCs w:val="24"/>
          <w:lang w:eastAsia="hr-HR"/>
        </w:rPr>
        <w:t>UJEDINJENI HRVATSKI ZAŠTITARI, Zagreb, Vladimira Ruždjaka 8, Registarski broj:21009746, OIB:24577593256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9383D" w:rsidRPr="00E9383D">
        <w:t>UJEDINJENI HRVATSKI ZAŠTITARI, Zagreb, Vladimira Ruždjaka 8, Registarski broj:21009746, OIB:24577593256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9383D" w:rsidRPr="00E9383D">
        <w:rPr>
          <w:rFonts w:cs="Times New Roman" w:eastAsia="Times New Roman"/>
          <w:szCs w:val="24"/>
          <w:lang w:eastAsia="hr-HR" w:val="en-GB"/>
        </w:rPr>
        <w:t>UJEDINJENI HRVATSKI ZAŠTITARI, Zagreb, Vladimira Ruždjaka 8, Registarski broj:21009746, OIB:24577593256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6298F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8151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9383D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98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298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298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298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98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298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298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298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St-6304/2015</izvorni_sadrzaj>
    <derivirana_varijabla naziv="DomainObject.Predmet.OznakaBroj_1">St-6304/2015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UJEDINJENI HRVATSKI ZAŠTITARI</izvorni_sadrzaj>
    <derivirana_varijabla naziv="DomainObject.Predmet.ProtustrankaFormated_1">  UJEDINJENI HRVATSKI ZAŠTITARI</derivirana_varijabla>
  </DomainObject.Predmet.ProtustrankaFormated>
  <DomainObject.Predmet.ProtustrankaFormatedOIB>
    <izvorni_sadrzaj>  UJEDINJENI HRVATSKI ZAŠTITARI, OIB 24577593256</izvorni_sadrzaj>
    <derivirana_varijabla naziv="DomainObject.Predmet.ProtustrankaFormatedOIB_1">  UJEDINJENI HRVATSKI ZAŠTITARI, OIB 24577593256</derivirana_varijabla>
  </DomainObject.Predmet.ProtustrankaFormatedOIB>
  <DomainObject.Predmet.ProtustrankaFormatedWithAdress>
    <izvorni_sadrzaj> UJEDINJENI HRVATSKI ZAŠTITARI, VLADIMIRA RUŽDJAKA 8, 10000 Zagreb</izvorni_sadrzaj>
    <derivirana_varijabla naziv="DomainObject.Predmet.ProtustrankaFormatedWithAdress_1"> UJEDINJENI HRVATSKI ZAŠTITARI, VLADIMIRA RUŽDJAKA 8, 10000 Zagreb</derivirana_varijabla>
  </DomainObject.Predmet.ProtustrankaFormatedWithAdress>
  <DomainObject.Predmet.ProtustrankaFormatedWithAdressOIB>
    <izvorni_sadrzaj> UJEDINJENI HRVATSKI ZAŠTITARI, OIB 24577593256, VLADIMIRA RUŽDJAKA 8, 10000 Zagreb</izvorni_sadrzaj>
    <derivirana_varijabla naziv="DomainObject.Predmet.ProtustrankaFormatedWithAdressOIB_1"> UJEDINJENI HRVATSKI ZAŠTITARI, OIB 24577593256, VLADIMIRA RUŽDJAKA 8, 10000 Zagreb</derivirana_varijabla>
  </DomainObject.Predmet.ProtustrankaFormatedWithAdressOIB>
  <DomainObject.Predmet.ProtustrankaWithAdress>
    <izvorni_sadrzaj>UJEDINJENI HRVATSKI ZAŠTITARI VLADIMIRA RUŽDJAKA 8, 10000 Zagreb</izvorni_sadrzaj>
    <derivirana_varijabla naziv="DomainObject.Predmet.ProtustrankaWithAdress_1">UJEDINJENI HRVATSKI ZAŠTITARI VLADIMIRA RUŽDJAKA 8, 10000 Zagreb</derivirana_varijabla>
  </DomainObject.Predmet.ProtustrankaWithAdress>
  <DomainObject.Predmet.ProtustrankaWithAdressOIB>
    <izvorni_sadrzaj>UJEDINJENI HRVATSKI ZAŠTITARI, OIB 24577593256, VLADIMIRA RUŽDJAKA 8, 10000 Zagreb</izvorni_sadrzaj>
    <derivirana_varijabla naziv="DomainObject.Predmet.ProtustrankaWithAdressOIB_1">UJEDINJENI HRVATSKI ZAŠTITARI, OIB 24577593256, VLADIMIRA RUŽDJAKA 8, 10000 Zagreb</derivirana_varijabla>
  </DomainObject.Predmet.ProtustrankaWithAdressOIB>
  <DomainObject.Predmet.ProtustrankaNazivFormated>
    <izvorni_sadrzaj>UJEDINJENI HRVATSKI ZAŠTITARI</izvorni_sadrzaj>
    <derivirana_varijabla naziv="DomainObject.Predmet.ProtustrankaNazivFormated_1">UJEDINJENI HRVATSKI ZAŠTITARI</derivirana_varijabla>
  </DomainObject.Predmet.ProtustrankaNazivFormated>
  <DomainObject.Predmet.ProtustrankaNazivFormatedOIB>
    <izvorni_sadrzaj>UJEDINJENI HRVATSKI ZAŠTITARI, OIB 24577593256</izvorni_sadrzaj>
    <derivirana_varijabla naziv="DomainObject.Predmet.ProtustrankaNazivFormatedOIB_1">UJEDINJENI HRVATSKI ZAŠTITARI, OIB 24577593256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UJEDINJENI HRVATSKI ZAŠTITARI</item>
    </izvorni_sadrzaj>
    <derivirana_varijabla naziv="DomainObject.Predmet.ProtuStrankaListFormated_1">
      <item>UJEDINJENI HRVATSKI ZAŠTITARI</item>
    </derivirana_varijabla>
  </DomainObject.Predmet.ProtuStrankaListFormated>
  <DomainObject.Predmet.ProtuStrankaListFormatedOIB>
    <izvorni_sadrzaj>
      <item>UJEDINJENI HRVATSKI ZAŠTITARI, OIB 24577593256</item>
    </izvorni_sadrzaj>
    <derivirana_varijabla naziv="DomainObject.Predmet.ProtuStrankaListFormatedOIB_1">
      <item>UJEDINJENI HRVATSKI ZAŠTITARI, OIB 24577593256</item>
    </derivirana_varijabla>
  </DomainObject.Predmet.ProtuStrankaListFormatedOIB>
  <DomainObject.Predmet.ProtuStrankaListFormatedWithAdress>
    <izvorni_sadrzaj>
      <item>UJEDINJENI HRVATSKI ZAŠTITARI, VLADIMIRA RUŽDJAKA 8, 10000 Zagreb</item>
    </izvorni_sadrzaj>
    <derivirana_varijabla naziv="DomainObject.Predmet.ProtuStrankaListFormatedWithAdress_1">
      <item>UJEDINJENI HRVATSKI ZAŠTITARI, VLADIMIRA RUŽDJAKA 8, 10000 Zagreb</item>
    </derivirana_varijabla>
  </DomainObject.Predmet.ProtuStrankaListFormatedWithAdress>
  <DomainObject.Predmet.ProtuStrankaListFormatedWithAdressOIB>
    <izvorni_sadrzaj>
      <item>UJEDINJENI HRVATSKI ZAŠTITARI, OIB 24577593256, VLADIMIRA RUŽDJAKA 8, 10000 Zagreb</item>
    </izvorni_sadrzaj>
    <derivirana_varijabla naziv="DomainObject.Predmet.ProtuStrankaListFormatedWithAdressOIB_1">
      <item>UJEDINJENI HRVATSKI ZAŠTITARI, OIB 24577593256, VLADIMIRA RUŽDJAKA 8, 10000 Zagreb</item>
    </derivirana_varijabla>
  </DomainObject.Predmet.ProtuStrankaListFormatedWithAdressOIB>
  <DomainObject.Predmet.ProtuStrankaListNazivFormated>
    <izvorni_sadrzaj>
      <item>UJEDINJENI HRVATSKI ZAŠTITARI</item>
    </izvorni_sadrzaj>
    <derivirana_varijabla naziv="DomainObject.Predmet.ProtuStrankaListNazivFormated_1">
      <item>UJEDINJENI HRVATSKI ZAŠTITARI</item>
    </derivirana_varijabla>
  </DomainObject.Predmet.ProtuStrankaListNazivFormated>
  <DomainObject.Predmet.ProtuStrankaListNazivFormatedOIB>
    <izvorni_sadrzaj>
      <item>UJEDINJENI HRVATSKI ZAŠTITARI, OIB 24577593256</item>
    </izvorni_sadrzaj>
    <derivirana_varijabla naziv="DomainObject.Predmet.ProtuStrankaListNazivFormatedOIB_1">
      <item>UJEDINJENI HRVATSKI ZAŠTITARI, OIB 24577593256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UJEDINJENI HRVATSKI ZAŠTITARI</izvorni_sadrzaj>
    <derivirana_varijabla naziv="DomainObject.Predmet.ProtustrankaIDrugi_1">UJEDINJENI HRVATSKI ZAŠTITARI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UJEDINJENI HRVATSKI ZAŠTITARI, OIB 24577593256, VLADIMIRA RUŽDJAKA 8, 10000 Zagreb</izvorni_sadrzaj>
    <derivirana_varijabla naziv="DomainObject.Predmet.ProtustrankaIDrugiAdressOIB_1">UJEDINJENI HRVATSKI ZAŠTITARI, OIB 24577593256, VLADIMIRA RUŽDJAKA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UJEDINJENI HRVATSKI ZAŠTITARI</item>
    </izvorni_sadrzaj>
    <derivirana_varijabla naziv="DomainObject.Predmet.SudioniciListNaziv_1">
      <item>FINA Regionalni centar Zagreb</item>
      <item>UJEDINJENI HRVATSKI ZAŠTITARI</item>
    </derivirana_varijabla>
  </DomainObject.Predmet.SudioniciListNaziv>
  <DomainObject.Predmet.SudioniciListAdressOIB>
    <izvorni_sadrzaj>
      <item>FINA Regionalni centar Zagreb, OIB 85821130368, Trg svibanjskih žrtava 1995. 1,10000 Zagreb</item>
      <item>UJEDINJENI HRVATSKI ZAŠTITARI, OIB 24577593256, VLADIMIRA RUŽDJAKA 8,10000 Zagreb</item>
    </izvorni_sadrzaj>
    <derivirana_varijabla naziv="DomainObject.Predmet.SudioniciListAdressOIB_1">
      <item>FINA Regionalni centar Zagreb, OIB 85821130368, Trg svibanjskih žrtava 1995. 1,10000 Zagreb</item>
      <item>UJEDINJENI HRVATSKI ZAŠTITARI, OIB 24577593256, VLADIMIRA RUŽDJAKA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24577593256</item>
    </izvorni_sadrzaj>
    <derivirana_varijabla naziv="DomainObject.Predmet.SudioniciListNazivOIB_1">
      <item>, OIB 85821130368</item>
      <item>, OIB 24577593256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1881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2015-11-30T12:01:00Z</dcterms:created>
  <dc:creator>Mario Žišković</dc:creator>
  <cp:lastModifiedBy>Marijan Marković</cp:lastModifiedBy>
  <cp:lastPrinted>2015-11-30T12:00:00Z</cp:lastPrinted>
  <dcterms:modified xmlns:xsi="http://www.w3.org/2001/XMLSchema-instance" xsi:type="dcterms:W3CDTF">2015-11-30T12:01:00Z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