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9036" w14:paraId="1069036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AF6F63">
        <w:rPr>
          <w:lang w:val="hr-HR"/>
        </w:rPr>
        <w:t>St-478/15-4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AF6F63">
        <w:t>ZADRUGA KAJ za ugostiteljstvo, trgovinu i usluge, OIB: 49590722742 sa sjedištem u Stjepana Radića 3, 48331 Gola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AF6F63">
        <w:t>ZADRUGA KAJ za ugostiteljstvo, trgovinu i usluge, OIB: 49590722742 sa sjedištem u Stjepana Radića 3, 48331 Gola</w:t>
      </w:r>
      <w:r w:rsidR="0082762B">
        <w:t>,</w:t>
      </w:r>
      <w:r w:rsidR="008C35DC">
        <w:rPr>
          <w:lang w:val="hr-HR"/>
        </w:rPr>
        <w:t xml:space="preserve"> na dan </w:t>
      </w:r>
      <w:r w:rsidR="00AF6F63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AF6F63">
        <w:rPr>
          <w:lang w:val="hr-HR"/>
        </w:rPr>
        <w:t>94.363,78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AF6F63">
        <w:t>ZADRUGA KAJ za ugostiteljstvo, trgovinu i usluge, OIB: 49590722742 sa sjedištem u Stjepana Radića 3, 48331 Gola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AF6F63" w:rsidR="005B14E1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AF6F63">
        <w:rPr>
          <w:lang w:val="hr-HR"/>
        </w:rPr>
        <w:t xml:space="preserve"> ovome sudu dana 30.10.2015.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AF6F63">
        <w:t>ZADRUGA KAJ za ugostiteljstvo, trgovinu i usluge, OIB: 49590722742 sa sjedištem u Stjepana Radića 3, 48331 Gola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AF6F63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AF6F63">
        <w:rPr>
          <w:lang w:val="hr-HR"/>
        </w:rPr>
        <w:t>94.363,78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D40" w:rsidP="007F64E0" w:rsidR="00B61D40">
      <w:r>
        <w:separator/>
      </w:r>
    </w:p>
  </w:endnote>
  <w:endnote w:id="0" w:type="continuationSeparator">
    <w:p w:rsidRDefault="00B61D40" w:rsidP="007F64E0" w:rsidR="00B61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D40" w:rsidP="007F64E0" w:rsidR="00B61D40">
      <w:r>
        <w:separator/>
      </w:r>
    </w:p>
  </w:footnote>
  <w:footnote w:id="0" w:type="continuationSeparator">
    <w:p w:rsidRDefault="00B61D40" w:rsidP="007F64E0" w:rsidR="00B61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AF6F63">
      <w:rPr>
        <w:lang w:val="hr-HR"/>
      </w:rPr>
      <w:t>St-478/15-4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44C7" w:rsidRPr="008D44C7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4C7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AF6F63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40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44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44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44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44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44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44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44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44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44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44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St-478/2015</izvorni_sadrzaj>
    <derivirana_varijabla naziv="DomainObject.Predmet.OznakaBroj_1">St-478/2015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KAJ za ugostiteljstvo, trgovinu i usluge</izvorni_sadrzaj>
    <derivirana_varijabla naziv="DomainObject.Predmet.ProtustrankaFormated_1">  ZADRUGA KAJ za ugostiteljstvo, trgovinu i usluge</derivirana_varijabla>
  </DomainObject.Predmet.ProtustrankaFormated>
  <DomainObject.Predmet.ProtustrankaFormatedOIB>
    <izvorni_sadrzaj>  ZADRUGA KAJ za ugostiteljstvo, trgovinu i usluge, OIB 49590722742</izvorni_sadrzaj>
    <derivirana_varijabla naziv="DomainObject.Predmet.ProtustrankaFormatedOIB_1">  ZADRUGA KAJ za ugostiteljstvo, trgovinu i usluge, OIB 49590722742</derivirana_varijabla>
  </DomainObject.Predmet.ProtustrankaFormatedOIB>
  <DomainObject.Predmet.ProtustrankaFormatedWithAdress>
    <izvorni_sadrzaj> ZADRUGA KAJ za ugostiteljstvo, trgovinu i usluge, Stjepana Radića 3, 48331 Gola</izvorni_sadrzaj>
    <derivirana_varijabla naziv="DomainObject.Predmet.ProtustrankaFormatedWithAdress_1"> ZADRUGA KAJ za ugostiteljstvo, trgovinu i usluge, Stjepana Radića 3, 48331 Gola</derivirana_varijabla>
  </DomainObject.Predmet.ProtustrankaFormatedWithAdress>
  <DomainObject.Predmet.ProtustrankaFormatedWithAdressOIB>
    <izvorni_sadrzaj> ZADRUGA KAJ za ugostiteljstvo, trgovinu i usluge, OIB 49590722742, Stjepana Radića 3, 48331 Gola</izvorni_sadrzaj>
    <derivirana_varijabla naziv="DomainObject.Predmet.ProtustrankaFormatedWithAdressOIB_1"> ZADRUGA KAJ za ugostiteljstvo, trgovinu i usluge, OIB 49590722742, Stjepana Radića 3, 48331 Gola</derivirana_varijabla>
  </DomainObject.Predmet.ProtustrankaFormatedWithAdressOIB>
  <DomainObject.Predmet.ProtustrankaWithAdress>
    <izvorni_sadrzaj>ZADRUGA KAJ za ugostiteljstvo, trgovinu i usluge Stjepana Radića 3, 48331 Gola</izvorni_sadrzaj>
    <derivirana_varijabla naziv="DomainObject.Predmet.ProtustrankaWithAdress_1">ZADRUGA KAJ za ugostiteljstvo, trgovinu i usluge Stjepana Radića 3, 48331 Gola</derivirana_varijabla>
  </DomainObject.Predmet.ProtustrankaWithAdress>
  <DomainObject.Predmet.ProtustrankaWithAdressOIB>
    <izvorni_sadrzaj>ZADRUGA KAJ za ugostiteljstvo, trgovinu i usluge, OIB 49590722742, Stjepana Radića 3, 48331 Gola</izvorni_sadrzaj>
    <derivirana_varijabla naziv="DomainObject.Predmet.ProtustrankaWithAdressOIB_1">ZADRUGA KAJ za ugostiteljstvo, trgovinu i usluge, OIB 49590722742, Stjepana Radića 3, 48331 Gola</derivirana_varijabla>
  </DomainObject.Predmet.ProtustrankaWithAdressOIB>
  <DomainObject.Predmet.ProtustrankaNazivFormated>
    <izvorni_sadrzaj>ZADRUGA KAJ za ugostiteljstvo, trgovinu i usluge</izvorni_sadrzaj>
    <derivirana_varijabla naziv="DomainObject.Predmet.ProtustrankaNazivFormated_1">ZADRUGA KAJ za ugostiteljstvo, trgovinu i usluge</derivirana_varijabla>
  </DomainObject.Predmet.ProtustrankaNazivFormated>
  <DomainObject.Predmet.ProtustrankaNazivFormatedOIB>
    <izvorni_sadrzaj>ZADRUGA KAJ za ugostiteljstvo, trgovinu i usluge, OIB 49590722742</izvorni_sadrzaj>
    <derivirana_varijabla naziv="DomainObject.Predmet.ProtustrankaNazivFormatedOIB_1">ZADRUGA KAJ za ugostiteljstvo, trgovinu i usluge, OIB 49590722742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94363.78</izvorni_sadrzaj>
    <derivirana_varijabla naziv="DomainObject.Predmet.TrenutnaVrijednost_1">94363.78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KAJ za ugostiteljstvo, trgovinu i usluge</item>
    </izvorni_sadrzaj>
    <derivirana_varijabla naziv="DomainObject.Predmet.ProtuStrankaListFormated_1">
      <item>ZADRUGA KAJ za ugostiteljstvo, trgovinu i usluge</item>
    </derivirana_varijabla>
  </DomainObject.Predmet.ProtuStrankaListFormated>
  <DomainObject.Predmet.ProtuStrankaListFormatedOIB>
    <izvorni_sadrzaj>
      <item>ZADRUGA KAJ za ugostiteljstvo, trgovinu i usluge, OIB 49590722742</item>
    </izvorni_sadrzaj>
    <derivirana_varijabla naziv="DomainObject.Predmet.ProtuStrankaListFormatedOIB_1">
      <item>ZADRUGA KAJ za ugostiteljstvo, trgovinu i usluge, OIB 49590722742</item>
    </derivirana_varijabla>
  </DomainObject.Predmet.ProtuStrankaListFormatedOIB>
  <DomainObject.Predmet.ProtuStrankaListFormatedWithAdress>
    <izvorni_sadrzaj>
      <item>ZADRUGA KAJ za ugostiteljstvo, trgovinu i usluge, Stjepana Radića 3, 48331 Gola</item>
    </izvorni_sadrzaj>
    <derivirana_varijabla naziv="DomainObject.Predmet.ProtuStrankaListFormatedWithAdress_1">
      <item>ZADRUGA KAJ za ugostiteljstvo, trgovinu i usluge, Stjepana Radića 3, 48331 Gola</item>
    </derivirana_varijabla>
  </DomainObject.Predmet.ProtuStrankaListFormatedWithAdress>
  <DomainObject.Predmet.ProtuStrankaListFormatedWithAdressOIB>
    <izvorni_sadrzaj>
      <item>ZADRUGA KAJ za ugostiteljstvo, trgovinu i usluge, OIB 49590722742, Stjepana Radića 3, 48331 Gola</item>
    </izvorni_sadrzaj>
    <derivirana_varijabla naziv="DomainObject.Predmet.ProtuStrankaListFormatedWithAdressOIB_1">
      <item>ZADRUGA KAJ za ugostiteljstvo, trgovinu i usluge, OIB 49590722742, Stjepana Radića 3, 48331 Gola</item>
    </derivirana_varijabla>
  </DomainObject.Predmet.ProtuStrankaListFormatedWithAdressOIB>
  <DomainObject.Predmet.ProtuStrankaListNazivFormated>
    <izvorni_sadrzaj>
      <item>ZADRUGA KAJ za ugostiteljstvo, trgovinu i usluge</item>
    </izvorni_sadrzaj>
    <derivirana_varijabla naziv="DomainObject.Predmet.ProtuStrankaListNazivFormated_1">
      <item>ZADRUGA KAJ za ugostiteljstvo, trgovinu i usluge</item>
    </derivirana_varijabla>
  </DomainObject.Predmet.ProtuStrankaListNazivFormated>
  <DomainObject.Predmet.ProtuStrankaListNazivFormatedOIB>
    <izvorni_sadrzaj>
      <item>ZADRUGA KAJ za ugostiteljstvo, trgovinu i usluge, OIB 49590722742</item>
    </izvorni_sadrzaj>
    <derivirana_varijabla naziv="DomainObject.Predmet.ProtuStrankaListNazivFormatedOIB_1">
      <item>ZADRUGA KAJ za ugostiteljstvo, trgovinu i usluge, OIB 49590722742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KAJ za ugostiteljstvo, trgovinu i usluge</izvorni_sadrzaj>
    <derivirana_varijabla naziv="DomainObject.Predmet.ProtustrankaIDrugi_1">ZADRUGA KAJ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KAJ za ugostiteljstvo, trgovinu i usluge, OIB 49590722742, Stjepana Radića 3, 48331 Gola</izvorni_sadrzaj>
    <derivirana_varijabla naziv="DomainObject.Predmet.ProtustrankaIDrugiAdressOIB_1">ZADRUGA KAJ za ugostiteljstvo, trgovinu i usluge, OIB 49590722742, Stjepana Radića 3, 48331 Gola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KAJ za ugostiteljstvo, trgovinu i usluge</item>
      <item>E-oglasna ploča</item>
      <item>Sudski registar, Trgovački sud u Varaždinu</item>
    </izvorni_sadrzaj>
    <derivirana_varijabla naziv="DomainObject.Predmet.SudioniciListNaziv_1">
      <item>Financijska agencija</item>
      <item>ZADRUGA KAJ za ugostiteljstvo,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ZADRUGA KAJ za ugostiteljstvo, trgovinu i usluge, OIB 49590722742, Stjepana Radića 3,48331 Gola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ZADRUGA KAJ za ugostiteljstvo, trgovinu i usluge, OIB 49590722742, Stjepana Radića 3,48331 Gola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49590722742</item>
      <item>, OIB null</item>
      <item>, OIB null</item>
    </izvorni_sadrzaj>
    <derivirana_varijabla naziv="DomainObject.Predmet.SudioniciListNazivOIB_1">
      <item>, OIB 85821130368</item>
      <item>, OIB 49590722742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439</properties:Words>
  <properties:Characters>2396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2015-11-06T12:30:00Z</dcterms:created>
  <dc:creator>user</dc:creator>
  <cp:lastModifiedBy>Marko Makaj</cp:lastModifiedBy>
  <cp:lastPrinted>2015-11-06T12:28:00Z</cp:lastPrinted>
  <dcterms:modified xmlns:xsi="http://www.w3.org/2001/XMLSchema-instance" xsi:type="dcterms:W3CDTF">2015-11-06T12:31:00Z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