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5dce" w14:paraId="e455dc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00B6" w:rsidP="004B00B6" w:rsidR="004B00B6" w:rsidRPr="004B00B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                                                                                                       Poslovni broj 3. St-88/2017-4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>REPUBLIKA HRVATSKA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TRGOVAČKI SUD U ZADRU</w:t>
      </w:r>
      <w:r w:rsidRPr="004B00B6">
        <w:rPr>
          <w:rFonts w:cs="Times New Roman" w:eastAsia="Times New Roman"/>
          <w:lang w:eastAsia="hr-HR"/>
        </w:rPr>
        <w:tab/>
      </w:r>
      <w:r w:rsidRPr="004B00B6">
        <w:rPr>
          <w:rFonts w:cs="Times New Roman" w:eastAsia="Times New Roman"/>
          <w:lang w:eastAsia="hr-HR"/>
        </w:rPr>
        <w:tab/>
      </w:r>
      <w:r w:rsidRPr="004B00B6">
        <w:rPr>
          <w:rFonts w:cs="Times New Roman" w:eastAsia="Times New Roman"/>
          <w:lang w:eastAsia="hr-HR"/>
        </w:rPr>
        <w:tab/>
      </w:r>
      <w:r w:rsidRPr="004B00B6">
        <w:rPr>
          <w:rFonts w:cs="Times New Roman" w:eastAsia="Times New Roman"/>
          <w:lang w:eastAsia="hr-HR"/>
        </w:rPr>
        <w:tab/>
      </w:r>
      <w:r w:rsidRPr="004B00B6">
        <w:rPr>
          <w:rFonts w:cs="Times New Roman" w:eastAsia="Times New Roman"/>
          <w:lang w:eastAsia="hr-HR"/>
        </w:rPr>
        <w:tab/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Zadar, Dr. Franje Tuđmana 35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R E P U B L I K A   H R V A T S K A</w:t>
      </w: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R  J  E  Š  E  N  J  E</w:t>
      </w:r>
    </w:p>
    <w:p w:rsidRDefault="004B00B6" w:rsidP="004B00B6" w:rsidR="004B00B6" w:rsidRPr="004B00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ab/>
        <w:t>Trgovački sud u Zadru, OIB: 39670464653, po sutkinji Tini Grgas, u stečajnom postupku nad stečajnim dužnikom KRISTAL d.o.o. u stečaju sa sjedištem u Zadru, Trg Petra Zoranića 1, OIB: 18184334047</w:t>
      </w:r>
      <w:r w:rsidRPr="004B00B6">
        <w:rPr>
          <w:rFonts w:cs="Arial" w:eastAsia="Times New Roman" w:hAnsi="Arial" w:ascii="Arial"/>
          <w:lang w:eastAsia="hr-HR"/>
        </w:rPr>
        <w:t xml:space="preserve">, </w:t>
      </w:r>
      <w:r w:rsidRPr="004B00B6">
        <w:rPr>
          <w:rFonts w:cs="Times New Roman" w:eastAsia="Times New Roman"/>
          <w:lang w:eastAsia="hr-HR"/>
        </w:rPr>
        <w:t xml:space="preserve">zastupanom po stečajnom upravitelju Jelenku </w:t>
      </w:r>
      <w:proofErr w:type="spellStart"/>
      <w:r w:rsidRPr="004B00B6">
        <w:rPr>
          <w:rFonts w:cs="Times New Roman" w:eastAsia="Times New Roman"/>
          <w:lang w:eastAsia="hr-HR"/>
        </w:rPr>
        <w:t>Lehki</w:t>
      </w:r>
      <w:proofErr w:type="spellEnd"/>
      <w:r w:rsidRPr="004B00B6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4B00B6">
        <w:rPr>
          <w:rFonts w:cs="Times New Roman" w:eastAsia="Times New Roman"/>
          <w:lang w:eastAsia="hr-HR"/>
        </w:rPr>
        <w:t>Hatza</w:t>
      </w:r>
      <w:proofErr w:type="spellEnd"/>
      <w:r w:rsidRPr="004B00B6">
        <w:rPr>
          <w:rFonts w:cs="Times New Roman" w:eastAsia="Times New Roman"/>
          <w:lang w:eastAsia="hr-HR"/>
        </w:rPr>
        <w:t xml:space="preserve"> 10, OIB: 96068307857, odlučujući o prijedlogu stečajnog upravitelja za nastavak stečajnoga postupka nad dužnikom zbog naknadno pronađene imovine koja ulazi u stečajnu masu dužnika, 15. ožujka 2017. </w:t>
      </w:r>
    </w:p>
    <w:p w:rsidRDefault="004B00B6" w:rsidP="004B00B6" w:rsidR="004B00B6" w:rsidRPr="004B00B6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 </w:t>
      </w: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</w:rPr>
      </w:pPr>
      <w:r w:rsidRPr="004B00B6">
        <w:rPr>
          <w:rFonts w:cs="Times New Roman" w:eastAsia="Times New Roman"/>
        </w:rPr>
        <w:t>r i j e š i o    j e</w:t>
      </w:r>
    </w:p>
    <w:p w:rsidRDefault="004B00B6" w:rsidP="004B00B6" w:rsidR="004B00B6" w:rsidRPr="004B00B6">
      <w:pPr>
        <w:spacing w:after="0"/>
        <w:jc w:val="both"/>
        <w:rPr>
          <w:rFonts w:cs="Times New Roman" w:eastAsia="Times New Roman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I. Nastavlja se stečajni postupak nad stečajnim dužnikom </w:t>
      </w:r>
      <w:r w:rsidRPr="004B00B6">
        <w:rPr>
          <w:rFonts w:cs="Times New Roman" w:eastAsia="Times New Roman"/>
          <w:lang w:eastAsia="hr-HR"/>
        </w:rPr>
        <w:t xml:space="preserve">KRISTAL d.o.o. u stečaju sa sjedištem u Zadru, Trg Petra Zoranića 1, OIB: 18184334047 koji je otvoren i istovremeno </w:t>
      </w:r>
      <w:r w:rsidRPr="004B00B6">
        <w:rPr>
          <w:rFonts w:cs="Times New Roman" w:eastAsia="Times New Roman"/>
        </w:rPr>
        <w:t>zaključen rješenjem ovog suda poslovni broj St-240/2015 od 18. ožujka 2016., a koji će se dalje voditi nad Stečajnom masom iza navedenog dužnika pod poslovnim brojem St-88/2017</w:t>
      </w:r>
      <w:r w:rsidRPr="004B00B6">
        <w:rPr>
          <w:rFonts w:cs="Arial" w:eastAsia="Times New Roman" w:hAnsi="Arial" w:ascii="Arial"/>
        </w:rPr>
        <w:t xml:space="preserve">. </w:t>
      </w:r>
    </w:p>
    <w:p w:rsidRDefault="004B00B6" w:rsidP="004B00B6" w:rsidR="004B00B6" w:rsidRPr="004B00B6">
      <w:pPr>
        <w:spacing w:after="0"/>
        <w:jc w:val="both"/>
        <w:rPr>
          <w:rFonts w:cs="Arial" w:eastAsia="Times New Roman" w:hAnsi="Arial" w:ascii="Arial"/>
        </w:rPr>
      </w:pPr>
    </w:p>
    <w:p w:rsidRDefault="004B00B6" w:rsidP="004B00B6" w:rsidR="004B00B6" w:rsidRPr="004B00B6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II. Za stečajnog upravitelja Stečajne mase iza dužnika KRISTAL d.o.o. u stečaju koji je brisan iz sudskog registra, imenuje se </w:t>
      </w:r>
      <w:proofErr w:type="spellStart"/>
      <w:r w:rsidRPr="004B00B6">
        <w:rPr>
          <w:rFonts w:cs="Times New Roman" w:eastAsia="Times New Roman"/>
          <w:lang w:eastAsia="hr-HR"/>
        </w:rPr>
        <w:t>Jelenko</w:t>
      </w:r>
      <w:proofErr w:type="spellEnd"/>
      <w:r w:rsidRPr="004B00B6">
        <w:rPr>
          <w:rFonts w:cs="Times New Roman" w:eastAsia="Times New Roman"/>
          <w:lang w:eastAsia="hr-HR"/>
        </w:rPr>
        <w:t xml:space="preserve"> </w:t>
      </w:r>
      <w:proofErr w:type="spellStart"/>
      <w:r w:rsidRPr="004B00B6">
        <w:rPr>
          <w:rFonts w:cs="Times New Roman" w:eastAsia="Times New Roman"/>
          <w:lang w:eastAsia="hr-HR"/>
        </w:rPr>
        <w:t>Lehki</w:t>
      </w:r>
      <w:proofErr w:type="spellEnd"/>
      <w:r w:rsidRPr="004B00B6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4B00B6">
        <w:rPr>
          <w:rFonts w:cs="Times New Roman" w:eastAsia="Times New Roman"/>
          <w:lang w:eastAsia="hr-HR"/>
        </w:rPr>
        <w:t>Hatza</w:t>
      </w:r>
      <w:proofErr w:type="spellEnd"/>
      <w:r w:rsidRPr="004B00B6">
        <w:rPr>
          <w:rFonts w:cs="Times New Roman" w:eastAsia="Times New Roman"/>
          <w:lang w:eastAsia="hr-HR"/>
        </w:rPr>
        <w:t xml:space="preserve"> 10, OIB: 96068307857.</w:t>
      </w:r>
    </w:p>
    <w:p w:rsidRDefault="004B00B6" w:rsidP="004B00B6" w:rsidR="004B00B6" w:rsidRPr="004B00B6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III. Određuje se i nalaže upis u sudski registar Stečajne mase iza dužnika KRISTAL d.o.o. u stečaju kao pravnog slijednika brisanog društva dužnika, podataka o novom osobnom identifikacijskom broju Stečajne mase, podataka o stečajnom upravitelju iste Jelenku </w:t>
      </w:r>
      <w:proofErr w:type="spellStart"/>
      <w:r w:rsidRPr="004B00B6">
        <w:rPr>
          <w:rFonts w:cs="Times New Roman" w:eastAsia="Times New Roman"/>
          <w:lang w:eastAsia="hr-HR"/>
        </w:rPr>
        <w:t>Lehkiu</w:t>
      </w:r>
      <w:proofErr w:type="spellEnd"/>
      <w:r w:rsidRPr="004B00B6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4B00B6">
        <w:rPr>
          <w:rFonts w:cs="Times New Roman" w:eastAsia="Times New Roman"/>
          <w:lang w:eastAsia="hr-HR"/>
        </w:rPr>
        <w:t>Hatza</w:t>
      </w:r>
      <w:proofErr w:type="spellEnd"/>
      <w:r w:rsidRPr="004B00B6">
        <w:rPr>
          <w:rFonts w:cs="Times New Roman" w:eastAsia="Times New Roman"/>
          <w:lang w:eastAsia="hr-HR"/>
        </w:rPr>
        <w:t xml:space="preserve"> 10, OIB: 96068307857, podataka o promjeni sjedišta Stečajne mase s obzirom na prebivalište stečajnog upravitelja istog te ostalih relevantnih podataka u smislu odredbe čl. 438. Stečajnog zakona (Narodne novine broj 71/15), sve neposredno po dostavi ovog rješenja sudskom registru.</w:t>
      </w:r>
    </w:p>
    <w:p w:rsidRDefault="004B00B6" w:rsidP="004B00B6" w:rsidR="004B00B6" w:rsidRPr="004B00B6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IV. Pozivaju se vjerovnici Stečajne mase iza stečajnog dužnika viših isplatnih redova u roku od 30 dana od dana objave ovog rješenja na mrežnoj stranici e-Oglasna ploča suda, u skladu s odredbama čl. 257. Stečajnog zakona (Narodne novine broj 71/15), prijaviti svoje tražbine stečajnom upravitelju Jelenku </w:t>
      </w:r>
      <w:proofErr w:type="spellStart"/>
      <w:r w:rsidRPr="004B00B6">
        <w:rPr>
          <w:rFonts w:cs="Times New Roman" w:eastAsia="Times New Roman"/>
          <w:lang w:eastAsia="hr-HR"/>
        </w:rPr>
        <w:t>Lehkiu</w:t>
      </w:r>
      <w:proofErr w:type="spellEnd"/>
      <w:r w:rsidRPr="004B00B6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4B00B6">
        <w:rPr>
          <w:rFonts w:cs="Times New Roman" w:eastAsia="Times New Roman"/>
          <w:lang w:eastAsia="hr-HR"/>
        </w:rPr>
        <w:t>Hatza</w:t>
      </w:r>
      <w:proofErr w:type="spellEnd"/>
      <w:r w:rsidRPr="004B00B6">
        <w:rPr>
          <w:rFonts w:cs="Times New Roman" w:eastAsia="Times New Roman"/>
          <w:lang w:eastAsia="hr-HR"/>
        </w:rPr>
        <w:t xml:space="preserve"> 10, na propisanom obrascu u dva primjerka uz prilaganje prijepisa isprava iz kojih tražbina proizlazi i kojima se </w:t>
      </w:r>
      <w:r w:rsidRPr="004B00B6">
        <w:rPr>
          <w:rFonts w:cs="Times New Roman" w:eastAsia="Times New Roman"/>
          <w:lang w:eastAsia="hr-HR"/>
        </w:rPr>
        <w:lastRenderedPageBreak/>
        <w:t>ista dokazuje. Prijavi tražbine je potrebno priložiti i potvrdu o uplaćenoj sudskoj pristojbi u iznosu od 2% od vrijednosti tražbine, ali ne više od 500,00 kn koja se uplaćuje na žiro-račun državnog proračuna Republike Hrvatske IBAN HR12 1001005-1863000160, pozivom na broj: 64 5045-23405-88-17.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V. Pozivaju se </w:t>
      </w:r>
      <w:proofErr w:type="spellStart"/>
      <w:r w:rsidRPr="004B00B6">
        <w:rPr>
          <w:rFonts w:cs="Times New Roman" w:eastAsia="Times New Roman"/>
          <w:lang w:eastAsia="hr-HR"/>
        </w:rPr>
        <w:t>razlučni</w:t>
      </w:r>
      <w:proofErr w:type="spellEnd"/>
      <w:r w:rsidRPr="004B00B6">
        <w:rPr>
          <w:rFonts w:cs="Times New Roman" w:eastAsia="Times New Roman"/>
          <w:lang w:eastAsia="hr-HR"/>
        </w:rPr>
        <w:t xml:space="preserve"> i izlučni vjerovnici stečajnog dužnika u roku od 30 dana od dana objave ovog rješenja na mrežnoj stranici e-Oglasna ploča suda, podneskom obavijestiti stečajnog upravitelja Jelenka </w:t>
      </w:r>
      <w:proofErr w:type="spellStart"/>
      <w:r w:rsidRPr="004B00B6">
        <w:rPr>
          <w:rFonts w:cs="Times New Roman" w:eastAsia="Times New Roman"/>
          <w:lang w:eastAsia="hr-HR"/>
        </w:rPr>
        <w:t>Lehkia</w:t>
      </w:r>
      <w:proofErr w:type="spellEnd"/>
      <w:r w:rsidRPr="004B00B6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4B00B6">
        <w:rPr>
          <w:rFonts w:cs="Times New Roman" w:eastAsia="Times New Roman"/>
          <w:lang w:eastAsia="hr-HR"/>
        </w:rPr>
        <w:t>Hatza</w:t>
      </w:r>
      <w:proofErr w:type="spellEnd"/>
      <w:r w:rsidRPr="004B00B6">
        <w:rPr>
          <w:rFonts w:cs="Times New Roman" w:eastAsia="Times New Roman"/>
          <w:lang w:eastAsia="hr-HR"/>
        </w:rPr>
        <w:t xml:space="preserve"> 10, o svojim pravima u skladu s odredbama čl. 258. Stečajnog zakona. Prijavi je potrebno priložiti i potvrdu o uplaćenoj sudskoj pristojbi u iznosu od 2% od vrijednosti potraživanja, ali ne više od 500,00 kn koja se uplaćuje na žiro-račun državnog proračuna Republike Hrvatske IBAN HR12 1001005-1863000160, pozivom na broj: 64 5045-23405-88</w:t>
      </w:r>
      <w:r w:rsidRPr="004B00B6">
        <w:rPr>
          <w:rFonts w:cs="Times New Roman" w:eastAsia="Times New Roman"/>
          <w:b/>
          <w:lang w:eastAsia="hr-HR"/>
        </w:rPr>
        <w:t>-</w:t>
      </w:r>
      <w:r w:rsidRPr="004B00B6">
        <w:rPr>
          <w:rFonts w:cs="Times New Roman" w:eastAsia="Times New Roman"/>
          <w:lang w:eastAsia="hr-HR"/>
        </w:rPr>
        <w:t>17.</w:t>
      </w:r>
      <w:r w:rsidRPr="004B00B6">
        <w:rPr>
          <w:rFonts w:cs="Times New Roman" w:eastAsia="Times New Roman"/>
          <w:b/>
          <w:lang w:eastAsia="hr-HR"/>
        </w:rPr>
        <w:t xml:space="preserve"> </w:t>
      </w:r>
    </w:p>
    <w:p w:rsidRDefault="004B00B6" w:rsidP="004B00B6" w:rsidR="004B00B6" w:rsidRPr="004B00B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B00B6">
        <w:rPr>
          <w:rFonts w:cs="Times New Roman" w:eastAsia="Times New Roman"/>
          <w:lang w:eastAsia="hr-HR"/>
        </w:rPr>
        <w:t>VI. Pozivaju</w:t>
      </w:r>
      <w:r w:rsidRPr="004B00B6">
        <w:rPr>
          <w:rFonts w:cs="Times New Roman" w:eastAsia="Times New Roman"/>
          <w:b/>
          <w:lang w:eastAsia="hr-HR"/>
        </w:rPr>
        <w:t xml:space="preserve"> se vjerovnici</w:t>
      </w:r>
      <w:r w:rsidRPr="004B00B6">
        <w:rPr>
          <w:rFonts w:cs="Times New Roman" w:eastAsia="Times New Roman"/>
          <w:lang w:eastAsia="hr-HR"/>
        </w:rPr>
        <w:t xml:space="preserve"> </w:t>
      </w:r>
      <w:r w:rsidRPr="004B00B6">
        <w:rPr>
          <w:rFonts w:cs="Times New Roman" w:eastAsia="Times New Roman"/>
          <w:b/>
          <w:lang w:eastAsia="hr-HR"/>
        </w:rPr>
        <w:t>stečajnog dužnika na ispitno ročište</w:t>
      </w:r>
      <w:r w:rsidRPr="004B00B6">
        <w:rPr>
          <w:rFonts w:cs="Times New Roman" w:eastAsia="Times New Roman"/>
          <w:lang w:eastAsia="hr-HR"/>
        </w:rPr>
        <w:t xml:space="preserve"> vjerovnika na kojem se ispituju prijavljene tražbine </w:t>
      </w:r>
      <w:r w:rsidRPr="004B00B6">
        <w:rPr>
          <w:rFonts w:cs="Times New Roman" w:eastAsia="Times New Roman"/>
          <w:b/>
          <w:lang w:eastAsia="hr-HR"/>
        </w:rPr>
        <w:t>i izvještajno ročište</w:t>
      </w:r>
      <w:r w:rsidRPr="004B00B6">
        <w:rPr>
          <w:rFonts w:cs="Times New Roman" w:eastAsia="Times New Roman"/>
          <w:lang w:eastAsia="hr-HR"/>
        </w:rPr>
        <w:t xml:space="preserve"> vjerovnika na kojem će se na temelju izvješća stečajnog upravitelja odlučivati o daljnjem tijeku stečajnoga postupka, koja ročišta se spajaju i zakazuju </w:t>
      </w:r>
      <w:r w:rsidRPr="004B00B6">
        <w:rPr>
          <w:rFonts w:cs="Times New Roman" w:eastAsia="Times New Roman"/>
          <w:b/>
          <w:lang w:eastAsia="hr-HR"/>
        </w:rPr>
        <w:t>za dan 25. travnja 2017. u 10,00 sati u zgradi ovog suda, sudnica broj 26/I.</w:t>
      </w:r>
    </w:p>
    <w:p w:rsidRDefault="004B00B6" w:rsidP="004B00B6" w:rsidR="004B00B6" w:rsidRPr="004B00B6">
      <w:pPr>
        <w:spacing w:lineRule="auto" w:line="276"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Calibri"/>
        </w:rPr>
      </w:pPr>
      <w:r w:rsidRPr="004B00B6">
        <w:rPr>
          <w:rFonts w:cs="Times New Roman" w:eastAsia="Times New Roman"/>
          <w:lang w:eastAsia="hr-HR"/>
        </w:rPr>
        <w:t xml:space="preserve">VII. </w:t>
      </w:r>
      <w:r w:rsidRPr="004B00B6">
        <w:rPr>
          <w:rFonts w:cs="Times New Roman" w:eastAsia="Calibri"/>
        </w:rPr>
        <w:t xml:space="preserve">Nalaže se Zemljišnoknjižnom odjelu Općinskog suda u Zadru, po primitku ovog rješenja, izvršiti upis zabilježbe otvaranja skraćenoga stečajnoga postupka nad stečajnim dužnikom određenog pravomoćnim rješenjem ovog suda poslovni broj 3. St-240/2015-7 od 18. ožujka 2016., tj. upis zabilježbe vođenja predmetnoga stečajnog postupka poslovni broj St-88/2017 nad stečajnim dužnikom u odnosu na nekretninu u vlasništvu istog oznake kat. čest. </w:t>
      </w:r>
      <w:proofErr w:type="spellStart"/>
      <w:r w:rsidRPr="004B00B6">
        <w:rPr>
          <w:rFonts w:cs="Times New Roman" w:eastAsia="Calibri"/>
        </w:rPr>
        <w:t>zem</w:t>
      </w:r>
      <w:proofErr w:type="spellEnd"/>
      <w:r w:rsidRPr="004B00B6">
        <w:rPr>
          <w:rFonts w:cs="Times New Roman" w:eastAsia="Calibri"/>
        </w:rPr>
        <w:t xml:space="preserve">. broj 5986, šuma i put ukupne površine 2190 m2 upisanu u </w:t>
      </w:r>
      <w:proofErr w:type="spellStart"/>
      <w:r w:rsidRPr="004B00B6">
        <w:rPr>
          <w:rFonts w:cs="Times New Roman" w:eastAsia="Calibri"/>
        </w:rPr>
        <w:t>zk</w:t>
      </w:r>
      <w:proofErr w:type="spellEnd"/>
      <w:r w:rsidRPr="004B00B6">
        <w:rPr>
          <w:rFonts w:cs="Times New Roman" w:eastAsia="Calibri"/>
        </w:rPr>
        <w:t xml:space="preserve">. ul. 135. k.o. Luka. </w:t>
      </w:r>
    </w:p>
    <w:p w:rsidRDefault="004B00B6" w:rsidP="004B00B6" w:rsidR="004B00B6" w:rsidRPr="004B00B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Obrazloženje</w:t>
      </w: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9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Pravomoćnim rješenjem ovog suda poslovni broj 3. St-240/15-7 od 18. ožujka 2016. otvoren je i istovremeno zaključen skraćeni stečajni postupak nad dužnikom </w:t>
      </w:r>
      <w:r w:rsidRPr="004B00B6">
        <w:rPr>
          <w:rFonts w:cs="Times New Roman" w:eastAsia="Times New Roman"/>
          <w:lang w:eastAsia="hr-HR"/>
        </w:rPr>
        <w:t xml:space="preserve">KRISTAL d.o.o., Zadar te je </w:t>
      </w:r>
      <w:r w:rsidRPr="004B00B6">
        <w:rPr>
          <w:rFonts w:cs="Times New Roman" w:eastAsia="Times New Roman"/>
        </w:rPr>
        <w:t xml:space="preserve">istome imenovan stečajni upravitelj u osobi Jelenka </w:t>
      </w:r>
      <w:proofErr w:type="spellStart"/>
      <w:r w:rsidRPr="004B00B6">
        <w:rPr>
          <w:rFonts w:cs="Times New Roman" w:eastAsia="Times New Roman"/>
        </w:rPr>
        <w:t>Lehkia</w:t>
      </w:r>
      <w:proofErr w:type="spellEnd"/>
      <w:r w:rsidRPr="004B00B6">
        <w:rPr>
          <w:rFonts w:cs="Times New Roman" w:eastAsia="Times New Roman"/>
        </w:rPr>
        <w:t xml:space="preserve"> iz Zagreba, a nakon čega je dužnik brisan iz sudskog registra rješenjem ovog suda </w:t>
      </w:r>
      <w:proofErr w:type="spellStart"/>
      <w:r w:rsidRPr="004B00B6">
        <w:rPr>
          <w:rFonts w:cs="Times New Roman" w:eastAsia="Times New Roman"/>
        </w:rPr>
        <w:t>posl</w:t>
      </w:r>
      <w:proofErr w:type="spellEnd"/>
      <w:r w:rsidRPr="004B00B6">
        <w:rPr>
          <w:rFonts w:cs="Times New Roman" w:eastAsia="Times New Roman"/>
        </w:rPr>
        <w:t xml:space="preserve">. br. </w:t>
      </w:r>
      <w:proofErr w:type="spellStart"/>
      <w:r w:rsidRPr="004B00B6">
        <w:rPr>
          <w:rFonts w:cs="Times New Roman" w:eastAsia="Times New Roman"/>
        </w:rPr>
        <w:t>Tt</w:t>
      </w:r>
      <w:proofErr w:type="spellEnd"/>
      <w:r w:rsidRPr="004B00B6">
        <w:rPr>
          <w:rFonts w:cs="Times New Roman" w:eastAsia="Times New Roman"/>
        </w:rPr>
        <w:t xml:space="preserve">-16/2070-2 od 10. lipnja 2016. </w:t>
      </w:r>
    </w:p>
    <w:p w:rsidRDefault="004B00B6" w:rsidP="004B00B6" w:rsidR="004B00B6" w:rsidRPr="004B00B6">
      <w:pPr>
        <w:spacing w:after="0"/>
        <w:ind w:firstLine="709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  <w:lang w:eastAsia="hr-HR"/>
        </w:rPr>
        <w:t xml:space="preserve">Stečajni upravitelj dužnika je podneskom od  12. svibnja 2016. obavijestio ovaj sud da je nakon zaključenja predmetnoga postupka, utvrdio da stečajnu masu dužnika čini i naknadno pronađena imovina istog i to nekretnina oznake čest. </w:t>
      </w:r>
      <w:proofErr w:type="spellStart"/>
      <w:r w:rsidRPr="004B00B6">
        <w:rPr>
          <w:rFonts w:cs="Times New Roman" w:eastAsia="Times New Roman"/>
          <w:lang w:eastAsia="hr-HR"/>
        </w:rPr>
        <w:t>zem</w:t>
      </w:r>
      <w:proofErr w:type="spellEnd"/>
      <w:r w:rsidRPr="004B00B6">
        <w:rPr>
          <w:rFonts w:cs="Times New Roman" w:eastAsia="Times New Roman"/>
          <w:lang w:eastAsia="hr-HR"/>
        </w:rPr>
        <w:t xml:space="preserve">. 5986 upisana u </w:t>
      </w:r>
      <w:proofErr w:type="spellStart"/>
      <w:r w:rsidRPr="004B00B6">
        <w:rPr>
          <w:rFonts w:cs="Times New Roman" w:eastAsia="Times New Roman"/>
          <w:lang w:eastAsia="hr-HR"/>
        </w:rPr>
        <w:t>zk.ul</w:t>
      </w:r>
      <w:proofErr w:type="spellEnd"/>
      <w:r w:rsidRPr="004B00B6">
        <w:rPr>
          <w:rFonts w:cs="Times New Roman" w:eastAsia="Times New Roman"/>
          <w:lang w:eastAsia="hr-HR"/>
        </w:rPr>
        <w:t xml:space="preserve">. 135 k.o. Luka prilažući izvadak iz zemljišne knjige za istu te predlažući sudu donošenje rješenja o nastavku postupka sukladno </w:t>
      </w:r>
      <w:r w:rsidRPr="004B00B6">
        <w:rPr>
          <w:rFonts w:cs="Times New Roman" w:eastAsia="Times New Roman"/>
        </w:rPr>
        <w:t xml:space="preserve">odredbi čl. 133. st. 6. Stečajnog zakona (Narodne novine broj 71/15, dalje: SZ). </w:t>
      </w:r>
    </w:p>
    <w:p w:rsidRDefault="004B00B6" w:rsidP="004B00B6" w:rsidR="004B00B6" w:rsidRPr="004B00B6">
      <w:pPr>
        <w:spacing w:after="0"/>
        <w:ind w:firstLine="709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Naime, navedenom odredbom je propisano da ako se stečajni postupak nastavlja zbog naknadno pronađene imovine koja ulazi u stečajnu masu,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Kako iz navedene isprave jasno proizlazi da je stečajni dužnik Kristal d.o.o., Zadar upisan kao vlasnik nekretnine oznake čest. </w:t>
      </w:r>
      <w:proofErr w:type="spellStart"/>
      <w:r w:rsidRPr="004B00B6">
        <w:rPr>
          <w:rFonts w:cs="Times New Roman" w:eastAsia="Times New Roman"/>
        </w:rPr>
        <w:t>zem</w:t>
      </w:r>
      <w:proofErr w:type="spellEnd"/>
      <w:r w:rsidRPr="004B00B6">
        <w:rPr>
          <w:rFonts w:cs="Times New Roman" w:eastAsia="Times New Roman"/>
        </w:rPr>
        <w:t xml:space="preserve">. 5986 k.o. Luka za cijelo, tako su se u konkretnom slučaju ispunili uvjeti iz čl. 133. st. 6. SZ-a za nastavak predmetnog stečajnoga postupka zbog naknadno pronađene imovine koja ulazi u stečajnu masu dužnika i za </w:t>
      </w:r>
      <w:r w:rsidRPr="004B00B6">
        <w:rPr>
          <w:rFonts w:cs="Times New Roman" w:eastAsia="Times New Roman"/>
        </w:rPr>
        <w:lastRenderedPageBreak/>
        <w:t>istodobno zakazivanje ispitnog i izvještajnog ročišta u smislu odredbi čl. 133. st. 5., čl. 129. i čl. 130. istog, zbog čega je donesena odluka kao u točki I. i IV. do VII. izreke ovog rješenja.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</w:rPr>
      </w:pPr>
      <w:r w:rsidRPr="004B00B6">
        <w:rPr>
          <w:rFonts w:cs="Times New Roman" w:eastAsia="Times New Roman"/>
        </w:rPr>
        <w:t xml:space="preserve">Izbor stečajnog upravitelja stečajne mase iza stečajnog dužnika iz točke II. izreke ovog rješenja, temelji se na odredbi čl. 84. SZ-a budući je </w:t>
      </w:r>
      <w:proofErr w:type="spellStart"/>
      <w:r w:rsidRPr="004B00B6">
        <w:rPr>
          <w:rFonts w:cs="Times New Roman" w:eastAsia="Times New Roman"/>
        </w:rPr>
        <w:t>Jelenko</w:t>
      </w:r>
      <w:proofErr w:type="spellEnd"/>
      <w:r w:rsidRPr="004B00B6">
        <w:rPr>
          <w:rFonts w:cs="Times New Roman" w:eastAsia="Times New Roman"/>
        </w:rPr>
        <w:t xml:space="preserve"> </w:t>
      </w:r>
      <w:proofErr w:type="spellStart"/>
      <w:r w:rsidRPr="004B00B6">
        <w:rPr>
          <w:rFonts w:cs="Times New Roman" w:eastAsia="Times New Roman"/>
        </w:rPr>
        <w:t>Lehki</w:t>
      </w:r>
      <w:proofErr w:type="spellEnd"/>
      <w:r w:rsidRPr="004B00B6">
        <w:rPr>
          <w:rFonts w:cs="Times New Roman" w:eastAsia="Times New Roman"/>
        </w:rPr>
        <w:t xml:space="preserve">, koji je temeljem iste odredbe prethodno imenovan i stečajnim upraviteljem dužnika u skraćenom stečajnom postupku, stečajni upravitelj s liste A za redovne stečajne postupke. 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Odluka suda iz točke III. izreke ovog rješenja o podacima koji se upisuju u sudski registar za stečajnu masu iza brisanog subjekta, temelji se na odredbi čl. 438. st. 1. SZ-a., dok se odluka suda iz točke VII. izreke istog temelji na odgovarajućoj primjeni odredbe </w:t>
      </w:r>
      <w:r w:rsidRPr="004B00B6">
        <w:rPr>
          <w:rFonts w:cs="Times New Roman" w:eastAsia="Calibri"/>
        </w:rPr>
        <w:t xml:space="preserve">članka 129. st. 2. u svezi s odredbom čl. 131. st. 2. SZ-a.  </w:t>
      </w: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U Zadru 15. ožujka 2017. </w:t>
      </w: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Sutkinja:</w:t>
      </w:r>
    </w:p>
    <w:p w:rsidRDefault="004B00B6" w:rsidP="004B00B6" w:rsidR="004B00B6" w:rsidRPr="004B00B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Tina Grgas</w:t>
      </w:r>
    </w:p>
    <w:p w:rsidRDefault="004B00B6" w:rsidP="004B00B6" w:rsidR="004B00B6" w:rsidRPr="004B00B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00B6" w:rsidP="004B00B6" w:rsidR="004B00B6" w:rsidRPr="004B00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>UPUTA PRAVNOM LIJEKU:</w:t>
      </w:r>
    </w:p>
    <w:p w:rsidRDefault="004B00B6" w:rsidP="004B00B6" w:rsidR="004B00B6" w:rsidRPr="004B00B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4B00B6" w:rsidP="004B00B6" w:rsidR="004B00B6" w:rsidRPr="004B00B6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4B00B6" w:rsidP="004B00B6" w:rsidR="004B00B6" w:rsidRPr="004B00B6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4B00B6" w:rsidP="004B00B6" w:rsidR="004B00B6" w:rsidRPr="004B00B6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4B00B6" w:rsidP="004B00B6" w:rsidR="004B00B6" w:rsidRPr="004B00B6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  <w:r w:rsidRPr="004B00B6">
        <w:rPr>
          <w:rFonts w:cs="Times New Roman" w:eastAsia="Times New Roman"/>
          <w:color w:val="000000"/>
          <w:lang w:eastAsia="hr-HR"/>
        </w:rPr>
        <w:t xml:space="preserve">Dostaviti: </w:t>
      </w:r>
    </w:p>
    <w:p w:rsidRDefault="004B00B6" w:rsidP="004B00B6" w:rsidR="004B00B6" w:rsidRPr="004B00B6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color w:val="000000"/>
          <w:lang w:eastAsia="hr-HR"/>
        </w:rPr>
      </w:pPr>
      <w:r w:rsidRPr="004B00B6">
        <w:rPr>
          <w:rFonts w:cs="Times New Roman" w:eastAsia="Times New Roman"/>
          <w:color w:val="000000"/>
          <w:lang w:eastAsia="hr-HR"/>
        </w:rPr>
        <w:t>Stečajnom upravitelju dužnika</w:t>
      </w:r>
    </w:p>
    <w:p w:rsidRDefault="004B00B6" w:rsidP="004B00B6" w:rsidR="004B00B6" w:rsidRPr="004B00B6">
      <w:pPr>
        <w:numPr>
          <w:ilvl w:val="0"/>
          <w:numId w:val="47"/>
        </w:numPr>
        <w:spacing w:lineRule="auto" w:line="276" w:after="0"/>
        <w:ind w:hanging="345" w:left="705"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color w:val="000000"/>
          <w:lang w:eastAsia="hr-HR"/>
        </w:rPr>
        <w:t>Vjerovnicima, svima putem e-Oglasne ploče suda</w:t>
      </w:r>
    </w:p>
    <w:p w:rsidRDefault="004B00B6" w:rsidP="004B00B6" w:rsidR="004B00B6" w:rsidRPr="004B00B6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Općinskom sudu u Zadru – </w:t>
      </w:r>
      <w:proofErr w:type="spellStart"/>
      <w:r w:rsidRPr="004B00B6">
        <w:rPr>
          <w:rFonts w:cs="Times New Roman" w:eastAsia="Times New Roman"/>
          <w:lang w:eastAsia="hr-HR"/>
        </w:rPr>
        <w:t>Zk</w:t>
      </w:r>
      <w:proofErr w:type="spellEnd"/>
      <w:r w:rsidRPr="004B00B6">
        <w:rPr>
          <w:rFonts w:cs="Times New Roman" w:eastAsia="Times New Roman"/>
          <w:lang w:eastAsia="hr-HR"/>
        </w:rPr>
        <w:t xml:space="preserve"> odjelu uz pravomoćno rješenje ovog suda </w:t>
      </w:r>
      <w:proofErr w:type="spellStart"/>
      <w:r w:rsidRPr="004B00B6">
        <w:rPr>
          <w:rFonts w:cs="Times New Roman" w:eastAsia="Times New Roman"/>
          <w:lang w:eastAsia="hr-HR"/>
        </w:rPr>
        <w:t>posl</w:t>
      </w:r>
      <w:proofErr w:type="spellEnd"/>
      <w:r w:rsidRPr="004B00B6">
        <w:rPr>
          <w:rFonts w:cs="Times New Roman" w:eastAsia="Times New Roman"/>
          <w:lang w:eastAsia="hr-HR"/>
        </w:rPr>
        <w:t>. br. St-88/2017 od 18. ožujka 2016.</w:t>
      </w:r>
    </w:p>
    <w:p w:rsidRDefault="004B00B6" w:rsidP="004B00B6" w:rsidR="004B00B6" w:rsidRPr="004B00B6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Times New Roman"/>
          <w:lang w:eastAsia="hr-HR"/>
        </w:rPr>
      </w:pPr>
      <w:r w:rsidRPr="004B00B6">
        <w:rPr>
          <w:rFonts w:cs="Times New Roman" w:eastAsia="Times New Roman"/>
          <w:lang w:eastAsia="hr-HR"/>
        </w:rPr>
        <w:t xml:space="preserve">U spis   </w:t>
      </w:r>
    </w:p>
    <w:p w:rsidRDefault="004B00B6" w:rsidP="004B00B6" w:rsidR="004B00B6" w:rsidRPr="004B00B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0B6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St-88/2017-6</izvorni_sadrzaj>
    <derivirana_varijabla naziv="DomainObject.Oznaka_1">St-88/2017-6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St-88/2017-6</izvorni_sadrzaj>
    <derivirana_varijabla naziv="DomainObject.PoslovniBrojDokumenta_1">St-88/2017-6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društvo s ograničenom odgovornošću za gradnju, trgovinu i usluge</item>
      <item>FINA</item>
    </izvorni_sadrzaj>
    <derivirana_varijabla naziv="DomainObject.Predmet.SudioniciListNaziv_1">
      <item>KRISTAL društvo s ograničenom odgovornošću za gradnju, trgovinu i usluge</item>
      <item>FINA</item>
    </derivirana_varijabla>
  </DomainObject.Predmet.SudioniciListNaziv>
  <DomainObject.Predmet.SudioniciListAdressOIB>
    <izvorni_sadrzaj>
      <item>KRISTAL društvo s ograničenom odgovornošću za gradnju, trgovinu i usluge, OIB 18184334047, Trg Petra Zoranića 1,23000 Zadar</item>
      <item>FINA, OIB 85821130368</item>
    </izvorni_sadrzaj>
    <derivirana_varijabla naziv="DomainObject.Predmet.SudioniciListAdressOIB_1">
      <item>KRISTAL društvo s ograničenom odgovornošću za gradnju, trgovinu i usluge, OIB 18184334047, Trg Petra Zoranića 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2F648-1E65-4853-B61A-8087486DE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1102</properties:Words>
  <properties:Characters>5920</properties:Characters>
  <properties:Lines>135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2017-03-15T13:48:00Z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St-88/2017-6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