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03e8" w14:paraId="59103e8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F84E4A">
        <w:rPr>
          <w:rFonts w:cs="Times New Roman" w:hAnsi="Times New Roman" w:ascii="Times New Roman"/>
          <w:b w:val="false"/>
          <w:sz w:val="24"/>
          <w:szCs w:val="24"/>
        </w:rPr>
        <w:t>242</w:t>
      </w:r>
      <w:r w:rsidR="00E854EF">
        <w:rPr>
          <w:rFonts w:cs="Times New Roman" w:hAnsi="Times New Roman" w:ascii="Times New Roman"/>
          <w:b w:val="false"/>
          <w:sz w:val="24"/>
          <w:szCs w:val="24"/>
        </w:rPr>
        <w:t>/2018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F84E4A">
        <w:t xml:space="preserve">DIMNJAČARSTVO DIMSI j.d.o.o., Sesvete, J. Račića10a, OIB: 57784381060, </w:t>
      </w:r>
      <w:r w:rsidR="00EF6E65">
        <w:t xml:space="preserve"> </w:t>
      </w:r>
      <w:r w:rsidR="00CB1EA4">
        <w:t>2</w:t>
      </w:r>
      <w:r w:rsidR="00117B7F">
        <w:t>2</w:t>
      </w:r>
      <w:r w:rsidR="00EF6E65">
        <w:t>. veljače</w:t>
      </w:r>
      <w:r w:rsidR="00F8037B">
        <w:t xml:space="preserve">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F84E4A">
        <w:t>DIMNJAČARSTVO DIMSI j.d.o.o., Sesvete, J. Račića10a, OIB: 57784381060</w:t>
      </w:r>
      <w:r w:rsidR="00FD6FFA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EF6E65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F84E4A">
        <w:t>DIMNJAČARSTVO DIMSI j.d.o.o., Sesvete, J. Račića10a, OIB: 57784381060</w:t>
      </w:r>
      <w:r w:rsidR="00CB1EA4">
        <w:t>,</w:t>
      </w:r>
      <w:r w:rsidR="006C4C3C">
        <w:t xml:space="preserve"> </w:t>
      </w:r>
      <w:r w:rsidR="00F84E4A">
        <w:t>Stipi Gašparu, Sesvete, Josipa Račića 10a, OIB: 52310772116</w:t>
      </w:r>
      <w:r w:rsidR="00434CDC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117B7F">
        <w:rPr>
          <w:b/>
        </w:rPr>
        <w:t>28</w:t>
      </w:r>
      <w:r w:rsidR="00F8037B">
        <w:rPr>
          <w:b/>
        </w:rPr>
        <w:t>. ožujka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434CDC">
        <w:rPr>
          <w:b/>
        </w:rPr>
        <w:t>10,</w:t>
      </w:r>
      <w:r w:rsidR="00F84E4A">
        <w:rPr>
          <w:b/>
        </w:rPr>
        <w:t>15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203DC3">
        <w:t>26. siječnja</w:t>
      </w:r>
      <w:r w:rsidR="00E854EF">
        <w:t xml:space="preserve"> 2018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F84E4A">
        <w:t>DIMNJAČARSTVO DIMSI j.d.o.o., Sesvete, J. Račića10a, OIB: 57784381060</w:t>
      </w:r>
      <w:r w:rsidR="00434CDC">
        <w:t xml:space="preserve">,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117B7F">
        <w:t>2</w:t>
      </w:r>
      <w:r w:rsidR="00CB1EA4">
        <w:t>2</w:t>
      </w:r>
      <w:r w:rsidR="00EF6E65">
        <w:t>. veljače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23E3" w:rsidR="007323E3">
      <w:r>
        <w:separator/>
      </w:r>
    </w:p>
  </w:endnote>
  <w:endnote w:id="0" w:type="continuationSeparator">
    <w:p w:rsidRDefault="007323E3" w:rsidR="007323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23E3" w:rsidR="007323E3">
      <w:r>
        <w:separator/>
      </w:r>
    </w:p>
  </w:footnote>
  <w:footnote w:id="0" w:type="continuationSeparator">
    <w:p w:rsidRDefault="007323E3" w:rsidR="007323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32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F84E4A">
      <w:rPr>
        <w:rFonts w:hAnsi="Verdana" w:ascii="Verdana"/>
        <w:b w:val="false"/>
        <w:sz w:val="24"/>
        <w:szCs w:val="24"/>
      </w:rPr>
      <w:t>242</w:t>
    </w:r>
    <w:r w:rsidR="00117B7F">
      <w:rPr>
        <w:rFonts w:hAnsi="Verdana" w:ascii="Verdana"/>
        <w:b w:val="false"/>
        <w:sz w:val="24"/>
        <w:szCs w:val="24"/>
      </w:rPr>
      <w:t>/</w:t>
    </w:r>
    <w:r w:rsidR="00E854EF">
      <w:rPr>
        <w:rFonts w:hAnsi="Verdana" w:ascii="Verdana"/>
        <w:b w:val="false"/>
        <w:sz w:val="24"/>
        <w:szCs w:val="24"/>
      </w:rPr>
      <w:t>2018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17B7F"/>
    <w:rsid w:val="00122A5F"/>
    <w:rsid w:val="00124B4E"/>
    <w:rsid w:val="00155039"/>
    <w:rsid w:val="00180A29"/>
    <w:rsid w:val="001811DF"/>
    <w:rsid w:val="001A044D"/>
    <w:rsid w:val="001A7E3D"/>
    <w:rsid w:val="001D6B0D"/>
    <w:rsid w:val="001E5168"/>
    <w:rsid w:val="001F779E"/>
    <w:rsid w:val="00203DC3"/>
    <w:rsid w:val="0022013D"/>
    <w:rsid w:val="002365A1"/>
    <w:rsid w:val="002372CB"/>
    <w:rsid w:val="00250DAF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4CDC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323E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40DC"/>
    <w:rsid w:val="00856560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22A"/>
    <w:rsid w:val="00C13340"/>
    <w:rsid w:val="00C46272"/>
    <w:rsid w:val="00C65A17"/>
    <w:rsid w:val="00C7419C"/>
    <w:rsid w:val="00C74824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74322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405AC"/>
    <w:rsid w:val="00E854EF"/>
    <w:rsid w:val="00E95616"/>
    <w:rsid w:val="00EA6F5E"/>
    <w:rsid w:val="00EF1928"/>
    <w:rsid w:val="00EF6E65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4E4A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D6FFA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32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2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22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2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2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32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2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22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2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2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St-242/2018</izvorni_sadrzaj>
    <derivirana_varijabla naziv="DomainObject.Predmet.OznakaBroj_1">St-242/2018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DIMNJAČARSTVO DIMSI j.d.o.o. zastupanog po punomoćniku Stipe Gašpar</izvorni_sadrzaj>
    <derivirana_varijabla naziv="DomainObject.Predmet.ProtustrankaFormated_1">  DIMNJAČARSTVO DIMSI j.d.o.o. zastupanog po punomoćniku Stipe Gašpar</derivirana_varijabla>
  </DomainObject.Predmet.ProtustrankaFormated>
  <DomainObject.Predmet.ProtustrankaFormatedOIB>
    <izvorni_sadrzaj>  DIMNJAČARSTVO DIMSI j.d.o.o., OIB 57784381060 zastupanog po punomoćniku Stipe Gašpar</izvorni_sadrzaj>
    <derivirana_varijabla naziv="DomainObject.Predmet.ProtustrankaFormatedOIB_1">  DIMNJAČARSTVO DIMSI j.d.o.o., OIB 57784381060 zastupanog po punomoćniku Stipe Gašpar</derivirana_varijabla>
  </DomainObject.Predmet.ProtustrankaFormatedOIB>
  <DomainObject.Predmet.ProtustrankaFormatedWithAdress>
    <izvorni_sadrzaj> DIMNJAČARSTVO DIMSI j.d.o.o., J. Račića/10 A, 10360 Sesvete zastupanog po punomoćniku Stipe Gašpar</izvorni_sadrzaj>
    <derivirana_varijabla naziv="DomainObject.Predmet.ProtustrankaFormatedWithAdress_1"> DIMNJAČARSTVO DIMSI j.d.o.o., J. Račića/10 A, 10360 Sesvete zastupanog po punomoćniku Stipe Gašpar</derivirana_varijabla>
  </DomainObject.Predmet.ProtustrankaFormatedWithAdress>
  <DomainObject.Predmet.ProtustrankaFormatedWithAdressOIB>
    <izvorni_sadrzaj> DIMNJAČARSTVO DIMSI j.d.o.o., OIB 57784381060, J. Račića/10 A, 10360 Sesvete zastupanog po punomoćniku Stipe Gašpar</izvorni_sadrzaj>
    <derivirana_varijabla naziv="DomainObject.Predmet.ProtustrankaFormatedWithAdressOIB_1"> DIMNJAČARSTVO DIMSI j.d.o.o., OIB 57784381060, J. Račića/10 A, 10360 Sesvete zastupanog po punomoćniku Stipe Gašpar</derivirana_varijabla>
  </DomainObject.Predmet.ProtustrankaFormatedWithAdressOIB>
  <DomainObject.Predmet.ProtustrankaWithAdress>
    <izvorni_sadrzaj>DIMNJAČARSTVO DIMSI j.d.o.o. J. Račića/10 A, 10360 Sesvete</izvorni_sadrzaj>
    <derivirana_varijabla naziv="DomainObject.Predmet.ProtustrankaWithAdress_1">DIMNJAČARSTVO DIMSI j.d.o.o. J. Račića/10 A, 10360 Sesvete</derivirana_varijabla>
  </DomainObject.Predmet.ProtustrankaWithAdress>
  <DomainObject.Predmet.ProtustrankaWithAdressOIB>
    <izvorni_sadrzaj>DIMNJAČARSTVO DIMSI j.d.o.o., OIB 57784381060, J. Račića/10 A, 10360 Sesvete</izvorni_sadrzaj>
    <derivirana_varijabla naziv="DomainObject.Predmet.ProtustrankaWithAdressOIB_1">DIMNJAČARSTVO DIMSI j.d.o.o., OIB 57784381060, J. Račića/10 A, 10360 Sesvete</derivirana_varijabla>
  </DomainObject.Predmet.ProtustrankaWithAdressOIB>
  <DomainObject.Predmet.ProtustrankaNazivFormated>
    <izvorni_sadrzaj>DIMNJAČARSTVO DIMSI j.d.o.o.</izvorni_sadrzaj>
    <derivirana_varijabla naziv="DomainObject.Predmet.ProtustrankaNazivFormated_1">DIMNJAČARSTVO DIMSI j.d.o.o.</derivirana_varijabla>
  </DomainObject.Predmet.ProtustrankaNazivFormated>
  <DomainObject.Predmet.ProtustrankaNazivFormatedOIB>
    <izvorni_sadrzaj>DIMNJAČARSTVO DIMSI j.d.o.o., OIB 57784381060</izvorni_sadrzaj>
    <derivirana_varijabla naziv="DomainObject.Predmet.ProtustrankaNazivFormatedOIB_1">DIMNJAČARSTVO DIMSI j.d.o.o., OIB 57784381060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DIMNJAČARSTVO DIMSI j.d.o.o. zastupanog po punomoćniku Stipe Gašpar</item>
    </izvorni_sadrzaj>
    <derivirana_varijabla naziv="DomainObject.Predmet.ProtuStrankaListFormated_1">
      <item>DIMNJAČARSTVO DIMSI j.d.o.o. zastupanog po punomoćniku Stipe Gašpar</item>
    </derivirana_varijabla>
  </DomainObject.Predmet.ProtuStrankaListFormated>
  <DomainObject.Predmet.ProtuStrankaListFormatedOIB>
    <izvorni_sadrzaj>
      <item>DIMNJAČARSTVO DIMSI j.d.o.o., OIB 57784381060 zastupanog po punomoćniku Stipe Gašpar</item>
    </izvorni_sadrzaj>
    <derivirana_varijabla naziv="DomainObject.Predmet.ProtuStrankaListFormatedOIB_1">
      <item>DIMNJAČARSTVO DIMSI j.d.o.o., OIB 57784381060 zastupanog po punomoćniku Stipe Gašpar</item>
    </derivirana_varijabla>
  </DomainObject.Predmet.ProtuStrankaListFormatedOIB>
  <DomainObject.Predmet.ProtuStrankaListFormatedWithAdress>
    <izvorni_sadrzaj>
      <item>DIMNJAČARSTVO DIMSI j.d.o.o., J. Račića/10 A, 10360 Sesvete zastupanog po punomoćniku Stipe Gašpar</item>
    </izvorni_sadrzaj>
    <derivirana_varijabla naziv="DomainObject.Predmet.ProtuStrankaListFormatedWithAdress_1">
      <item>DIMNJAČARSTVO DIMSI j.d.o.o., J. Račića/10 A, 10360 Sesvete zastupanog po punomoćniku Stipe Gašpar</item>
    </derivirana_varijabla>
  </DomainObject.Predmet.ProtuStrankaListFormatedWithAdress>
  <DomainObject.Predmet.ProtuStrankaListFormatedWithAdressOIB>
    <izvorni_sadrzaj>
      <item>DIMNJAČARSTVO DIMSI j.d.o.o., OIB 57784381060, J. Račića/10 A, 10360 Sesvete zastupanog po punomoćniku Stipe Gašpar</item>
    </izvorni_sadrzaj>
    <derivirana_varijabla naziv="DomainObject.Predmet.ProtuStrankaListFormatedWithAdressOIB_1">
      <item>DIMNJAČARSTVO DIMSI j.d.o.o., OIB 57784381060, J. Račića/10 A, 10360 Sesvete zastupanog po punomoćniku Stipe Gašpar</item>
    </derivirana_varijabla>
  </DomainObject.Predmet.ProtuStrankaListFormatedWithAdressOIB>
  <DomainObject.Predmet.ProtuStrankaListNazivFormated>
    <izvorni_sadrzaj>
      <item>DIMNJAČARSTVO DIMSI j.d.o.o.</item>
    </izvorni_sadrzaj>
    <derivirana_varijabla naziv="DomainObject.Predmet.ProtuStrankaListNazivFormated_1">
      <item>DIMNJAČARSTVO DIMSI j.d.o.o.</item>
    </derivirana_varijabla>
  </DomainObject.Predmet.ProtuStrankaListNazivFormated>
  <DomainObject.Predmet.ProtuStrankaListNazivFormatedOIB>
    <izvorni_sadrzaj>
      <item>DIMNJAČARSTVO DIMSI j.d.o.o., OIB 57784381060</item>
    </izvorni_sadrzaj>
    <derivirana_varijabla naziv="DomainObject.Predmet.ProtuStrankaListNazivFormatedOIB_1">
      <item>DIMNJAČARSTVO DIMSI j.d.o.o., OIB 57784381060</item>
    </derivirana_varijabla>
  </DomainObject.Predmet.ProtuStrankaListNazivFormatedOIB>
  <DomainObject.Predmet.OstaliListFormated>
    <izvorni_sadrzaj>
      <item>Stipe Gašpar punomoćnik sudionika u postupku DIMNJAČARSTVO DIMSI j.d.o.o.</item>
    </izvorni_sadrzaj>
    <derivirana_varijabla naziv="DomainObject.Predmet.OstaliListFormated_1">
      <item>Stipe Gašpar punomoćnik sudionika u postupku DIMNJAČARSTVO DIMSI j.d.o.o.</item>
    </derivirana_varijabla>
  </DomainObject.Predmet.OstaliListFormated>
  <DomainObject.Predmet.OstaliListFormatedOIB>
    <izvorni_sadrzaj>
      <item>Stipe Gašpar, OIB 52310772116 punomoćnik sudionika u postupku DIMNJAČARSTVO DIMSI j.d.o.o.</item>
    </izvorni_sadrzaj>
    <derivirana_varijabla naziv="DomainObject.Predmet.OstaliListFormatedOIB_1">
      <item>Stipe Gašpar, OIB 52310772116 punomoćnik sudionika u postupku DIMNJAČARSTVO DIMSI j.d.o.o.</item>
    </derivirana_varijabla>
  </DomainObject.Predmet.OstaliListFormatedOIB>
  <DomainObject.Predmet.OstaliListFormatedWithAdress>
    <izvorni_sadrzaj>
      <item>Stipe Gašpar, Josipa Račića 10a, 10360 Sesvete punomoćnik sudionika u postupku DIMNJAČARSTVO DIMSI j.d.o.o.</item>
    </izvorni_sadrzaj>
    <derivirana_varijabla naziv="DomainObject.Predmet.OstaliListFormatedWithAdress_1">
      <item>Stipe Gašpar, Josipa Račića 10a, 10360 Sesvete punomoćnik sudionika u postupku DIMNJAČARSTVO DIMSI j.d.o.o.</item>
    </derivirana_varijabla>
  </DomainObject.Predmet.OstaliListFormatedWithAdress>
  <DomainObject.Predmet.OstaliListFormatedWithAdressOIB>
    <izvorni_sadrzaj>
      <item>Stipe Gašpar, OIB 52310772116, Josipa Račića 10a, 10360 Sesvete punomoćnik sudionika u postupku DIMNJAČARSTVO DIMSI j.d.o.o.</item>
    </izvorni_sadrzaj>
    <derivirana_varijabla naziv="DomainObject.Predmet.OstaliListFormatedWithAdressOIB_1">
      <item>Stipe Gašpar, OIB 52310772116, Josipa Račića 10a, 10360 Sesvete punomoćnik sudionika u postupku DIMNJAČARSTVO DIMSI j.d.o.o.</item>
    </derivirana_varijabla>
  </DomainObject.Predmet.OstaliListFormatedWithAdressOIB>
  <DomainObject.Predmet.OstaliListNazivFormated>
    <izvorni_sadrzaj>
      <item>Stipe Gašpar</item>
    </izvorni_sadrzaj>
    <derivirana_varijabla naziv="DomainObject.Predmet.OstaliListNazivFormated_1">
      <item>Stipe Gašpar</item>
    </derivirana_varijabla>
  </DomainObject.Predmet.OstaliListNazivFormated>
  <DomainObject.Predmet.OstaliListNazivFormatedOIB>
    <izvorni_sadrzaj>
      <item>Stipe Gašpar, OIB 52310772116</item>
    </izvorni_sadrzaj>
    <derivirana_varijabla naziv="DomainObject.Predmet.OstaliListNazivFormatedOIB_1">
      <item>Stipe Gašpar, OIB 52310772116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DIMNJAČARSTVO DIMSI j.d.o.o.</izvorni_sadrzaj>
    <derivirana_varijabla naziv="DomainObject.Predmet.ProtustrankaIDrugi_1">DIMNJAČARSTVO DIMSI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DIMNJAČARSTVO DIMSI j.d.o.o., OIB 57784381060, J. Račića/10 A, 10360 Sesvete</izvorni_sadrzaj>
    <derivirana_varijabla naziv="DomainObject.Predmet.ProtustrankaIDrugiAdressOIB_1">DIMNJAČARSTVO DIMSI j.d.o.o., OIB 57784381060, J. Račića/10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DIMNJAČARSTVO DIMSI j.d.o.o.</item>
      <item>Stipe Gašpar</item>
    </izvorni_sadrzaj>
    <derivirana_varijabla naziv="DomainObject.Predmet.SudioniciListNaziv_1">
      <item>FINA Regionalni centar Zagreb</item>
      <item>DIMNJAČARSTVO DIMSI j.d.o.o.</item>
      <item>Stipe Gašpar</item>
    </derivirana_varijabla>
  </DomainObject.Predmet.SudioniciListNaziv>
  <DomainObject.Predmet.SudioniciListAdressOIB>
    <izvorni_sadrzaj>
      <item>FINA Regionalni centar Zagreb, OIB 85821130368, Trg svibanjskih žrtava 1995. 1,10000 Zagreb</item>
      <item>DIMNJAČARSTVO DIMSI j.d.o.o., OIB 57784381060, J. Račića/10 A,10360 Sesvete</item>
      <item>Stipe Gašpar, OIB 52310772116, Josipa Račića 10a,10360 Sesvete</item>
    </izvorni_sadrzaj>
    <derivirana_varijabla naziv="DomainObject.Predmet.SudioniciListAdressOIB_1">
      <item>FINA Regionalni centar Zagreb, OIB 85821130368, Trg svibanjskih žrtava 1995. 1,10000 Zagreb</item>
      <item>DIMNJAČARSTVO DIMSI j.d.o.o., OIB 57784381060, J. Račića/10 A,10360 Sesvete</item>
      <item>Stipe Gašpar, OIB 52310772116, Josipa Račića 10a,10360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57784381060</item>
      <item>, OIB 52310772116</item>
    </izvorni_sadrzaj>
    <derivirana_varijabla naziv="DomainObject.Predmet.SudioniciListNazivOIB_1">
      <item>, OIB 85821130368</item>
      <item>, OIB 57784381060</item>
      <item>, OIB 52310772116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54CCB5-1C16-4E6B-B649-E5C27AB8B1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891</properties:Words>
  <properties:Characters>4661</properties:Characters>
  <properties:Lines>133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2018-02-22T13:26:00Z</dcterms:created>
  <dc:creator>Korisnik</dc:creator>
  <cp:lastModifiedBy>Draženka Prpić</cp:lastModifiedBy>
  <cp:lastPrinted>2018-02-22T13:27:00Z</cp:lastPrinted>
  <dcterms:modified xmlns:xsi="http://www.w3.org/2001/XMLSchema-instance" xsi:type="dcterms:W3CDTF">2018-02-22T13:27:00Z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POKRETANJE PRETHODNOG POSTUPKA NA PRIJEDLOG FINE - ČL. 110..st.1.-St-242-18-Na prijedlog FINE.docx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