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2f8d" w14:paraId="6252f8d" w:rsidRDefault="00011F2C" w:rsidP="008615FD" w:rsidR="00011F2C" w:rsidRPr="0064294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294E">
      <w:r w:rsidRPr="0064294E">
        <w:rPr>
          <w:rStyle w:val="Naglaeno"/>
          <w:b w:val="false"/>
        </w:rPr>
        <w:t xml:space="preserve">             </w:t>
      </w:r>
      <w:r w:rsidR="00574060" w:rsidRPr="0064294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294E">
      <w:pPr>
        <w:ind w:hanging="720" w:left="360"/>
      </w:pPr>
      <w:r w:rsidRPr="0064294E">
        <w:t xml:space="preserve">     </w:t>
      </w:r>
      <w:r w:rsidR="00A8162D" w:rsidRPr="0064294E">
        <w:t xml:space="preserve">   </w:t>
      </w:r>
      <w:r w:rsidRPr="0064294E">
        <w:t>REPUBLIKA HRVATSKA</w:t>
      </w:r>
    </w:p>
    <w:p w:rsidRDefault="008615FD" w:rsidP="00737216" w:rsidR="009A7277" w:rsidRPr="0064294E">
      <w:pPr>
        <w:ind w:hanging="720" w:left="360"/>
      </w:pPr>
      <w:r w:rsidRPr="0064294E">
        <w:t xml:space="preserve">     TRGOVAČKI SUD U OSIJEKU</w:t>
      </w:r>
    </w:p>
    <w:p w:rsidRDefault="00737216" w:rsidP="00A8600C" w:rsidR="00737216" w:rsidRPr="0064294E"/>
    <w:p w:rsidRDefault="008F29C3" w:rsidP="00A8600C" w:rsidR="008F29C3" w:rsidRPr="0064294E"/>
    <w:p w:rsidRDefault="00BB0522" w:rsidP="00BB0522" w:rsidR="00BB0522" w:rsidRPr="0064294E">
      <w:pPr>
        <w:jc w:val="center"/>
      </w:pPr>
      <w:r w:rsidRPr="0064294E">
        <w:t>Z A K L J U Č A K</w:t>
      </w:r>
    </w:p>
    <w:p w:rsidRDefault="003D6AB3" w:rsidP="003D6AB3" w:rsidR="003D6AB3" w:rsidRPr="0064294E">
      <w:pPr>
        <w:jc w:val="both"/>
      </w:pPr>
    </w:p>
    <w:p w:rsidRDefault="008F29C3" w:rsidP="003D6AB3" w:rsidR="008F29C3" w:rsidRPr="0064294E">
      <w:pPr>
        <w:jc w:val="both"/>
      </w:pPr>
    </w:p>
    <w:p w:rsidRDefault="00F36C20" w:rsidP="00F36C20" w:rsidR="00F36C20">
      <w:pPr>
        <w:ind w:firstLine="708"/>
        <w:jc w:val="both"/>
      </w:pPr>
      <w:r>
        <w:t xml:space="preserve">Trgovački sud u Osijeku, po stečajnom sucu mr. sc. Borisu Vukoviću u stečajnom postupku nad dužnikom INTERIJER-DRVOPANELI d.o.o. u stečaju, </w:t>
      </w:r>
      <w:proofErr w:type="spellStart"/>
      <w:r>
        <w:t>Andrijaševci</w:t>
      </w:r>
      <w:proofErr w:type="spellEnd"/>
      <w:r>
        <w:t xml:space="preserve">, Tri ruže 18, MBS: 070052353, OIB: 31254770611, dana 8. studenog 2018. </w:t>
      </w:r>
    </w:p>
    <w:p w:rsidRDefault="005A03F7" w:rsidP="005A03F7" w:rsidR="005A03F7">
      <w:pPr>
        <w:jc w:val="both"/>
      </w:pPr>
    </w:p>
    <w:p w:rsidRDefault="008029EB" w:rsidP="003D6AB3" w:rsidR="00BB0522" w:rsidRPr="0064294E">
      <w:pPr>
        <w:ind w:firstLine="708"/>
        <w:jc w:val="both"/>
      </w:pPr>
      <w:r w:rsidRPr="0064294E">
        <w:t xml:space="preserve"> </w:t>
      </w:r>
    </w:p>
    <w:p w:rsidRDefault="00FB76BC" w:rsidP="00BB0522" w:rsidR="00FB76BC" w:rsidRPr="0064294E">
      <w:pPr>
        <w:jc w:val="both"/>
      </w:pPr>
    </w:p>
    <w:p w:rsidRDefault="00BB0522" w:rsidP="00BB0522" w:rsidR="00BB0522" w:rsidRPr="0064294E">
      <w:pPr>
        <w:jc w:val="center"/>
      </w:pPr>
      <w:r w:rsidRPr="0064294E">
        <w:t>z a k l j u č i o  j e</w:t>
      </w:r>
    </w:p>
    <w:p w:rsidRDefault="00737216" w:rsidP="00BB0522" w:rsidR="00737216" w:rsidRPr="0064294E">
      <w:pPr>
        <w:jc w:val="both"/>
      </w:pPr>
    </w:p>
    <w:p w:rsidRDefault="00FB76BC" w:rsidP="00BB0522" w:rsidR="00FB76BC" w:rsidRPr="0064294E">
      <w:pPr>
        <w:jc w:val="both"/>
      </w:pPr>
    </w:p>
    <w:p w:rsidRDefault="005A03F7" w:rsidP="00AF08DC" w:rsidR="005A03F7">
      <w:pPr>
        <w:ind w:firstLine="708"/>
        <w:jc w:val="both"/>
      </w:pPr>
      <w:r>
        <w:t>Budući je na sjednici skupštine vjerovnika održan</w:t>
      </w:r>
      <w:r w:rsidR="0026648B">
        <w:t>oj</w:t>
      </w:r>
      <w:r>
        <w:t xml:space="preserve"> </w:t>
      </w:r>
      <w:r w:rsidR="00F36C20">
        <w:t>8. studenog</w:t>
      </w:r>
      <w:r w:rsidR="00A80AFB">
        <w:t xml:space="preserve"> </w:t>
      </w:r>
      <w:r>
        <w:t xml:space="preserve"> 2018. godine osnovan odbor vjerovnika, </w:t>
      </w:r>
      <w:r w:rsidR="000E2A0F">
        <w:t>pozivate se da kao imenovani član odbora vjerovnika pisanim podneskom u roku od osam dana od dana primitka ovog zaključka dostavite ovome sudu Vašu izjavu o prihvaća</w:t>
      </w:r>
      <w:r w:rsidR="00682783">
        <w:t>ju članstva u navedenome odboru</w:t>
      </w:r>
      <w:r>
        <w:t xml:space="preserve">. </w:t>
      </w:r>
    </w:p>
    <w:p w:rsidRDefault="00AF08DC" w:rsidP="00AF08DC" w:rsidR="00AF08DC" w:rsidRPr="0064294E">
      <w:pPr>
        <w:ind w:firstLine="708"/>
        <w:jc w:val="both"/>
      </w:pPr>
      <w:r w:rsidRPr="0064294E">
        <w:t>  </w:t>
      </w:r>
    </w:p>
    <w:p w:rsidRDefault="00AF08DC" w:rsidP="0064294E" w:rsidR="006503A9" w:rsidRPr="0064294E">
      <w:pPr>
        <w:ind w:firstLine="708"/>
        <w:jc w:val="both"/>
      </w:pPr>
      <w:r w:rsidRPr="0064294E">
        <w:t xml:space="preserve"> </w:t>
      </w:r>
    </w:p>
    <w:p w:rsidRDefault="00BB0522" w:rsidP="00095D0F" w:rsidR="005E26ED" w:rsidRPr="0064294E">
      <w:pPr>
        <w:jc w:val="center"/>
      </w:pPr>
      <w:r w:rsidRPr="0064294E">
        <w:t xml:space="preserve">U Osijeku </w:t>
      </w:r>
      <w:r w:rsidR="00A80AFB">
        <w:t>8. studenog</w:t>
      </w:r>
      <w:r w:rsidR="0064294E">
        <w:t xml:space="preserve"> 2018</w:t>
      </w:r>
      <w:r w:rsidR="00B0792E" w:rsidRPr="0064294E">
        <w:t>.</w:t>
      </w:r>
    </w:p>
    <w:p w:rsidRDefault="008F29C3" w:rsidP="00056943" w:rsidR="008F29C3" w:rsidRPr="0064294E"/>
    <w:p w:rsidRDefault="005E26ED" w:rsidP="005E26ED" w:rsidR="005E26ED" w:rsidRPr="0064294E">
      <w:pPr>
        <w:jc w:val="both"/>
      </w:pP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  <w:t xml:space="preserve">         STEČAJNI SUDAC</w:t>
      </w:r>
    </w:p>
    <w:p w:rsidRDefault="005E26ED" w:rsidP="00737216" w:rsidR="005E26ED" w:rsidRPr="0064294E">
      <w:pPr>
        <w:ind w:left="4956"/>
        <w:jc w:val="center"/>
      </w:pPr>
      <w:r w:rsidRPr="0064294E">
        <w:t xml:space="preserve">       mr. sc. Boris Vuković</w:t>
      </w:r>
    </w:p>
    <w:p w:rsidRDefault="00FB76BC" w:rsidP="00737216" w:rsidR="00FB76BC" w:rsidRPr="0064294E">
      <w:pPr>
        <w:ind w:left="4956"/>
        <w:jc w:val="center"/>
      </w:pPr>
    </w:p>
    <w:p w:rsidRDefault="00DA02A1" w:rsidP="00737216" w:rsidR="00DA02A1" w:rsidRPr="0064294E">
      <w:pPr>
        <w:ind w:left="4956"/>
        <w:jc w:val="center"/>
      </w:pPr>
    </w:p>
    <w:p w:rsidRDefault="005E26ED" w:rsidP="005E26ED" w:rsidR="005E26ED" w:rsidRPr="0064294E">
      <w:pPr>
        <w:jc w:val="both"/>
      </w:pPr>
      <w:r w:rsidRPr="0064294E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056943" w:rsidP="00BB0522" w:rsidR="00056943" w:rsidRPr="0064294E">
      <w:pPr>
        <w:jc w:val="both"/>
      </w:pPr>
    </w:p>
    <w:p w:rsidRDefault="000C37C1" w:rsidP="00BB0522" w:rsidR="000C37C1">
      <w:pPr>
        <w:jc w:val="both"/>
      </w:pPr>
    </w:p>
    <w:p w:rsidRDefault="000C37C1" w:rsidP="00BB0522" w:rsidR="000C37C1" w:rsidRPr="0064294E">
      <w:pPr>
        <w:jc w:val="both"/>
      </w:pPr>
    </w:p>
    <w:p w:rsidRDefault="00BB0522" w:rsidP="00BB0522" w:rsidR="00BB0522" w:rsidRPr="0064294E">
      <w:pPr>
        <w:jc w:val="both"/>
      </w:pPr>
      <w:r w:rsidRPr="0064294E">
        <w:t>D N A:</w:t>
      </w:r>
    </w:p>
    <w:p w:rsidRDefault="00DA7D61" w:rsidP="00767EAF" w:rsidR="00DA7D61">
      <w:pPr>
        <w:pStyle w:val="Odlomakpopisa"/>
        <w:numPr>
          <w:ilvl w:val="0"/>
          <w:numId w:val="13"/>
        </w:numPr>
        <w:jc w:val="both"/>
      </w:pPr>
      <w:r>
        <w:t xml:space="preserve">Eva </w:t>
      </w:r>
      <w:proofErr w:type="spellStart"/>
      <w:r>
        <w:t>Luetić</w:t>
      </w:r>
      <w:proofErr w:type="spellEnd"/>
      <w:r>
        <w:t>, Vinkovci, V. Nazora 24</w:t>
      </w:r>
    </w:p>
    <w:p w:rsidRDefault="00DA7D61" w:rsidP="00767EAF" w:rsidR="00DA7D61">
      <w:pPr>
        <w:pStyle w:val="Odlomakpopisa"/>
        <w:numPr>
          <w:ilvl w:val="0"/>
          <w:numId w:val="13"/>
        </w:numPr>
        <w:jc w:val="both"/>
      </w:pPr>
      <w:proofErr w:type="spellStart"/>
      <w:r>
        <w:t>eOgl</w:t>
      </w:r>
      <w:proofErr w:type="spellEnd"/>
      <w:r>
        <w:t>. ploča</w:t>
      </w:r>
    </w:p>
    <w:p w:rsidRDefault="000C37C1" w:rsidP="00767EAF" w:rsidR="008615FD" w:rsidRPr="0064294E">
      <w:pPr>
        <w:pStyle w:val="Odlomakpopisa"/>
        <w:numPr>
          <w:ilvl w:val="0"/>
          <w:numId w:val="13"/>
        </w:numPr>
        <w:jc w:val="both"/>
      </w:pPr>
      <w:r>
        <w:t xml:space="preserve">kal. </w:t>
      </w:r>
      <w:r w:rsidR="00DA7D61">
        <w:t>17.12</w:t>
      </w:r>
      <w:r>
        <w:t>.2018.</w:t>
      </w: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/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lastRenderedPageBreak/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</w:t>
      </w:r>
      <w:r w:rsidRPr="0064294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 xml:space="preserve">                                                                                                                                </w:t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  </w:t>
      </w:r>
      <w:r w:rsidRPr="0064294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6D3C3F" w:rsidP="008615FD" w:rsidR="006D3C3F" w:rsidRPr="0064294E"/>
    <w:sectPr w:rsidSect="00606835" w:rsidR="006D3C3F" w:rsidRPr="0064294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6AF" w:rsidR="00E526AF">
      <w:r>
        <w:separator/>
      </w:r>
    </w:p>
  </w:endnote>
  <w:endnote w:id="0" w:type="continuationSeparator">
    <w:p w:rsidRDefault="00E526AF" w:rsidR="00E52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6AF" w:rsidR="00E526AF">
      <w:r>
        <w:separator/>
      </w:r>
    </w:p>
  </w:footnote>
  <w:footnote w:id="0" w:type="continuationSeparator">
    <w:p w:rsidRDefault="00E526AF" w:rsidR="00E52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6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C4093" w:rsidP="006C4093" w:rsidR="006C4093">
    <w:pPr>
      <w:pStyle w:val="Zaglavlje"/>
      <w:jc w:val="right"/>
    </w:pPr>
    <w:r>
      <w:t>7 St-1526/17-56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093" w:rsidP="006C4093" w:rsidR="006C4093">
    <w:pPr>
      <w:pStyle w:val="Zaglavlje"/>
      <w:jc w:val="right"/>
    </w:pPr>
    <w:r>
      <w:t>7 St-1526/17-56</w:t>
    </w:r>
  </w:p>
  <w:p w:rsidRDefault="00140055" w:rsidP="00140055" w:rsidR="00140055">
    <w:pPr>
      <w:jc w:val="right"/>
    </w:pP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7C1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2A0F"/>
    <w:rsid w:val="000E46E4"/>
    <w:rsid w:val="000E59F3"/>
    <w:rsid w:val="000E5C21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CC0"/>
    <w:rsid w:val="00254466"/>
    <w:rsid w:val="0025490F"/>
    <w:rsid w:val="00257E9B"/>
    <w:rsid w:val="00260815"/>
    <w:rsid w:val="0026217E"/>
    <w:rsid w:val="00262A35"/>
    <w:rsid w:val="00262F86"/>
    <w:rsid w:val="0026648B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141D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3F7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783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4093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749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652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AFB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A7D6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26A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6C20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0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06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06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6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6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0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06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06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6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6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130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71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50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6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- 3 registratora</izvorni_sadrzaj>
    <derivirana_varijabla naziv="DomainObject.Predmet.PrimjedbaSuca_1">Prijave tražbina vjerovnika - 3 registratora</derivirana_varijabla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St-1526/2017-54</izvorni_sadrzaj>
    <derivirana_varijabla naziv="DomainObject.PredzadnjaOdlukaIzPredmeta.Oznaka_1">St-1526/2017-54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99E06-8171-42F8-9801-DB0B4F3E6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</properties:Words>
  <properties:Characters>650</properties:Characters>
  <properties:Lines>101</properties:Lines>
  <properties:Paragraphs>14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2018-08-08T08:46:00Z</dcterms:created>
  <dc:creator>Baran Mirjana</dc:creator>
  <cp:lastModifiedBy>Danijela Špeletić</cp:lastModifiedBy>
  <cp:lastPrinted>2018-08-09T06:49:00Z</cp:lastPrinted>
  <dcterms:modified xmlns:xsi="http://www.w3.org/2001/XMLSchema-instance" xsi:type="dcterms:W3CDTF">2018-11-21T11:52:00Z</dcterms:modified>
  <cp:revision>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(1526-17 (-56) ZK poziv Eva Luetić.docx)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