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42f6" w14:paraId="9db42f6" w:rsidRDefault="00200EFE" w:rsidP="003B4D77" w:rsidR="00200EFE">
      <w:pPr>
        <w:jc w:val="center"/>
        <w15:collapsed w:val="false"/>
      </w:pPr>
      <w:bookmarkStart w:name="_GoBack" w:id="0"/>
      <w:bookmarkEnd w:id="0"/>
    </w:p>
    <w:p w:rsidRDefault="00200EFE" w:rsidP="00200EFE" w:rsidR="00200EFE"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0EFE" w:rsidP="00200EFE" w:rsidR="00200EFE">
      <w:r>
        <w:t xml:space="preserve">  Republika Hrvatska</w:t>
      </w:r>
    </w:p>
    <w:p w:rsidRDefault="00200EFE" w:rsidP="00200EFE" w:rsidR="00200EFE">
      <w:r>
        <w:t>Trgovački sud u Osijeku</w:t>
      </w:r>
    </w:p>
    <w:p w:rsidRDefault="00200EFE" w:rsidP="00200EFE" w:rsidR="00200EFE">
      <w:r>
        <w:t xml:space="preserve">  Osijek, Zagrebačka 2</w:t>
      </w:r>
    </w:p>
    <w:p w:rsidRDefault="00503F0D" w:rsidP="00200EFE" w:rsidR="00503F0D"/>
    <w:p w:rsidRDefault="00BE048C" w:rsidP="00BE048C" w:rsidR="00BE048C">
      <w:pPr>
        <w:jc w:val="center"/>
      </w:pPr>
      <w:r>
        <w:t>REPUBLIKA HRVATSKA</w:t>
      </w:r>
    </w:p>
    <w:p w:rsidRDefault="00BE048C" w:rsidP="00BE048C" w:rsidR="00BE048C">
      <w:pPr>
        <w:jc w:val="center"/>
      </w:pPr>
      <w:r>
        <w:t>R J E Š E N J E</w:t>
      </w:r>
    </w:p>
    <w:p w:rsidRDefault="00BE048C" w:rsidP="00BE048C" w:rsidR="00BE048C">
      <w:pPr>
        <w:jc w:val="both"/>
      </w:pPr>
    </w:p>
    <w:p w:rsidRDefault="00BE048C" w:rsidP="00BE048C" w:rsidR="00BE048C">
      <w:pPr>
        <w:jc w:val="both"/>
      </w:pPr>
    </w:p>
    <w:p w:rsidRDefault="00BE048C" w:rsidP="00BE048C" w:rsidR="00BE048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KAPITEL IN d.o.o., Osijek, Slavka Kolara 28, MBS: 030098656, OIB: 15371251662</w:t>
      </w:r>
      <w:r>
        <w:rPr>
          <w:color w:val="000000"/>
        </w:rPr>
        <w:t xml:space="preserve">, dana 14. </w:t>
      </w:r>
      <w:r w:rsidR="00F12947">
        <w:rPr>
          <w:color w:val="000000"/>
        </w:rPr>
        <w:t xml:space="preserve">prosinca </w:t>
      </w:r>
      <w:r>
        <w:rPr>
          <w:color w:val="000000"/>
        </w:rPr>
        <w:t>2018. godine</w:t>
      </w:r>
    </w:p>
    <w:p w:rsidRDefault="00BE048C" w:rsidP="00BE048C" w:rsidR="00BE048C">
      <w:pPr>
        <w:jc w:val="both"/>
      </w:pPr>
    </w:p>
    <w:p w:rsidRDefault="00F12947" w:rsidP="00BE048C" w:rsidR="00F12947">
      <w:pPr>
        <w:jc w:val="both"/>
      </w:pPr>
    </w:p>
    <w:p w:rsidRDefault="00BE048C" w:rsidP="00BE048C" w:rsidR="00BE048C">
      <w:pPr>
        <w:jc w:val="center"/>
      </w:pPr>
      <w:r>
        <w:t>r i j e š i o  j e</w:t>
      </w:r>
      <w:r>
        <w:tab/>
      </w:r>
      <w:r>
        <w:tab/>
      </w:r>
    </w:p>
    <w:p w:rsidRDefault="00BE048C" w:rsidP="00BE048C" w:rsidR="00BE048C">
      <w:pPr>
        <w:jc w:val="center"/>
      </w:pPr>
      <w:r>
        <w:tab/>
      </w:r>
    </w:p>
    <w:p w:rsidRDefault="00BE048C" w:rsidP="00BE048C" w:rsidR="00BE048C">
      <w:pPr>
        <w:jc w:val="center"/>
      </w:pPr>
      <w:r>
        <w:tab/>
      </w:r>
      <w:r>
        <w:tab/>
      </w:r>
    </w:p>
    <w:p w:rsidRDefault="00BE048C" w:rsidP="00BE048C" w:rsidR="00BE048C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KAPITEL IN d.o.o., Osijek, Slavka Kolara 28, MBS: 030098656, OIB: 15371251662, za dan</w:t>
      </w:r>
    </w:p>
    <w:p w:rsidRDefault="00BE048C" w:rsidP="00BE048C" w:rsidR="00BE048C">
      <w:pPr>
        <w:jc w:val="both"/>
      </w:pPr>
    </w:p>
    <w:p w:rsidRDefault="00F12947" w:rsidP="00BE048C" w:rsidR="00BE048C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12. veljače 2019. u </w:t>
      </w:r>
      <w:r w:rsidR="00BE048C">
        <w:rPr>
          <w:b/>
          <w:u w:val="single"/>
        </w:rPr>
        <w:t>9,</w:t>
      </w:r>
      <w:r>
        <w:rPr>
          <w:b/>
          <w:u w:val="single"/>
        </w:rPr>
        <w:t>3</w:t>
      </w:r>
      <w:r w:rsidR="00BE048C">
        <w:rPr>
          <w:b/>
          <w:u w:val="single"/>
        </w:rPr>
        <w:t>0 sati</w:t>
      </w:r>
    </w:p>
    <w:p w:rsidRDefault="00BE048C" w:rsidP="00BE048C" w:rsidR="00BE048C">
      <w:pPr>
        <w:jc w:val="center"/>
      </w:pPr>
    </w:p>
    <w:p w:rsidRDefault="00BE048C" w:rsidP="00BE048C" w:rsidR="00BE048C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BE048C" w:rsidP="00BE048C" w:rsidR="00BE048C"/>
    <w:p w:rsidRDefault="00BE048C" w:rsidP="00BE048C" w:rsidR="00BE048C">
      <w:r>
        <w:t>Na ročište se pozivaju:</w:t>
      </w:r>
    </w:p>
    <w:p w:rsidRDefault="00BE048C" w:rsidP="00BE048C" w:rsidR="00BE048C">
      <w:pPr>
        <w:jc w:val="both"/>
      </w:pPr>
      <w:r>
        <w:t>-FINA</w:t>
      </w:r>
    </w:p>
    <w:p w:rsidRDefault="00BE048C" w:rsidP="00BE048C" w:rsidR="00BE048C">
      <w:pPr>
        <w:jc w:val="both"/>
      </w:pPr>
      <w:r>
        <w:t>-ŽDO GUO Osijek</w:t>
      </w:r>
    </w:p>
    <w:p w:rsidRDefault="00BE048C" w:rsidP="00BE048C" w:rsidR="00BE048C">
      <w:pPr>
        <w:jc w:val="both"/>
      </w:pPr>
      <w:r>
        <w:t>-zakonski zastupnik dužnika – direktor Marko Brekalo, OIB: 11907107586, Višnjevac, Ulica Matije Petra Katančića 1/A</w:t>
      </w:r>
      <w:r w:rsidR="00865900">
        <w:t xml:space="preserve"> </w:t>
      </w:r>
    </w:p>
    <w:p w:rsidRDefault="00BE048C" w:rsidP="00BE048C" w:rsidR="00BE048C">
      <w:pPr>
        <w:jc w:val="both"/>
      </w:pPr>
    </w:p>
    <w:p w:rsidRDefault="00BE048C" w:rsidP="00BE048C" w:rsidR="00BE048C">
      <w:pPr>
        <w:jc w:val="both"/>
      </w:pPr>
    </w:p>
    <w:p w:rsidRDefault="00BE048C" w:rsidP="00BE048C" w:rsidR="00BE048C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865900">
        <w:t>14. prosinca</w:t>
      </w:r>
      <w:r>
        <w:t xml:space="preserve"> 2018. </w:t>
      </w:r>
    </w:p>
    <w:p w:rsidRDefault="00BE048C" w:rsidP="00BE048C" w:rsidR="00BE048C">
      <w:pPr>
        <w:jc w:val="both"/>
      </w:pPr>
    </w:p>
    <w:p w:rsidRDefault="00BE048C" w:rsidP="00BE048C" w:rsidR="00BE0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BE048C" w:rsidP="00BE048C" w:rsidR="00BE048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BE048C" w:rsidP="00BE048C" w:rsidR="00BE048C">
      <w:pPr>
        <w:jc w:val="both"/>
      </w:pPr>
    </w:p>
    <w:p w:rsidRDefault="00BE048C" w:rsidP="00BE048C" w:rsidR="00BE048C">
      <w:pPr>
        <w:jc w:val="both"/>
      </w:pPr>
      <w:r>
        <w:t>Zapisničar: Danijela Špeletić</w:t>
      </w:r>
    </w:p>
    <w:p w:rsidRDefault="00BE048C" w:rsidP="00BE048C" w:rsidR="00BE048C">
      <w:pPr>
        <w:jc w:val="both"/>
      </w:pPr>
    </w:p>
    <w:p w:rsidRDefault="00BE048C" w:rsidP="00BE048C" w:rsidR="00BE048C">
      <w:pPr>
        <w:jc w:val="both"/>
      </w:pPr>
      <w:r>
        <w:t>DNA:</w:t>
      </w:r>
    </w:p>
    <w:p w:rsidRDefault="00BE048C" w:rsidP="00BE048C" w:rsidR="00BE048C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BE048C" w:rsidP="00BE048C" w:rsidR="00BE048C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4225F5">
        <w:rPr>
          <w:color w:val="000000"/>
        </w:rPr>
        <w:t xml:space="preserve">12.02.2019. u </w:t>
      </w:r>
      <w:r>
        <w:rPr>
          <w:color w:val="000000"/>
        </w:rPr>
        <w:t>9,</w:t>
      </w:r>
      <w:r w:rsidR="004225F5">
        <w:rPr>
          <w:color w:val="000000"/>
        </w:rPr>
        <w:t>30</w:t>
      </w:r>
      <w:r>
        <w:rPr>
          <w:color w:val="000000"/>
        </w:rPr>
        <w:t xml:space="preserve"> sati</w:t>
      </w:r>
    </w:p>
    <w:p w:rsidRDefault="0033460E" w:rsidP="009D770D" w:rsidR="0033460E" w:rsidRPr="009D770D"/>
    <w:sectPr w:rsidR="0033460E" w:rsidRPr="009D770D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124" w:rsidR="00096124">
      <w:r>
        <w:separator/>
      </w:r>
    </w:p>
  </w:endnote>
  <w:endnote w:id="0" w:type="continuationSeparator">
    <w:p w:rsidRDefault="00096124" w:rsidR="00096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124" w:rsidR="00096124">
      <w:r>
        <w:separator/>
      </w:r>
    </w:p>
  </w:footnote>
  <w:footnote w:id="0" w:type="continuationSeparator">
    <w:p w:rsidRDefault="00096124" w:rsidR="00096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25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E22191" w:rsidR="00E22191">
    <w:pPr>
      <w:jc w:val="right"/>
    </w:pPr>
    <w:r>
      <w:tab/>
    </w:r>
    <w:r>
      <w:tab/>
    </w:r>
    <w:r w:rsidR="00C7794E">
      <w:t xml:space="preserve">Poslovni broj: </w:t>
    </w:r>
    <w:r w:rsidR="00E22191">
      <w:t>7 St-</w:t>
    </w:r>
    <w:r w:rsidR="00BE048C">
      <w:t>1206</w:t>
    </w:r>
    <w:r w:rsidR="00E22191">
      <w:t>/18-</w:t>
    </w:r>
    <w:proofErr w:type="spellStart"/>
    <w:r w:rsidR="00BE048C">
      <w:t>18</w:t>
    </w:r>
    <w:proofErr w:type="spellEnd"/>
  </w:p>
  <w:p w:rsidRDefault="00B542C3" w:rsidP="00BA11C4" w:rsidR="00B542C3">
    <w:pPr>
      <w:jc w:val="right"/>
    </w:pP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  <w:num w:numId="13">
    <w:abstractNumId w:val="6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20F7"/>
    <w:rsid w:val="000054E9"/>
    <w:rsid w:val="00022453"/>
    <w:rsid w:val="0002318A"/>
    <w:rsid w:val="00025706"/>
    <w:rsid w:val="000258A5"/>
    <w:rsid w:val="00037B29"/>
    <w:rsid w:val="00041092"/>
    <w:rsid w:val="000428E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96124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A4F0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0EFE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64CA1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63EE"/>
    <w:rsid w:val="002D019F"/>
    <w:rsid w:val="002D34CE"/>
    <w:rsid w:val="002D379B"/>
    <w:rsid w:val="002D4A69"/>
    <w:rsid w:val="002D7B85"/>
    <w:rsid w:val="002D7E98"/>
    <w:rsid w:val="002E0A6A"/>
    <w:rsid w:val="002F0199"/>
    <w:rsid w:val="002F308F"/>
    <w:rsid w:val="002F32E3"/>
    <w:rsid w:val="002F5E4E"/>
    <w:rsid w:val="003053D8"/>
    <w:rsid w:val="0030662E"/>
    <w:rsid w:val="003123F3"/>
    <w:rsid w:val="00316507"/>
    <w:rsid w:val="00317870"/>
    <w:rsid w:val="00326794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4A4"/>
    <w:rsid w:val="003B4661"/>
    <w:rsid w:val="003B4D77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25F5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198C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1067"/>
    <w:rsid w:val="004C2ADC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3F0D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42CF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42AE4"/>
    <w:rsid w:val="00651A4B"/>
    <w:rsid w:val="006550D5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422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372D"/>
    <w:rsid w:val="007633F9"/>
    <w:rsid w:val="00765F21"/>
    <w:rsid w:val="007674CC"/>
    <w:rsid w:val="00774921"/>
    <w:rsid w:val="007759A4"/>
    <w:rsid w:val="007845B1"/>
    <w:rsid w:val="007935A7"/>
    <w:rsid w:val="00796AD0"/>
    <w:rsid w:val="00797EB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6590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5163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D770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C7078"/>
    <w:rsid w:val="00AD1168"/>
    <w:rsid w:val="00AE3EE5"/>
    <w:rsid w:val="00AF0DBF"/>
    <w:rsid w:val="00AF5C4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E1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768C4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35F7"/>
    <w:rsid w:val="00BB6472"/>
    <w:rsid w:val="00BD0DFD"/>
    <w:rsid w:val="00BD34A3"/>
    <w:rsid w:val="00BD4A0F"/>
    <w:rsid w:val="00BD4E50"/>
    <w:rsid w:val="00BD536F"/>
    <w:rsid w:val="00BD6DD3"/>
    <w:rsid w:val="00BE048C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085"/>
    <w:rsid w:val="00C7265E"/>
    <w:rsid w:val="00C726F0"/>
    <w:rsid w:val="00C74752"/>
    <w:rsid w:val="00C756BA"/>
    <w:rsid w:val="00C769B5"/>
    <w:rsid w:val="00C7794E"/>
    <w:rsid w:val="00CB6CB8"/>
    <w:rsid w:val="00CB782B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839"/>
    <w:rsid w:val="00E10EB2"/>
    <w:rsid w:val="00E1152F"/>
    <w:rsid w:val="00E14E31"/>
    <w:rsid w:val="00E16665"/>
    <w:rsid w:val="00E20DF7"/>
    <w:rsid w:val="00E22191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2947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7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67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7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7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7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7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6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7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7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7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45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4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63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1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023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39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St-1206/2018</izvorni_sadrzaj>
    <derivirana_varijabla naziv="DomainObject.Predmet.OznakaBroj_1">St-1206/2018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KAPITEL IN društvo s ograničenom odgovornošću za građevinarstvo, projektiranje i usluge zastupanog po punomoćniku Marko Brekalo</izvorni_sadrzaj>
    <derivirana_varijabla naziv="DomainObject.Predmet.ProtustrankaFormated_1">  KAPITEL IN društvo s ograničenom odgovornošću za građevinarstvo, projektiranje i usluge zastupanog po punomoćniku Marko Brekalo</derivirana_varijabla>
  </DomainObject.Predmet.ProtustrankaFormated>
  <DomainObject.Predmet.ProtustrankaFormatedOIB>
    <izvorni_sadrzaj>  KAPITEL IN društvo s ograničenom odgovornošću za građevinarstvo, projektiranje i usluge, OIB 15371251662 zastupanog po punomoćniku Marko Brekalo</izvorni_sadrzaj>
    <derivirana_varijabla naziv="DomainObject.Predmet.ProtustrankaFormatedOIB_1">  KAPITEL IN društvo s ograničenom odgovornošću za građevinarstvo, projektiranje i usluge, OIB 15371251662 zastupanog po punomoćniku Marko Brekalo</derivirana_varijabla>
  </DomainObject.Predmet.ProtustrankaFormatedOIB>
  <DomainObject.Predmet.ProtustrankaFormatedWithAdress>
    <izvorni_sadrzaj> KAPITEL IN društvo s ograničenom odgovornošću za građevinarstvo, projektiranje i usluge, Slavka Kolara 28, 31000 Osijek zastupanog po punomoćniku Marko Brekalo</izvorni_sadrzaj>
    <derivirana_varijabla naziv="DomainObject.Predmet.ProtustrankaFormatedWithAdress_1"> KAPITEL IN društvo s ograničenom odgovornošću za građevinarstvo, projektiranje i usluge, Slavka Kolara 28, 31000 Osijek zastupanog po punomoćniku Marko Brekalo</derivirana_varijabla>
  </DomainObject.Predmet.ProtustrankaFormatedWithAdress>
  <DomainObject.Predmet.ProtustrankaFormatedWithAdressOIB>
    <izvorni_sadrzaj> KAPITEL IN društvo s ograničenom odgovornošću za građevinarstvo, projektiranje i usluge, OIB 15371251662, Slavka Kolara 28, 31000 Osijek zastupanog po punomoćniku Marko Brekalo</izvorni_sadrzaj>
    <derivirana_varijabla naziv="DomainObject.Predmet.ProtustrankaFormatedWithAdressOIB_1"> KAPITEL IN društvo s ograničenom odgovornošću za građevinarstvo, projektiranje i usluge, OIB 15371251662, Slavka Kolara 28, 31000 Osijek zastupanog po punomoćniku Marko Brekalo</derivirana_varijabla>
  </DomainObject.Predmet.ProtustrankaFormatedWithAdressOIB>
  <DomainObject.Predmet.ProtustrankaWithAdress>
    <izvorni_sadrzaj>KAPITEL IN društvo s ograničenom odgovornošću za građevinarstvo, projektiranje i usluge Slavka Kolara 28, 31000 Osijek</izvorni_sadrzaj>
    <derivirana_varijabla naziv="DomainObject.Predmet.ProtustrankaWithAdress_1">KAPITEL IN društvo s ograničenom odgovornošću za građevinarstvo, projektiranje i usluge Slavka Kolara 28, 31000 Osijek</derivirana_varijabla>
  </DomainObject.Predmet.ProtustrankaWithAdress>
  <DomainObject.Predmet.ProtustrankaWithAdressOIB>
    <izvorni_sadrzaj>KAPITEL IN društvo s ograničenom odgovornošću za građevinarstvo, projektiranje i usluge, OIB 15371251662, Slavka Kolara 28, 31000 Osijek</izvorni_sadrzaj>
    <derivirana_varijabla naziv="DomainObject.Predmet.ProtustrankaWithAdressOIB_1">KAPITEL IN društvo s ograničenom odgovornošću za građevinarstvo, projektiranje i usluge, OIB 15371251662, Slavka Kolara 28, 31000 Osijek</derivirana_varijabla>
  </DomainObject.Predmet.ProtustrankaWithAdressOIB>
  <DomainObject.Predmet.ProtustrankaNazivFormated>
    <izvorni_sadrzaj>KAPITEL IN društvo s ograničenom odgovornošću za građevinarstvo, projektiranje i usluge</izvorni_sadrzaj>
    <derivirana_varijabla naziv="DomainObject.Predmet.ProtustrankaNazivFormated_1">KAPITEL IN društvo s ograničenom odgovornošću za građevinarstvo, projektiranje i usluge</derivirana_varijabla>
  </DomainObject.Predmet.ProtustrankaNazivFormated>
  <DomainObject.Predmet.ProtustrankaNazivFormatedOIB>
    <izvorni_sadrzaj>KAPITEL IN društvo s ograničenom odgovornošću za građevinarstvo, projektiranje i usluge, OIB 15371251662</izvorni_sadrzaj>
    <derivirana_varijabla naziv="DomainObject.Predmet.ProtustrankaNazivFormatedOIB_1">KAPITEL IN društvo s ograničenom odgovornošću za građevinarstvo, projektiranje i usluge, OIB 15371251662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KAPITEL IN društvo s ograničenom odgovornošću za građevinarstvo, projektiranje i usluge zastupanog po punomoćniku Marko Brekalo</item>
    </izvorni_sadrzaj>
    <derivirana_varijabla naziv="DomainObject.Predmet.ProtuStrankaListFormated_1">
      <item>KAPITEL IN društvo s ograničenom odgovornošću za građevinarstvo, projektiranje i usluge zastupanog po punomoćniku Marko Brekalo</item>
    </derivirana_varijabla>
  </DomainObject.Predmet.ProtuStrankaListFormated>
  <DomainObject.Predmet.ProtuStrankaListFormatedOIB>
    <izvorni_sadrzaj>
      <item>KAPITEL IN društvo s ograničenom odgovornošću za građevinarstvo, projektiranje i usluge, OIB 15371251662 zastupanog po punomoćniku Marko Brekalo</item>
    </izvorni_sadrzaj>
    <derivirana_varijabla naziv="DomainObject.Predmet.ProtuStrankaListFormatedOIB_1">
      <item>KAPITEL IN društvo s ograničenom odgovornošću za građevinarstvo, projektiranje i usluge, OIB 15371251662 zastupanog po punomoćniku Marko Brekalo</item>
    </derivirana_varijabla>
  </DomainObject.Predmet.ProtuStrankaListFormatedOIB>
  <DomainObject.Predmet.ProtuStrankaListFormatedWithAdress>
    <izvorni_sadrzaj>
      <item>KAPITEL IN društvo s ograničenom odgovornošću za građevinarstvo, projektiranje i usluge, Slavka Kolara 28, 31000 Osijek zastupanog po punomoćniku Marko Brekalo</item>
    </izvorni_sadrzaj>
    <derivirana_varijabla naziv="DomainObject.Predmet.ProtuStrankaListFormatedWithAdress_1">
      <item>KAPITEL IN društvo s ograničenom odgovornošću za građevinarstvo, projektiranje i usluge, Slavka Kolara 28, 31000 Osijek zastupanog po punomoćniku Marko Brekalo</item>
    </derivirana_varijabla>
  </DomainObject.Predmet.ProtuStrankaListFormatedWithAdress>
  <DomainObject.Predmet.ProtuStrankaListFormatedWithAdressOIB>
    <izvorni_sadrzaj>
      <item>KAPITEL IN društvo s ograničenom odgovornošću za građevinarstvo, projektiranje i usluge, OIB 15371251662, Slavka Kolara 28, 31000 Osijek zastupanog po punomoćniku Marko Brekalo</item>
    </izvorni_sadrzaj>
    <derivirana_varijabla naziv="DomainObject.Predmet.ProtuStrankaListFormatedWithAdressOIB_1">
      <item>KAPITEL IN društvo s ograničenom odgovornošću za građevinarstvo, projektiranje i usluge, OIB 15371251662, Slavka Kolara 28, 31000 Osijek zastupanog po punomoćniku Marko Brekalo</item>
    </derivirana_varijabla>
  </DomainObject.Predmet.ProtuStrankaListFormatedWithAdressOIB>
  <DomainObject.Predmet.ProtuStrankaListNazivFormated>
    <izvorni_sadrzaj>
      <item>KAPITEL IN društvo s ograničenom odgovornošću za građevinarstvo, projektiranje i usluge</item>
    </izvorni_sadrzaj>
    <derivirana_varijabla naziv="DomainObject.Predmet.ProtuStrankaListNazivFormated_1">
      <item>KAPITEL IN društvo s ograničenom odgovornošću za građevinarstvo, projektiranje i usluge</item>
    </derivirana_varijabla>
  </DomainObject.Predmet.ProtuStrankaListNazivFormated>
  <DomainObject.Predmet.ProtuStrankaListNazivFormatedOIB>
    <izvorni_sadrzaj>
      <item>KAPITEL IN društvo s ograničenom odgovornošću za građevinarstvo, projektiranje i usluge, OIB 15371251662</item>
    </izvorni_sadrzaj>
    <derivirana_varijabla naziv="DomainObject.Predmet.ProtuStrankaListNazivFormatedOIB_1">
      <item>KAPITEL IN društvo s ograničenom odgovornošću za građevinarstvo, projektiranje i usluge, OIB 15371251662</item>
    </derivirana_varijabla>
  </DomainObject.Predmet.ProtuStrankaListNazivFormatedOIB>
  <DomainObject.Predmet.OstaliListFormated>
    <izvorni_sadrzaj>
      <item>Marko Brekalo punomoćnik sudionika u postupku KAPITEL IN društvo s ograničenom odgovornošću za građevinarstvo, projektiranje i usluge</item>
      <item>Županijsko državno odvjetništvo u Osijeku</item>
    </izvorni_sadrzaj>
    <derivirana_varijabla naziv="DomainObject.Predmet.OstaliListFormated_1">
      <item>Marko Brekalo punomoćnik sudionika u postupku KAPITEL IN društvo s ograničenom odgovornošću za građevinarstvo, projektiranje i usluge</item>
      <item>Županijsko državno odvjetništvo u Osijeku</item>
    </derivirana_varijabla>
  </DomainObject.Predmet.OstaliListFormated>
  <DomainObject.Predmet.OstaliListFormatedOIB>
    <izvorni_sadrzaj>
      <item>Marko Brekalo, OIB 11907107586 punomoćnik sudionika u postupku KAPITEL IN društvo s ograničenom odgovornošću za građevinarstvo, projektiranje i usluge</item>
      <item>Županijsko državno odvjetništvo u Osijeku, OIB 61379160880</item>
    </izvorni_sadrzaj>
    <derivirana_varijabla naziv="DomainObject.Predmet.OstaliListFormatedOIB_1">
      <item>Marko Brekalo, OIB 11907107586 punomoćnik sudionika u postupku KAPITEL IN društvo s ograničenom odgovornošću za građevinarstvo, projektiranje i usluge</item>
      <item>Županijsko državno odvjetništvo u Osijeku, OIB 61379160880</item>
    </derivirana_varijabla>
  </DomainObject.Predmet.OstaliListFormatedOIB>
  <DomainObject.Predmet.OstaliListFormatedWithAdress>
    <izvorni_sadrzaj>
      <item>Marko Brekalo, Ulica Matije Petra Katančića 1 A, 31220 Višnjevac punomoćnik sudionika u postupku KAPITEL IN društvo s ograničenom odgovornošću za građevinarstvo, projektiranje i usluge</item>
      <item>Županijsko državno odvjetništvo u Osijeku, Kapucinska 21, 31000 Osijek</item>
    </izvorni_sadrzaj>
    <derivirana_varijabla naziv="DomainObject.Predmet.OstaliListFormatedWithAdress_1">
      <item>Marko Brekalo, Ulica Matije Petra Katančića 1 A, 31220 Višnjevac punomoćnik sudionika u postupku KAPITEL IN društvo s ograničenom odgovornošću za građevinarstvo, projektiranje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Marko Brekalo, OIB 11907107586, Ulica Matije Petra Katančića 1 A, 31220 Višnjevac punomoćnik sudionika u postupku KAPITEL IN društvo s ograničenom odgovornošću za građevinarstvo, projektiranje i usluge</item>
      <item>Županijsko državno odvjetništvo u Osijeku, OIB 61379160880, Kapucinska 21, 31000 Osijek</item>
    </izvorni_sadrzaj>
    <derivirana_varijabla naziv="DomainObject.Predmet.OstaliListFormatedWithAdressOIB_1">
      <item>Marko Brekalo, OIB 11907107586, Ulica Matije Petra Katančića 1 A, 31220 Višnjevac punomoćnik sudionika u postupku KAPITEL IN društvo s ograničenom odgovornošću za građevinarstvo, projektiranje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Marko Brekalo</item>
      <item>Županijsko državno odvjetništvo u Osijeku</item>
    </izvorni_sadrzaj>
    <derivirana_varijabla naziv="DomainObject.Predmet.OstaliListNazivFormated_1">
      <item>Marko Brekalo</item>
      <item>Županijsko državno odvjetništvo u Osijeku</item>
    </derivirana_varijabla>
  </DomainObject.Predmet.OstaliListNazivFormated>
  <DomainObject.Predmet.OstaliListNazivFormatedOIB>
    <izvorni_sadrzaj>
      <item>Marko Brekalo, OIB 11907107586</item>
      <item>Županijsko državno odvjetništvo u Osijeku, OIB 61379160880</item>
    </izvorni_sadrzaj>
    <derivirana_varijabla naziv="DomainObject.Predmet.OstaliListNazivFormatedOIB_1">
      <item>Marko Brekalo, OIB 11907107586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KAPITEL IN društvo s ograničenom odgovornošću za građevinarstvo, projektiranje i usluge</izvorni_sadrzaj>
    <derivirana_varijabla naziv="DomainObject.Predmet.ProtustrankaIDrugi_1">KAPITEL IN društvo s ograničenom odgovornošću za građevinarstvo,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KAPITEL IN društvo s ograničenom odgovornošću za građevinarstvo, projektiranje i usluge, OIB 15371251662, Slavka Kolara 28, 31000 Osijek</izvorni_sadrzaj>
    <derivirana_varijabla naziv="DomainObject.Predmet.ProtustrankaIDrugiAdressOIB_1">KAPITEL IN društvo s ograničenom odgovornošću za građevinarstvo, projektiranje i usluge, OIB 15371251662, Slavka Kolara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KAPITEL IN društvo s ograničenom odgovornošću za građevinarstvo, projektiranje i usluge</item>
      <item>Marko Brekalo</item>
      <item>Županijsko državno odvjetništvo u Osijeku</item>
    </izvorni_sadrzaj>
    <derivirana_varijabla naziv="DomainObject.Predmet.SudioniciListNaziv_1">
      <item>FINA RC OSIJEK</item>
      <item>KAPITEL IN društvo s ograničenom odgovornošću za građevinarstvo, projektiranje i usluge</item>
      <item>Marko Brekalo</item>
      <item>Županijsko državno odvjetništvo u Osijeku</item>
    </derivirana_varijabla>
  </DomainObject.Predmet.SudioniciListNaziv>
  <DomainObject.Predmet.SudioniciListAdressOIB>
    <izvorni_sadrzaj>
      <item>FINA RC OSIJEK, OIB 85821130368</item>
      <item>KAPITEL IN društvo s ograničenom odgovornošću za građevinarstvo, projektiranje i usluge, OIB 15371251662, Slavka Kolara 28,31000 Osijek</item>
      <item>Marko Brekalo, OIB 11907107586, Ulica Matije Petra Katančića 1 A,31220 Višnjevac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KAPITEL IN društvo s ograničenom odgovornošću za građevinarstvo, projektiranje i usluge, OIB 15371251662, Slavka Kolara 28,31000 Osijek</item>
      <item>Marko Brekalo, OIB 11907107586, Ulica Matije Petra Katančića 1 A,31220 Višnjevac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15371251662</item>
      <item>, OIB 11907107586</item>
      <item>, OIB 61379160880</item>
    </izvorni_sadrzaj>
    <derivirana_varijabla naziv="DomainObject.Predmet.SudioniciListNazivOIB_1">
      <item>, OIB 85821130368</item>
      <item>, OIB 15371251662</item>
      <item>, OIB 11907107586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St-1206/2018-9</izvorni_sadrzaj>
    <derivirana_varijabla naziv="DomainObject.PredzadnjaOdlukaIzPredmeta.Oznaka_1">St-1206/2018-9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175</properties:Words>
  <properties:Characters>955</properties:Characters>
  <properties:Lines>44</properties:Lines>
  <properties:Paragraphs>21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2018-11-26T09:33:00Z</cp:lastPrinted>
  <dcterms:modified xmlns:xsi="http://www.w3.org/2001/XMLSchema-instance" xsi:type="dcterms:W3CDTF">2018-12-14T07:50:00Z</dcterms:modified>
  <cp:revision>246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(1206-18 (-18) KAPITEL IN.docx)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