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8d9b" w14:paraId="e4f8d9b" w:rsidRDefault="002D661A" w:rsidP="002D661A" w:rsidR="002D661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>Zagreb, Amruševa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2D661A" w:rsidP="002D661A" w:rsidR="002D661A" w:rsidRPr="002635B0">
      <w:pPr>
        <w:jc w:val="both"/>
      </w:pPr>
    </w:p>
    <w:p w:rsidRDefault="009E534C" w:rsidP="00064DAC" w:rsidR="00064DAC">
      <w:pPr>
        <w:jc w:val="both"/>
      </w:pPr>
      <w:r w:rsidRPr="002635B0">
        <w:tab/>
      </w:r>
      <w:r w:rsidR="00064DAC" w:rsidRPr="002B0335">
        <w:t xml:space="preserve">Trgovački sud u Zagrebu, po sucu Nikoli Ribariću, u stečajnom predmetu u povodu zahtjeva FINANCIJSKE AGENCIJE, za provedbu stečajnog postupka nad dužnikom </w:t>
      </w:r>
      <w:r w:rsidR="00064DAC">
        <w:t xml:space="preserve"> </w:t>
      </w:r>
    </w:p>
    <w:p w:rsidRDefault="00064DAC" w:rsidP="00064DAC" w:rsidR="00064DAC" w:rsidRPr="00064DAC">
      <w:pPr>
        <w:jc w:val="both"/>
      </w:pPr>
      <w:r w:rsidRPr="00064DAC">
        <w:t>KROJAČKA RADNJA BIBA j.d.o.o. , Osekovo (Grad Popovača), Ulica Donje selo 2, OIB: 28831199467, dana 25. rujna 2017. godine</w:t>
      </w:r>
    </w:p>
    <w:p w:rsidRDefault="00064DAC" w:rsidP="00064DAC" w:rsidR="00064DAC" w:rsidRPr="006E7B5F">
      <w:pPr>
        <w:jc w:val="both"/>
        <w:rPr>
          <w:color w:val="FF0000"/>
        </w:rPr>
      </w:pP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064DAC" w:rsidRPr="00064DAC">
        <w:t>KROJAČKA RADNJA BIBA j.d.o.o. , Osekovo (Grad Popovača), Ulica Donje selo 2, OIB: 28831199467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064DAC">
        <w:t>3716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064DAC" w:rsidP="00064DAC" w:rsidR="00064DAC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064DAC" w:rsidP="00064DAC" w:rsidR="00064DAC">
      <w:pPr>
        <w:ind w:firstLine="555"/>
        <w:jc w:val="both"/>
      </w:pPr>
    </w:p>
    <w:p w:rsidRDefault="00064DAC" w:rsidP="00064DAC" w:rsidR="00064DAC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64DAC" w:rsidP="00064DAC" w:rsidR="00064DAC" w:rsidRPr="00E974B3">
      <w:pPr>
        <w:ind w:firstLine="709"/>
        <w:jc w:val="both"/>
      </w:pPr>
    </w:p>
    <w:p w:rsidRDefault="00064DAC" w:rsidP="00064DAC" w:rsidR="00064DAC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13.4.2016.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 w:rsidRPr="003A2C37">
        <w:rPr>
          <w:color w:val="FF0000"/>
        </w:rPr>
        <w:t xml:space="preserve">6.994,40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64DAC" w:rsidP="00064DAC" w:rsidR="00064DAC" w:rsidRPr="00E974B3">
      <w:pPr>
        <w:jc w:val="both"/>
      </w:pPr>
    </w:p>
    <w:p w:rsidRDefault="00064DAC" w:rsidP="00064DAC" w:rsidR="00064DAC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E534C" w:rsidP="009E534C" w:rsidR="009E534C" w:rsidRPr="00E974B3">
      <w:pPr>
        <w:ind w:firstLine="709"/>
        <w:jc w:val="both"/>
      </w:pPr>
    </w:p>
    <w:p w:rsidRDefault="00064DAC" w:rsidP="00A57E11" w:rsidR="00A57E11" w:rsidRPr="00B3101F">
      <w:pPr>
        <w:ind w:firstLine="708"/>
        <w:jc w:val="both"/>
      </w:pPr>
      <w:r>
        <w:t>Rješenjem od 20</w:t>
      </w:r>
      <w:r w:rsidR="00A57E11" w:rsidRPr="00B3101F">
        <w:t>.</w:t>
      </w:r>
      <w:r>
        <w:t xml:space="preserve"> srpnja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064DAC">
        <w:t>25</w:t>
      </w:r>
      <w:r w:rsidR="00193B40">
        <w:t>.</w:t>
      </w:r>
      <w:r w:rsidR="00262503">
        <w:t xml:space="preserve"> </w:t>
      </w:r>
      <w:r w:rsidR="00064DAC">
        <w:t>rujna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>
        <w:t xml:space="preserve">pristupio </w:t>
      </w:r>
      <w:r w:rsidR="00193B40">
        <w:t xml:space="preserve">je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3F5890">
        <w:t xml:space="preserve"> </w:t>
      </w:r>
      <w:r w:rsidR="00193B40">
        <w:t>Isti se nije protivio prijedlogu za otvaranjem stečajnog postupka, predlagatelj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CB68ED" w:rsidR="00CB68ED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064DAC">
        <w:t>25</w:t>
      </w:r>
      <w:r w:rsidR="00161054">
        <w:t>.</w:t>
      </w:r>
      <w:r w:rsidR="00064DAC">
        <w:t xml:space="preserve"> rujna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064DAC">
        <w:t xml:space="preserve">sud  pročitao podnesak zastupnika po zakonu od 3.8.2017. iz kojega je vidljivo kako predloženi stečajni dužnik </w:t>
      </w:r>
      <w:r w:rsidR="00CB68ED">
        <w:t>nema imovine. Sud je na ročištu pročitao i Potvrdu MUP-a RH od 10.8.2017.</w:t>
      </w:r>
      <w:r w:rsidR="00CB68ED">
        <w:rPr>
          <w:lang w:val="pl-PL"/>
        </w:rPr>
        <w:t xml:space="preserve"> iz koje je vidljivo kako dužnik nema u vlsništvu motornih vozila,  te je izvrđen uvid u podatak o vlasništvu nekretnina iz kojeg je vidljivo kako predloženi stečajni dužnik nije evidentiran kao vlasnik nekretnina (list 30 spisa).</w:t>
      </w:r>
    </w:p>
    <w:p w:rsidRDefault="00CB68ED" w:rsidP="00795B3B" w:rsidR="00CB68ED">
      <w:pPr>
        <w:ind w:firstLine="720"/>
        <w:jc w:val="both"/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CB68ED">
        <w:t>25</w:t>
      </w:r>
      <w:r w:rsidR="0000412E">
        <w:t>.</w:t>
      </w:r>
      <w:r w:rsidR="00CB68ED">
        <w:t xml:space="preserve"> rujna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064DAC">
      <w:t>3716</w:t>
    </w:r>
    <w:r w:rsidR="002D661A">
      <w:t>/2016</w:t>
    </w:r>
    <w:r w:rsidR="00C07580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64DAC"/>
    <w:rsid w:val="00161054"/>
    <w:rsid w:val="00193B40"/>
    <w:rsid w:val="001F6AE0"/>
    <w:rsid w:val="00234D26"/>
    <w:rsid w:val="00262503"/>
    <w:rsid w:val="002D661A"/>
    <w:rsid w:val="003411E4"/>
    <w:rsid w:val="00375B8B"/>
    <w:rsid w:val="003A0BB1"/>
    <w:rsid w:val="003F5890"/>
    <w:rsid w:val="00495665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E718C"/>
    <w:rsid w:val="009052B6"/>
    <w:rsid w:val="0098030D"/>
    <w:rsid w:val="009844EE"/>
    <w:rsid w:val="009E534C"/>
    <w:rsid w:val="00A355B0"/>
    <w:rsid w:val="00A44B01"/>
    <w:rsid w:val="00A57E11"/>
    <w:rsid w:val="00A7452B"/>
    <w:rsid w:val="00AD1F89"/>
    <w:rsid w:val="00B20A40"/>
    <w:rsid w:val="00B614E4"/>
    <w:rsid w:val="00B71C6A"/>
    <w:rsid w:val="00BA5652"/>
    <w:rsid w:val="00C07580"/>
    <w:rsid w:val="00C274FB"/>
    <w:rsid w:val="00C95F99"/>
    <w:rsid w:val="00CB68ED"/>
    <w:rsid w:val="00D6422B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42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2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2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2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2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42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2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2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2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2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3716</izvorni_sadrzaj>
    <derivirana_varijabla naziv="DomainObject.Predmet.Broj_1">3716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St-3716/2016</izvorni_sadrzaj>
    <derivirana_varijabla naziv="DomainObject.Predmet.OznakaBroj_1">St-3716/2016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KROJAČKA RADNJA BIBA j.d.o.o.</izvorni_sadrzaj>
    <derivirana_varijabla naziv="DomainObject.Predmet.ProtustrankaFormated_1">  KROJAČKA RADNJA BIBA j.d.o.o.</derivirana_varijabla>
  </DomainObject.Predmet.ProtustrankaFormated>
  <DomainObject.Predmet.ProtustrankaFormatedOIB>
    <izvorni_sadrzaj>  KROJAČKA RADNJA BIBA j.d.o.o., OIB 28831199467</izvorni_sadrzaj>
    <derivirana_varijabla naziv="DomainObject.Predmet.ProtustrankaFormatedOIB_1">  KROJAČKA RADNJA BIBA j.d.o.o., OIB 28831199467</derivirana_varijabla>
  </DomainObject.Predmet.ProtustrankaFormatedOIB>
  <DomainObject.Predmet.ProtustrankaFormatedWithAdress>
    <izvorni_sadrzaj> KROJAČKA RADNJA BIBA j.d.o.o., Ulica Donje selo 2, 44317 Osekovo</izvorni_sadrzaj>
    <derivirana_varijabla naziv="DomainObject.Predmet.ProtustrankaFormatedWithAdress_1"> KROJAČKA RADNJA BIBA j.d.o.o., Ulica Donje selo 2, 44317 Osekovo</derivirana_varijabla>
  </DomainObject.Predmet.ProtustrankaFormatedWithAdress>
  <DomainObject.Predmet.ProtustrankaFormatedWithAdressOIB>
    <izvorni_sadrzaj> KROJAČKA RADNJA BIBA j.d.o.o., OIB 28831199467, Ulica Donje selo 2, 44317 Osekovo</izvorni_sadrzaj>
    <derivirana_varijabla naziv="DomainObject.Predmet.ProtustrankaFormatedWithAdressOIB_1"> KROJAČKA RADNJA BIBA j.d.o.o., OIB 28831199467, Ulica Donje selo 2, 44317 Osekovo</derivirana_varijabla>
  </DomainObject.Predmet.ProtustrankaFormatedWithAdressOIB>
  <DomainObject.Predmet.ProtustrankaWithAdress>
    <izvorni_sadrzaj>KROJAČKA RADNJA BIBA j.d.o.o. Ulica Donje selo 2, 44317 Osekovo</izvorni_sadrzaj>
    <derivirana_varijabla naziv="DomainObject.Predmet.ProtustrankaWithAdress_1">KROJAČKA RADNJA BIBA j.d.o.o. Ulica Donje selo 2, 44317 Osekovo</derivirana_varijabla>
  </DomainObject.Predmet.ProtustrankaWithAdress>
  <DomainObject.Predmet.ProtustrankaWithAdressOIB>
    <izvorni_sadrzaj>KROJAČKA RADNJA BIBA j.d.o.o., OIB 28831199467, Ulica Donje selo 2, 44317 Osekovo</izvorni_sadrzaj>
    <derivirana_varijabla naziv="DomainObject.Predmet.ProtustrankaWithAdressOIB_1">KROJAČKA RADNJA BIBA j.d.o.o., OIB 28831199467, Ulica Donje selo 2, 44317 Osekovo</derivirana_varijabla>
  </DomainObject.Predmet.ProtustrankaWithAdressOIB>
  <DomainObject.Predmet.ProtustrankaNazivFormated>
    <izvorni_sadrzaj>KROJAČKA RADNJA BIBA j.d.o.o.</izvorni_sadrzaj>
    <derivirana_varijabla naziv="DomainObject.Predmet.ProtustrankaNazivFormated_1">KROJAČKA RADNJA BIBA j.d.o.o.</derivirana_varijabla>
  </DomainObject.Predmet.ProtustrankaNazivFormated>
  <DomainObject.Predmet.ProtustrankaNazivFormatedOIB>
    <izvorni_sadrzaj>KROJAČKA RADNJA BIBA j.d.o.o., OIB 28831199467</izvorni_sadrzaj>
    <derivirana_varijabla naziv="DomainObject.Predmet.ProtustrankaNazivFormatedOIB_1">KROJAČKA RADNJA BIBA j.d.o.o., OIB 28831199467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Biserka Horvatić</izvorni_sadrzaj>
    <derivirana_varijabla naziv="DomainObject.Predmet.StrankaFormated_1">  FINA Regionalni centar Zagreb; Biserka Horvatić</derivirana_varijabla>
  </DomainObject.Predmet.StrankaFormated>
  <DomainObject.Predmet.StrankaFormatedOIB>
    <izvorni_sadrzaj>  FINA Regionalni centar Zagreb, OIB 85821130368; Biserka Horvatić, OIB 21818232716</izvorni_sadrzaj>
    <derivirana_varijabla naziv="DomainObject.Predmet.StrankaFormatedOIB_1">  FINA Regionalni centar Zagreb, OIB 85821130368; Biserka Horvatić, OIB 21818232716</derivirana_varijabla>
  </DomainObject.Predmet.StrankaFormatedOIB>
  <DomainObject.Predmet.StrankaFormatedWithAdress>
    <izvorni_sadrzaj> FINA Regionalni centar Zagreb, Trg svibanjskih žrtava 1995. 1, 10000 Zagreb; Biserka Horvatić, Donje Selo 2, 44317 Osekovo</izvorni_sadrzaj>
    <derivirana_varijabla naziv="DomainObject.Predmet.StrankaFormatedWithAdress_1"> FINA Regionalni centar Zagreb, Trg svibanjskih žrtava 1995. 1, 10000 Zagreb; Biserka Horvatić, Donje Selo 2, 44317 Osekovo</derivirana_varijabla>
  </DomainObject.Predmet.StrankaFormatedWithAdress>
  <DomainObject.Predmet.StrankaFormatedWithAdressOIB>
    <izvorni_sadrzaj> FINA Regionalni centar Zagreb, OIB 85821130368, Trg svibanjskih žrtava 1995. 1, 10000 Zagreb; Biserka Horvatić, OIB 21818232716, Donje Selo 2, 44317 Osekovo</izvorni_sadrzaj>
    <derivirana_varijabla naziv="DomainObject.Predmet.StrankaFormatedWithAdressOIB_1"> FINA Regionalni centar Zagreb, OIB 85821130368, Trg svibanjskih žrtava 1995. 1, 10000 Zagreb; Biserka Horvatić, OIB 21818232716, Donje Selo 2, 44317 Osekovo</derivirana_varijabla>
  </DomainObject.Predmet.StrankaFormatedWithAdressOIB>
  <DomainObject.Predmet.StrankaWithAdress>
    <izvorni_sadrzaj>FINA Regionalni centar Zagreb Trg svibanjskih žrtava 1995. 1,10000 Zagreb,Biserka Horvatić Donje Selo 2,44317 Osekovo</izvorni_sadrzaj>
    <derivirana_varijabla naziv="DomainObject.Predmet.StrankaWithAdress_1">FINA Regionalni centar Zagreb Trg svibanjskih žrtava 1995. 1,10000 Zagreb,Biserka Horvatić Donje Selo 2,44317 Osekovo</derivirana_varijabla>
  </DomainObject.Predmet.StrankaWithAdress>
  <DomainObject.Predmet.StrankaWithAdressOIB>
    <izvorni_sadrzaj>FINA Regionalni centar Zagreb, OIB 85821130368, Trg svibanjskih žrtava 1995. 1,10000 Zagreb,Biserka Horvatić, OIB 21818232716, Donje Selo 2,44317 Osekovo</izvorni_sadrzaj>
    <derivirana_varijabla naziv="DomainObject.Predmet.StrankaWithAdressOIB_1">FINA Regionalni centar Zagreb, OIB 85821130368, Trg svibanjskih žrtava 1995. 1,10000 Zagreb,Biserka Horvatić, OIB 21818232716, Donje Selo 2,44317 Osekovo</derivirana_varijabla>
  </DomainObject.Predmet.StrankaWithAdressOIB>
  <DomainObject.Predmet.StrankaNazivFormated>
    <izvorni_sadrzaj>FINA Regionalni centar Zagreb,Biserka Horvatić</izvorni_sadrzaj>
    <derivirana_varijabla naziv="DomainObject.Predmet.StrankaNazivFormated_1">FINA Regionalni centar Zagreb,Biserka Horvatić</derivirana_varijabla>
  </DomainObject.Predmet.StrankaNazivFormated>
  <DomainObject.Predmet.StrankaNazivFormatedOIB>
    <izvorni_sadrzaj>FINA Regionalni centar Zagreb, OIB 85821130368,Biserka Horvatić, OIB 21818232716</izvorni_sadrzaj>
    <derivirana_varijabla naziv="DomainObject.Predmet.StrankaNazivFormatedOIB_1">FINA Regionalni centar Zagreb, OIB 85821130368,Biserka Horvatić, OIB 21818232716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Biserka Horvatić</item>
    </izvorni_sadrzaj>
    <derivirana_varijabla naziv="DomainObject.Predmet.StrankaListFormated_1">
      <item>FINA Regionalni centar Zagreb</item>
      <item>Biserka Horvatić</item>
    </derivirana_varijabla>
  </DomainObject.Predmet.StrankaListFormated>
  <DomainObject.Predmet.StrankaListFormatedOIB>
    <izvorni_sadrzaj>
      <item>FINA Regionalni centar Zagreb, OIB 85821130368</item>
      <item>Biserka Horvatić, OIB 21818232716</item>
    </izvorni_sadrzaj>
    <derivirana_varijabla naziv="DomainObject.Predmet.StrankaListFormatedOIB_1">
      <item>FINA Regionalni centar Zagreb, OIB 85821130368</item>
      <item>Biserka Horvatić, OIB 21818232716</item>
    </derivirana_varijabla>
  </DomainObject.Predmet.StrankaListFormatedOIB>
  <DomainObject.Predmet.StrankaListFormatedWithAdress>
    <izvorni_sadrzaj>
      <item>FINA Regionalni centar Zagreb, Trg svibanjskih žrtava 1995. 1, 10000 Zagreb</item>
      <item>Biserka Horvatić, Donje Selo 2, 44317 Osekovo</item>
    </izvorni_sadrzaj>
    <derivirana_varijabla naziv="DomainObject.Predmet.StrankaListFormatedWithAdress_1">
      <item>FINA Regionalni centar Zagreb, Trg svibanjskih žrtava 1995. 1, 10000 Zagreb</item>
      <item>Biserka Horvatić, Donje Selo 2, 44317 Osekovo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Biserka Horvatić, OIB 21818232716, Donje Selo 2, 44317 Osekovo</item>
    </izvorni_sadrzaj>
    <derivirana_varijabla naziv="DomainObject.Predmet.StrankaListFormatedWithAdressOIB_1">
      <item>FINA Regionalni centar Zagreb, OIB 85821130368, Trg svibanjskih žrtava 1995. 1, 10000 Zagreb</item>
      <item>Biserka Horvatić, OIB 21818232716, Donje Selo 2, 44317 Osekovo</item>
    </derivirana_varijabla>
  </DomainObject.Predmet.StrankaListFormatedWithAdressOIB>
  <DomainObject.Predmet.StrankaListNazivFormated>
    <izvorni_sadrzaj>
      <item>FINA Regionalni centar Zagreb</item>
      <item>Biserka Horvatić</item>
    </izvorni_sadrzaj>
    <derivirana_varijabla naziv="DomainObject.Predmet.StrankaListNazivFormated_1">
      <item>FINA Regionalni centar Zagreb</item>
      <item>Biserka Horvatić</item>
    </derivirana_varijabla>
  </DomainObject.Predmet.StrankaListNazivFormated>
  <DomainObject.Predmet.StrankaListNazivFormatedOIB>
    <izvorni_sadrzaj>
      <item>FINA Regionalni centar Zagreb, OIB 85821130368</item>
      <item>Biserka Horvatić, OIB 21818232716</item>
    </izvorni_sadrzaj>
    <derivirana_varijabla naziv="DomainObject.Predmet.StrankaListNazivFormatedOIB_1">
      <item>FINA Regionalni centar Zagreb, OIB 85821130368</item>
      <item>Biserka Horvatić, OIB 21818232716</item>
    </derivirana_varijabla>
  </DomainObject.Predmet.StrankaListNazivFormatedOIB>
  <DomainObject.Predmet.ProtuStrankaListFormated>
    <izvorni_sadrzaj>
      <item>KROJAČKA RADNJA BIBA j.d.o.o.</item>
    </izvorni_sadrzaj>
    <derivirana_varijabla naziv="DomainObject.Predmet.ProtuStrankaListFormated_1">
      <item>KROJAČKA RADNJA BIBA j.d.o.o.</item>
    </derivirana_varijabla>
  </DomainObject.Predmet.ProtuStrankaListFormated>
  <DomainObject.Predmet.ProtuStrankaListFormatedOIB>
    <izvorni_sadrzaj>
      <item>KROJAČKA RADNJA BIBA j.d.o.o., OIB 28831199467</item>
    </izvorni_sadrzaj>
    <derivirana_varijabla naziv="DomainObject.Predmet.ProtuStrankaListFormatedOIB_1">
      <item>KROJAČKA RADNJA BIBA j.d.o.o., OIB 28831199467</item>
    </derivirana_varijabla>
  </DomainObject.Predmet.ProtuStrankaListFormatedOIB>
  <DomainObject.Predmet.ProtuStrankaListFormatedWithAdress>
    <izvorni_sadrzaj>
      <item>KROJAČKA RADNJA BIBA j.d.o.o., Ulica Donje selo 2, 44317 Osekovo</item>
    </izvorni_sadrzaj>
    <derivirana_varijabla naziv="DomainObject.Predmet.ProtuStrankaListFormatedWithAdress_1">
      <item>KROJAČKA RADNJA BIBA j.d.o.o., Ulica Donje selo 2, 44317 Osekovo</item>
    </derivirana_varijabla>
  </DomainObject.Predmet.ProtuStrankaListFormatedWithAdress>
  <DomainObject.Predmet.ProtuStrankaListFormatedWithAdressOIB>
    <izvorni_sadrzaj>
      <item>KROJAČKA RADNJA BIBA j.d.o.o., OIB 28831199467, Ulica Donje selo 2, 44317 Osekovo</item>
    </izvorni_sadrzaj>
    <derivirana_varijabla naziv="DomainObject.Predmet.ProtuStrankaListFormatedWithAdressOIB_1">
      <item>KROJAČKA RADNJA BIBA j.d.o.o., OIB 28831199467, Ulica Donje selo 2, 44317 Osekovo</item>
    </derivirana_varijabla>
  </DomainObject.Predmet.ProtuStrankaListFormatedWithAdressOIB>
  <DomainObject.Predmet.ProtuStrankaListNazivFormated>
    <izvorni_sadrzaj>
      <item>KROJAČKA RADNJA BIBA j.d.o.o.</item>
    </izvorni_sadrzaj>
    <derivirana_varijabla naziv="DomainObject.Predmet.ProtuStrankaListNazivFormated_1">
      <item>KROJAČKA RADNJA BIBA j.d.o.o.</item>
    </derivirana_varijabla>
  </DomainObject.Predmet.ProtuStrankaListNazivFormated>
  <DomainObject.Predmet.ProtuStrankaListNazivFormatedOIB>
    <izvorni_sadrzaj>
      <item>KROJAČKA RADNJA BIBA j.d.o.o., OIB 28831199467</item>
    </izvorni_sadrzaj>
    <derivirana_varijabla naziv="DomainObject.Predmet.ProtuStrankaListNazivFormatedOIB_1">
      <item>KROJAČKA RADNJA BIBA j.d.o.o., OIB 28831199467</item>
    </derivirana_varijabla>
  </DomainObject.Predmet.ProtuStrankaListNazivFormatedOIB>
  <DomainObject.Predmet.OstaliListFormated>
    <izvorni_sadrzaj>
      <item>FINA</item>
      <item>Biserka Horvatić</item>
      <item>PRIVREDNA BANKA ZAGREB - DIONIČKO DRUŠTVO</item>
      <item>RH MUP</item>
    </izvorni_sadrzaj>
    <derivirana_varijabla naziv="DomainObject.Predmet.OstaliListFormated_1">
      <item>FINA</item>
      <item>Biserka Horvatić</item>
      <item>PRIVREDNA BANKA ZAGREB - DIONIČKO DRUŠTVO</item>
      <item>RH MUP</item>
    </derivirana_varijabla>
  </DomainObject.Predmet.OstaliListFormated>
  <DomainObject.Predmet.OstaliListFormatedOIB>
    <izvorni_sadrzaj>
      <item>FINA, OIB 85821130368</item>
      <item>Biserka Horvatić, OIB 21818232716</item>
      <item>PRIVREDNA BANKA ZAGREB - DIONIČKO DRUŠTVO, OIB 02535697732</item>
      <item>RH MUP</item>
    </izvorni_sadrzaj>
    <derivirana_varijabla naziv="DomainObject.Predmet.OstaliListFormatedOIB_1">
      <item>FINA, OIB 85821130368</item>
      <item>Biserka Horvatić, OIB 21818232716</item>
      <item>PRIVREDNA BANKA ZAGREB - DIONIČKO DRUŠTVO, OIB 02535697732</item>
      <item>RH MUP</item>
    </derivirana_varijabla>
  </DomainObject.Predmet.OstaliListFormatedOIB>
  <DomainObject.Predmet.OstaliListFormatedWithAdress>
    <izvorni_sadrzaj>
      <item>FINA, Ul. grada Vukovara 70, 10000 Zagreb</item>
      <item>Biserka Horvatić, Donje Selo 2, 44317 Osekovo</item>
      <item>PRIVREDNA BANKA ZAGREB - DIONIČKO DRUŠTVO, Radnička cesta 50, 10000 Zagreb</item>
      <item>RH MUP, Heinzelova 98, 10000 Zagreb</item>
    </izvorni_sadrzaj>
    <derivirana_varijabla naziv="DomainObject.Predmet.OstaliListFormatedWithAdress_1">
      <item>FINA, Ul. grada Vukovara 70, 10000 Zagreb</item>
      <item>Biserka Horvatić, Donje Selo 2, 44317 Osekovo</item>
      <item>PRIVREDNA BANKA ZAGREB - DIONIČKO DRUŠTVO, Radnička cesta 50, 10000 Zagreb</item>
      <item>RH MUP, Heinzelova 98, 10000 Zagreb</item>
    </derivirana_varijabla>
  </DomainObject.Predmet.OstaliListFormatedWithAdress>
  <DomainObject.Predmet.OstaliListFormatedWithAdressOIB>
    <izvorni_sadrzaj>
      <item>FINA, OIB 85821130368, Ul. grada Vukovara 70, 10000 Zagreb</item>
      <item>Biserka Horvatić, OIB 21818232716, Donje Selo 2, 44317 Osekovo</item>
      <item>PRIVREDNA BANKA ZAGREB - DIONIČKO DRUŠTVO, OIB 02535697732, Radnička cesta 50, 10000 Zagreb</item>
      <item>RH MUP, Heinzelova 98, 10000 Zagreb</item>
    </izvorni_sadrzaj>
    <derivirana_varijabla naziv="DomainObject.Predmet.OstaliListFormatedWithAdressOIB_1">
      <item>FINA, OIB 85821130368, Ul. grada Vukovara 70, 10000 Zagreb</item>
      <item>Biserka Horvatić, OIB 21818232716, Donje Selo 2, 44317 Osekovo</item>
      <item>PRIVREDNA BANKA ZAGREB - DIONIČKO DRUŠTVO, OIB 02535697732, Radnička cesta 50, 10000 Zagreb</item>
      <item>RH MUP, Heinzelova 98, 10000 Zagreb</item>
    </derivirana_varijabla>
  </DomainObject.Predmet.OstaliListFormatedWithAdressOIB>
  <DomainObject.Predmet.OstaliListNazivFormated>
    <izvorni_sadrzaj>
      <item>FINA</item>
      <item>Biserka Horvatić</item>
      <item>PRIVREDNA BANKA ZAGREB - DIONIČKO DRUŠTVO</item>
      <item>RH MUP</item>
    </izvorni_sadrzaj>
    <derivirana_varijabla naziv="DomainObject.Predmet.OstaliListNazivFormated_1">
      <item>FINA</item>
      <item>Biserka Horvatić</item>
      <item>PRIVREDNA BANKA ZAGREB - DIONIČKO DRUŠTVO</item>
      <item>RH MUP</item>
    </derivirana_varijabla>
  </DomainObject.Predmet.OstaliListNazivFormated>
  <DomainObject.Predmet.OstaliListNazivFormatedOIB>
    <izvorni_sadrzaj>
      <item>FINA, OIB 85821130368</item>
      <item>Biserka Horvatić, OIB 21818232716</item>
      <item>PRIVREDNA BANKA ZAGREB - DIONIČKO DRUŠTVO, OIB 02535697732</item>
      <item>RH MUP</item>
    </izvorni_sadrzaj>
    <derivirana_varijabla naziv="DomainObject.Predmet.OstaliListNazivFormatedOIB_1">
      <item>FINA, OIB 85821130368</item>
      <item>Biserka Horvatić, OIB 21818232716</item>
      <item>PRIVREDNA BANKA ZAGREB - DIONIČKO DRUŠTVO, OIB 02535697732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KROJAČKA RADNJA BIBA j.d.o.o.</izvorni_sadrzaj>
    <derivirana_varijabla naziv="DomainObject.Predmet.ProtustrankaIDrugi_1">KROJAČKA RADNJA BIBA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KROJAČKA RADNJA BIBA j.d.o.o., OIB 28831199467, Ulica Donje selo 2, 44317 Osekovo</izvorni_sadrzaj>
    <derivirana_varijabla naziv="DomainObject.Predmet.ProtustrankaIDrugiAdressOIB_1">KROJAČKA RADNJA BIBA j.d.o.o., OIB 28831199467, Ulica Donje selo 2, 44317 Osekovo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KROJAČKA RADNJA BIBA j.d.o.o.</item>
      <item>FINA</item>
      <item>Biserka Horvatić</item>
      <item>PRIVREDNA BANKA ZAGREB - DIONIČKO DRUŠTVO</item>
      <item>Biserka Horvatić</item>
      <item>RH MUP</item>
    </izvorni_sadrzaj>
    <derivirana_varijabla naziv="DomainObject.Predmet.SudioniciListNaziv_1">
      <item>FINA Regionalni centar Zagreb</item>
      <item>KROJAČKA RADNJA BIBA j.d.o.o.</item>
      <item>FINA</item>
      <item>Biserka Horvatić</item>
      <item>PRIVREDNA BANKA ZAGREB - DIONIČKO DRUŠTVO</item>
      <item>Biserka Horvatić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KROJAČKA RADNJA BIBA j.d.o.o., OIB 28831199467, Ulica Donje selo 2,44317 Osekovo</item>
      <item>FINA, OIB 85821130368, Ul. grada Vukovara 70,10000 Zagreb</item>
      <item>Biserka Horvatić, OIB 21818232716, Donje Selo 2,44317 Osekovo</item>
      <item>PRIVREDNA BANKA ZAGREB - DIONIČKO DRUŠTVO, OIB 02535697732, Radnička cesta 50,10000 Zagreb</item>
      <item>Biserka Horvatić, OIB 21818232716, Donje Selo 2,44317 Osekovo</item>
      <item>RH MUP, Heinzelova 98,10000 Zagreb</item>
    </izvorni_sadrzaj>
    <derivirana_varijabla naziv="DomainObject.Predmet.SudioniciListAdressOIB_1">
      <item>FINA Regionalni centar Zagreb, OIB 85821130368, Trg svibanjskih žrtava 1995. 1,10000 Zagreb</item>
      <item>KROJAČKA RADNJA BIBA j.d.o.o., OIB 28831199467, Ulica Donje selo 2,44317 Osekovo</item>
      <item>FINA, OIB 85821130368, Ul. grada Vukovara 70,10000 Zagreb</item>
      <item>Biserka Horvatić, OIB 21818232716, Donje Selo 2,44317 Osekovo</item>
      <item>PRIVREDNA BANKA ZAGREB - DIONIČKO DRUŠTVO, OIB 02535697732, Radnička cesta 50,10000 Zagreb</item>
      <item>Biserka Horvatić, OIB 21818232716, Donje Selo 2,44317 Osekovo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28831199467</item>
      <item>, OIB 85821130368</item>
      <item>, OIB 21818232716</item>
      <item>, OIB 02535697732</item>
      <item>, OIB 21818232716</item>
      <item>, OIB null</item>
    </izvorni_sadrzaj>
    <derivirana_varijabla naziv="DomainObject.Predmet.SudioniciListNazivOIB_1">
      <item>, OIB 85821130368</item>
      <item>, OIB 28831199467</item>
      <item>, OIB 85821130368</item>
      <item>, OIB 21818232716</item>
      <item>, OIB 02535697732</item>
      <item>, OIB 21818232716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777</properties:Words>
  <properties:Characters>4324</properties:Characters>
  <properties:Lines>95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2017-09-25T11:49:00Z</dcterms:created>
  <dc:creator>Nikola Ribarić</dc:creator>
  <cp:lastModifiedBy>Jadranka Zelić</cp:lastModifiedBy>
  <cp:lastPrinted>2017-09-26T09:16:00Z</cp:lastPrinted>
  <dcterms:modified xmlns:xsi="http://www.w3.org/2001/XMLSchema-instance" xsi:type="dcterms:W3CDTF">2017-09-26T09:16:00Z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