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3ddd95" w14:paraId="33ddd95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BC13B3">
        <w:t>MILIĆ PROMET jednostavno društvo s ograničenom odgovornošću za trgovinu i ugostiteljstvo, Zagreb, Savska 142, MBS: 081023347, OIB: 01977468765</w:t>
      </w:r>
      <w:r w:rsidR="00DB1A9C">
        <w:t xml:space="preserve">, </w:t>
      </w:r>
      <w:r>
        <w:t xml:space="preserve"> temeljem članka 430. Stečajnog zakon</w:t>
      </w:r>
      <w:r w:rsidR="00BC13B3">
        <w:t>a (NN 71/15, dalje: SZ), dana 22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BC13B3">
        <w:t>MILIĆ PROMET jednostavno društvo s ograničenom odgovornošću za trgovinu i ugostiteljstvo, Zagreb, Savska 142, MBS: 081023347, OIB: 01977468765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BC13B3">
        <w:t>104.280,04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BC13B3">
        <w:t>Ivan Milić, OIB: 14376741963, Zagreb, Maksimirsko naselje II. 3,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C13B3">
        <w:t>396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BC13B3" w:rsidP="00450386" w:rsidR="00450386">
      <w:pPr>
        <w:ind w:left="708"/>
        <w:jc w:val="center"/>
      </w:pPr>
      <w:r>
        <w:t>U Osijeku  22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BC13B3" w:rsidP="00DB1A9C" w:rsidR="00450386">
      <w:pPr>
        <w:numPr>
          <w:ilvl w:val="0"/>
          <w:numId w:val="7"/>
        </w:numPr>
      </w:pPr>
      <w:r>
        <w:t>kal. 21</w:t>
      </w:r>
      <w:r w:rsidR="00AA368A">
        <w:t>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BC13B3">
      <w:t>St-396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AE1029"/>
    <w:rsid w:val="00B04D66"/>
    <w:rsid w:val="00B06363"/>
    <w:rsid w:val="00B6125C"/>
    <w:rsid w:val="00BC13B3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MILIĆ PROMET jednostavno društvo s ograničenom odgovornošću za trgovinu i ugostiteljstvo</izvorni_sadrzaj>
    <derivirana_varijabla naziv="DomainObject.Predmet.ProtustrankaFormated_1">  MILIĆ PROMET jednostavno društvo s ograničenom odgovornošću za trgovinu i ugostiteljstvo</derivirana_varijabla>
  </DomainObject.Predmet.ProtustrankaFormated>
  <DomainObject.Predmet.ProtustrankaFormatedOIB>
    <izvorni_sadrzaj>  MILIĆ PROMET jednostavno društvo s ograničenom odgovornošću za trgovinu i ugostiteljstvo, OIB 01977468765</izvorni_sadrzaj>
    <derivirana_varijabla naziv="DomainObject.Predmet.ProtustrankaFormatedOIB_1">  MILIĆ PROMET jednostavno društvo s ograničenom odgovornošću za trgovinu i ugostiteljstvo, OIB 01977468765</derivirana_varijabla>
  </DomainObject.Predmet.ProtustrankaFormatedOIB>
  <DomainObject.Predmet.ProtustrankaFormatedWithAdress>
    <izvorni_sadrzaj> MILIĆ PROMET jednostavno društvo s ograničenom odgovornošću za trgovinu i ugostiteljstvo, Savska 142, 10000 Zagreb</izvorni_sadrzaj>
    <derivirana_varijabla naziv="DomainObject.Predmet.ProtustrankaFormatedWithAdress_1"> MILIĆ PROMET jednostavno društvo s ograničenom odgovornošću za trgovinu i ugostiteljstvo, Savska 142, 10000 Zagreb</derivirana_varijabla>
  </DomainObject.Predmet.ProtustrankaFormatedWithAdress>
  <DomainObject.Predmet.ProtustrankaFormatedWithAdressOIB>
    <izvorni_sadrzaj> MILIĆ PROMET jednostavno društvo s ograničenom odgovornošću za trgovinu i ugostiteljstvo, OIB 01977468765, Savska 142, 10000 Zagreb</izvorni_sadrzaj>
    <derivirana_varijabla naziv="DomainObject.Predmet.ProtustrankaFormatedWithAdressOIB_1"> MILIĆ PROMET jednostavno društvo s ograničenom odgovornošću za trgovinu i ugostiteljstvo, OIB 01977468765, Savska 142, 10000 Zagreb</derivirana_varijabla>
  </DomainObject.Predmet.ProtustrankaFormatedWithAdressOIB>
  <DomainObject.Predmet.ProtustrankaWithAdress>
    <izvorni_sadrzaj>MILIĆ PROMET jednostavno društvo s ograničenom odgovornošću za trgovinu i ugostiteljstvo Savska 142, 10000 Zagreb</izvorni_sadrzaj>
    <derivirana_varijabla naziv="DomainObject.Predmet.ProtustrankaWithAdress_1">MILIĆ PROMET jednostavno društvo s ograničenom odgovornošću za trgovinu i ugostiteljstvo Savska 142, 10000 Zagreb</derivirana_varijabla>
  </DomainObject.Predmet.ProtustrankaWithAdress>
  <DomainObject.Predmet.ProtustrankaWithAdressOIB>
    <izvorni_sadrzaj>MILIĆ PROMET jednostavno društvo s ograničenom odgovornošću za trgovinu i ugostiteljstvo, OIB 01977468765, Savska 142, 10000 Zagreb</izvorni_sadrzaj>
    <derivirana_varijabla naziv="DomainObject.Predmet.ProtustrankaWithAdressOIB_1">MILIĆ PROMET jednostavno društvo s ograničenom odgovornošću za trgovinu i ugostiteljstvo, OIB 01977468765, Savska 142, 10000 Zagreb</derivirana_varijabla>
  </DomainObject.Predmet.ProtustrankaWithAdressOIB>
  <DomainObject.Predmet.ProtustrankaNazivFormated>
    <izvorni_sadrzaj>MILIĆ PROMET jednostavno društvo s ograničenom odgovornošću za trgovinu i ugostiteljstvo</izvorni_sadrzaj>
    <derivirana_varijabla naziv="DomainObject.Predmet.ProtustrankaNazivFormated_1">MILIĆ PROMET jednostavno društvo s ograničenom odgovornošću za trgovinu i ugostiteljstvo</derivirana_varijabla>
  </DomainObject.Predmet.ProtustrankaNazivFormated>
  <DomainObject.Predmet.ProtustrankaNazivFormatedOIB>
    <izvorni_sadrzaj>MILIĆ PROMET jednostavno društvo s ograničenom odgovornošću za trgovinu i ugostiteljstvo, OIB 01977468765</izvorni_sadrzaj>
    <derivirana_varijabla naziv="DomainObject.Predmet.ProtustrankaNazivFormatedOIB_1">MILIĆ PROMET jednostavno društvo s ograničenom odgovornošću za trgovinu i ugostiteljstvo, OIB 01977468765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MILIĆ PROMET jednostavno društvo s ograničenom odgovornošću za trgovinu i ugostiteljstvo</item>
    </izvorni_sadrzaj>
    <derivirana_varijabla naziv="DomainObject.Predmet.ProtuStrankaListFormated_1">
      <item>MILIĆ PROMET jednostavno društvo s ograničenom odgovornošću za trgovinu i ugostiteljstvo</item>
    </derivirana_varijabla>
  </DomainObject.Predmet.ProtuStrankaListFormated>
  <DomainObject.Predmet.ProtuStrankaListFormatedOIB>
    <izvorni_sadrzaj>
      <item>MILIĆ PROMET jednostavno društvo s ograničenom odgovornošću za trgovinu i ugostiteljstvo, OIB 01977468765</item>
    </izvorni_sadrzaj>
    <derivirana_varijabla naziv="DomainObject.Predmet.ProtuStrankaListFormatedOIB_1">
      <item>MILIĆ PROMET jednostavno društvo s ograničenom odgovornošću za trgovinu i ugostiteljstvo, OIB 01977468765</item>
    </derivirana_varijabla>
  </DomainObject.Predmet.ProtuStrankaListFormatedOIB>
  <DomainObject.Predmet.ProtuStrankaListFormatedWithAdress>
    <izvorni_sadrzaj>
      <item>MILIĆ PROMET jednostavno društvo s ograničenom odgovornošću za trgovinu i ugostiteljstvo, Savska 142, 10000 Zagreb</item>
    </izvorni_sadrzaj>
    <derivirana_varijabla naziv="DomainObject.Predmet.ProtuStrankaListFormatedWithAdress_1">
      <item>MILIĆ PROMET jednostavno društvo s ograničenom odgovornošću za trgovinu i ugostiteljstvo, Savska 142, 10000 Zagreb</item>
    </derivirana_varijabla>
  </DomainObject.Predmet.ProtuStrankaListFormatedWithAdress>
  <DomainObject.Predmet.ProtuStrankaListFormatedWithAdressOIB>
    <izvorni_sadrzaj>
      <item>MILIĆ PROMET jednostavno društvo s ograničenom odgovornošću za trgovinu i ugostiteljstvo, OIB 01977468765, Savska 142, 10000 Zagreb</item>
    </izvorni_sadrzaj>
    <derivirana_varijabla naziv="DomainObject.Predmet.ProtuStrankaListFormatedWithAdressOIB_1">
      <item>MILIĆ PROMET jednostavno društvo s ograničenom odgovornošću za trgovinu i ugostiteljstvo, OIB 01977468765, Savska 142, 10000 Zagreb</item>
    </derivirana_varijabla>
  </DomainObject.Predmet.ProtuStrankaListFormatedWithAdressOIB>
  <DomainObject.Predmet.ProtuStrankaListNazivFormated>
    <izvorni_sadrzaj>
      <item>MILIĆ PROMET jednostavno društvo s ograničenom odgovornošću za trgovinu i ugostiteljstvo</item>
    </izvorni_sadrzaj>
    <derivirana_varijabla naziv="DomainObject.Predmet.ProtuStrankaListNazivFormated_1">
      <item>MILIĆ PROMET jednostavno društvo s ograničenom odgovornošću za trgovinu i ugostiteljstvo</item>
    </derivirana_varijabla>
  </DomainObject.Predmet.ProtuStrankaListNazivFormated>
  <DomainObject.Predmet.ProtuStrankaListNazivFormatedOIB>
    <izvorni_sadrzaj>
      <item>MILIĆ PROMET jednostavno društvo s ograničenom odgovornošću za trgovinu i ugostiteljstvo, OIB 01977468765</item>
    </izvorni_sadrzaj>
    <derivirana_varijabla naziv="DomainObject.Predmet.ProtuStrankaListNazivFormatedOIB_1">
      <item>MILIĆ PROMET jednostavno društvo s ograničenom odgovornošću za trgovinu i ugostiteljstvo, OIB 01977468765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MILIĆ PROMET jednostavno društvo s ograničenom odgovornošću za trgovinu i ugostiteljstvo</izvorni_sadrzaj>
    <derivirana_varijabla naziv="DomainObject.Predmet.ProtustrankaIDrugi_1">MILIĆ PROMET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MILIĆ PROMET jednostavno društvo s ograničenom odgovornošću za trgovinu i ugostiteljstvo, OIB 01977468765, Savska 142, 10000 Zagreb</izvorni_sadrzaj>
    <derivirana_varijabla naziv="DomainObject.Predmet.ProtustrankaIDrugiAdressOIB_1">MILIĆ PROMET jednostavno društvo s ograničenom odgovornošću za trgovinu i ugostiteljstvo, OIB 01977468765, Savska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MILIĆ PROMET jednostavno društvo s ograničenom odgovornošću za trgovinu i ugostiteljstvo</item>
      <item>FINA Regionalni centar Zagreb</item>
    </izvorni_sadrzaj>
    <derivirana_varijabla naziv="DomainObject.Predmet.SudioniciListNaziv_1">
      <item>MILIĆ PROMET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MILIĆ PROMET jednostavno društvo s ograničenom odgovornošću za trgovinu i ugostiteljstvo, OIB 01977468765, Savska 142,10000 Zagreb</item>
      <item>FINA Regionalni centar Zagreb, OIB 85821130368, Trg svibanjskih žrtava 1995. 1,10000 Zagreb</item>
    </izvorni_sadrzaj>
    <derivirana_varijabla naziv="DomainObject.Predmet.SudioniciListAdressOIB_1">
      <item>MILIĆ PROMET jednostavno društvo s ograničenom odgovornošću za trgovinu i ugostiteljstvo, OIB 01977468765, Savska 142,10000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01977468765</item>
      <item>, OIB 85821130368</item>
    </izvorni_sadrzaj>
    <derivirana_varijabla naziv="DomainObject.Predmet.SudioniciListNazivOIB_1">
      <item>, OIB 01977468765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0ED29-B44D-4ADB-88B7-A0487CDBA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2210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2018-05-22T06:47:00Z</dcterms:created>
  <dc:creator>Snježana Andrijanić</dc:creator>
  <cp:lastModifiedBy>Gordana Harc</cp:lastModifiedBy>
  <cp:lastPrinted>2018-05-22T06:46:00Z</cp:lastPrinted>
  <dcterms:modified xmlns:xsi="http://www.w3.org/2001/XMLSchema-instance" xsi:type="dcterms:W3CDTF">2018-05-22T06:48:00Z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- 396-18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