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d3515" w14:paraId="4fd3515" w:rsidRDefault="0045148F" w:rsidP="005F6F1A" w:rsidR="005F6F1A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F6F1A">
        <w:t>Poslovni broj 3</w:t>
      </w:r>
      <w:r>
        <w:t xml:space="preserve"> </w:t>
      </w:r>
      <w:r w:rsidR="005F6F1A" w:rsidRPr="008C3132">
        <w:t>St-</w:t>
      </w:r>
      <w:r>
        <w:t>883/2016-10</w:t>
      </w:r>
    </w:p>
    <w:p w:rsidRDefault="005F6F1A" w:rsidP="005F6F1A" w:rsidR="005F6F1A" w:rsidRPr="008C3132">
      <w:pPr>
        <w:jc w:val="center"/>
      </w:pPr>
    </w:p>
    <w:p w:rsidRDefault="005F6F1A" w:rsidP="005F6F1A" w:rsidR="005F6F1A">
      <w:pPr>
        <w:ind w:firstLine="708"/>
      </w:pPr>
    </w:p>
    <w:p w:rsidRDefault="005F6F1A" w:rsidP="005F6F1A" w:rsidR="005F6F1A" w:rsidRPr="008C3132">
      <w:pPr>
        <w:ind w:firstLine="708"/>
      </w:pPr>
      <w:r w:rsidRPr="008C3132">
        <w:t>REPUBLIKA HRVATSKA</w:t>
      </w:r>
    </w:p>
    <w:p w:rsidRDefault="005F6F1A" w:rsidP="005F6F1A" w:rsidR="005F6F1A">
      <w:pPr>
        <w:ind w:firstLine="708"/>
      </w:pPr>
      <w:r w:rsidRPr="008C3132">
        <w:t>TRGOVAČKI SUD U ZADRU</w:t>
      </w:r>
    </w:p>
    <w:p w:rsidRDefault="005F6F1A" w:rsidP="005F6F1A" w:rsidR="005F6F1A">
      <w:pPr>
        <w:ind w:firstLine="708"/>
      </w:pPr>
      <w:r>
        <w:t>Zadar, Dr. Franje Tuđmana 35</w:t>
      </w:r>
    </w:p>
    <w:p w:rsidRDefault="005F6F1A" w:rsidP="005F6F1A" w:rsidR="005F6F1A"/>
    <w:p w:rsidRDefault="005F6F1A" w:rsidP="005F6F1A" w:rsidR="005F6F1A"/>
    <w:p w:rsidRDefault="005F6F1A" w:rsidP="005F6F1A" w:rsidR="005F6F1A" w:rsidRPr="008C3132">
      <w:pPr>
        <w:jc w:val="center"/>
      </w:pPr>
      <w:r>
        <w:t xml:space="preserve">U  I M E  R E P U B L I K E  H R V A T S K E </w:t>
      </w:r>
    </w:p>
    <w:p w:rsidRDefault="005F6F1A" w:rsidP="005F6F1A" w:rsidR="005F6F1A" w:rsidRPr="008C3132">
      <w:pPr>
        <w:jc w:val="both"/>
      </w:pPr>
    </w:p>
    <w:p w:rsidRDefault="005F6F1A" w:rsidP="005F6F1A" w:rsidR="005F6F1A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5F6F1A" w:rsidP="005F6F1A" w:rsidR="005F6F1A" w:rsidRPr="008C3132"/>
    <w:p w:rsidRDefault="005F6F1A" w:rsidP="005F6F1A" w:rsidR="0045148F">
      <w:pPr>
        <w:ind w:firstLine="705"/>
        <w:jc w:val="both"/>
      </w:pPr>
      <w:r>
        <w:t>Trgovački sud u Zadru, OIB: 39670464653, po sutkinji</w:t>
      </w:r>
      <w:r w:rsidRPr="008C3132">
        <w:t xml:space="preserve"> </w:t>
      </w:r>
      <w:r>
        <w:t>Tini Grgas</w:t>
      </w:r>
      <w:r w:rsidRPr="008C3132">
        <w:t>,</w:t>
      </w:r>
      <w:r w:rsidR="0045148F">
        <w:t xml:space="preserve"> </w:t>
      </w:r>
      <w:r>
        <w:t xml:space="preserve">povodom </w:t>
      </w:r>
      <w:r w:rsidR="0045148F">
        <w:t xml:space="preserve">prijedloga </w:t>
      </w:r>
      <w:r>
        <w:t xml:space="preserve">Financijske agencije, Regionalnog centra Splita, Podružnice Zadar, Ivana Danila 4, Zadar od </w:t>
      </w:r>
      <w:r w:rsidR="0045148F">
        <w:t>21. lipnja 2016. za otvaranje stečajnoga postupka nad dužnikom PAPE &amp; SONS d.o.o. sa sjedištem u Zagrebu (Grad Zagreb), Božidarovićeva</w:t>
      </w:r>
      <w:r w:rsidR="00F41E7E">
        <w:t xml:space="preserve"> 13, OIB: 88350232752, zastupano</w:t>
      </w:r>
      <w:r w:rsidR="0045148F">
        <w:t xml:space="preserve">m po direktoru Iliji Atajiću iz Slavonskog Broda, 13. rujna 2016. </w:t>
      </w:r>
    </w:p>
    <w:p w:rsidRDefault="005F6F1A" w:rsidP="0045148F" w:rsidR="005F6F1A">
      <w:pPr>
        <w:jc w:val="both"/>
      </w:pPr>
    </w:p>
    <w:p w:rsidRDefault="005F6F1A" w:rsidP="005F6F1A" w:rsidR="005F6F1A" w:rsidRPr="008C3132">
      <w:pPr>
        <w:jc w:val="center"/>
      </w:pPr>
      <w:r w:rsidRPr="008C3132">
        <w:t>r i j e š i o  j e</w:t>
      </w:r>
    </w:p>
    <w:p w:rsidRDefault="005F6F1A" w:rsidP="005F6F1A" w:rsidR="005F6F1A" w:rsidRPr="008C3132">
      <w:pPr>
        <w:jc w:val="center"/>
      </w:pPr>
    </w:p>
    <w:p w:rsidRDefault="005F6F1A" w:rsidP="005F6F1A" w:rsidR="005F6F1A">
      <w:pPr>
        <w:ind w:firstLine="705"/>
        <w:jc w:val="both"/>
      </w:pPr>
      <w:r>
        <w:t xml:space="preserve">I. Ovaj sud se oglašava mjesno nenadležnim za postupanje u ovoj pravnoj stvari. </w:t>
      </w:r>
    </w:p>
    <w:p w:rsidRDefault="005F6F1A" w:rsidP="005F6F1A" w:rsidR="005F6F1A">
      <w:pPr>
        <w:ind w:firstLine="705"/>
        <w:jc w:val="both"/>
      </w:pPr>
    </w:p>
    <w:p w:rsidRDefault="005F6F1A" w:rsidP="005F6F1A" w:rsidR="0045148F">
      <w:pPr>
        <w:ind w:firstLine="705"/>
        <w:jc w:val="both"/>
      </w:pPr>
      <w:r>
        <w:t>II. Nakon pravomoćnosti ovog rješenja, spis predmeta će se dostaviti stvarno i mjesn</w:t>
      </w:r>
      <w:r w:rsidR="0045148F">
        <w:t xml:space="preserve">o nadležnom Trgovačkom sudu u Zagrebu na čijem se području nalazi sjedište dužnika radi daljnjeg postupanja po istom. </w:t>
      </w:r>
    </w:p>
    <w:p w:rsidRDefault="005F6F1A" w:rsidP="005F6F1A" w:rsidR="005F6F1A" w:rsidRPr="002B5AAE">
      <w:pPr>
        <w:rPr>
          <w:b/>
        </w:rPr>
      </w:pPr>
    </w:p>
    <w:p w:rsidRDefault="005F6F1A" w:rsidP="005F6F1A" w:rsidR="005F6F1A" w:rsidRPr="002B5AAE">
      <w:pPr>
        <w:jc w:val="center"/>
      </w:pPr>
      <w:r w:rsidRPr="002B5AAE">
        <w:t>Obrazloženje</w:t>
      </w:r>
    </w:p>
    <w:p w:rsidRDefault="005F6F1A" w:rsidP="005F6F1A" w:rsidR="005F6F1A" w:rsidRPr="002B5AAE">
      <w:pPr>
        <w:jc w:val="center"/>
        <w:rPr>
          <w:b/>
        </w:rPr>
      </w:pPr>
    </w:p>
    <w:p w:rsidRDefault="005F6F1A" w:rsidP="0045148F" w:rsidR="0045148F">
      <w:pPr>
        <w:ind w:firstLine="720"/>
        <w:jc w:val="both"/>
      </w:pPr>
      <w:r>
        <w:t xml:space="preserve">Financijska agencija, Regionalni centar Split, Podružnica Zadar je </w:t>
      </w:r>
      <w:r w:rsidR="0045148F">
        <w:t xml:space="preserve">21. lipnja 2016. podnijela ovom sudu prijedlog za otvaranje stečajnoga postupka nad uvodno označenim dužnikom na temelju odredbe čl. 444. st. 2. </w:t>
      </w:r>
      <w:r>
        <w:t>Stečajnog zakona (Narodne novine broj 71/15, dalje u tekstu: SZ)</w:t>
      </w:r>
      <w:r w:rsidR="0045148F">
        <w:t xml:space="preserve"> navodeći da na dan 1. rujna 2015. </w:t>
      </w:r>
      <w:r w:rsidRPr="002B5AAE">
        <w:t xml:space="preserve">u Očevidniku redoslijeda osnova za plaćanje ima evidentirane neizvršene osnove za plaćanje u neprekinutom razdoblju od </w:t>
      </w:r>
      <w:r w:rsidR="0045148F">
        <w:t xml:space="preserve">322 </w:t>
      </w:r>
      <w:r w:rsidRPr="002B5AAE">
        <w:t>dan</w:t>
      </w:r>
      <w:r>
        <w:t>a</w:t>
      </w:r>
      <w:r w:rsidRPr="002B5AAE">
        <w:t xml:space="preserve"> u ukupnom iznosu od </w:t>
      </w:r>
      <w:r w:rsidR="0045148F">
        <w:t xml:space="preserve">47.315,14 kuna, da ima 184 zaposlenih te dva otvorena bankovna računa. </w:t>
      </w:r>
    </w:p>
    <w:p w:rsidRDefault="0045148F" w:rsidP="0045148F" w:rsidR="0045148F">
      <w:pPr>
        <w:ind w:firstLine="708"/>
        <w:jc w:val="both"/>
      </w:pPr>
      <w:r>
        <w:t xml:space="preserve">Rješenjem ovog suda poslovni broj gornji od 7. srpnja 2016., a povodom navedenog prijedloga Financijske agencije, pokrenut je prethodni postupak </w:t>
      </w:r>
      <w:r w:rsidR="00F41E7E">
        <w:t>te je</w:t>
      </w:r>
      <w:r>
        <w:t xml:space="preserve"> zakazano ročište radi utvrđivanja pretpostavki za otvaranje stečajnog postupka </w:t>
      </w:r>
      <w:r w:rsidR="00F41E7E">
        <w:t xml:space="preserve">nad dužnikom </w:t>
      </w:r>
      <w:r>
        <w:t xml:space="preserve">za dan 13. rujna 2016. </w:t>
      </w:r>
    </w:p>
    <w:p w:rsidRDefault="00F41E7E" w:rsidP="0045148F" w:rsidR="00161D5C">
      <w:pPr>
        <w:ind w:firstLine="708"/>
        <w:jc w:val="both"/>
      </w:pPr>
      <w:r>
        <w:t>Kako</w:t>
      </w:r>
      <w:r w:rsidR="0045148F">
        <w:t xml:space="preserve"> je uvidom u povratnicu za poziv za navedeno ročište </w:t>
      </w:r>
      <w:r w:rsidR="00161D5C">
        <w:t xml:space="preserve">upućeno dužniku na adresu u Stankovci, Hrvatske vlade 1 na kojoj </w:t>
      </w:r>
      <w:r>
        <w:t xml:space="preserve">adresi </w:t>
      </w:r>
      <w:r w:rsidR="00161D5C">
        <w:t>se nalazilo sjedište dužnika u trenutku podnošenja prijedloga Financijske agencije, utvrđeno da je dužnik ne</w:t>
      </w:r>
      <w:r>
        <w:t>poznat na istoj, tako</w:t>
      </w:r>
      <w:r w:rsidR="00161D5C">
        <w:t xml:space="preserve"> je ovaj sud, postupajući sukladno odredbi čl. 11. st. 3. SZ-a, ponovno izvršio uvid u izvadak iz sudskog registra za dužnika.</w:t>
      </w:r>
    </w:p>
    <w:p w:rsidRDefault="00E547AB" w:rsidP="0045148F" w:rsidR="00E547AB">
      <w:pPr>
        <w:ind w:firstLine="708"/>
        <w:jc w:val="both"/>
      </w:pPr>
      <w:r>
        <w:t>Odredbom čl. 8. st. 1. SZ-a je propisano da</w:t>
      </w:r>
      <w:r w:rsidR="00F41E7E">
        <w:t xml:space="preserve"> je u stečajnom postupku isključivo stvarno i mjesno nadležan trgovački sud na čijem se području nalazi sjedište dužnika. </w:t>
      </w:r>
    </w:p>
    <w:p w:rsidRDefault="00F41E7E" w:rsidP="00F41E7E" w:rsidR="00161D5C">
      <w:pPr>
        <w:ind w:firstLine="708"/>
        <w:jc w:val="both"/>
      </w:pPr>
      <w:r>
        <w:t>S obzirom da je</w:t>
      </w:r>
      <w:r w:rsidR="00161D5C">
        <w:t xml:space="preserve"> uvidom u izvadak iz sudskog registra od 13. rujna 2016. utvrđeno da je temeljem rješenja Trgovačkog suda u Zagrebu posl. br. Tt- 16/15470-5 od 30. lipnja 2016. izvršen upis promjene sjedišta društva</w:t>
      </w:r>
      <w:r>
        <w:t xml:space="preserve"> dužnika</w:t>
      </w:r>
      <w:r w:rsidR="00161D5C">
        <w:t xml:space="preserve"> s ranije adrese u Stankovcima na adresu u Zagrebu, Božidarovićeva 13, a koje </w:t>
      </w:r>
      <w:r>
        <w:t xml:space="preserve">sjedište dužnika se nalazi na području stvarne i mjesne </w:t>
      </w:r>
      <w:r>
        <w:lastRenderedPageBreak/>
        <w:t xml:space="preserve">nadležnosti  </w:t>
      </w:r>
      <w:r w:rsidR="00161D5C">
        <w:t xml:space="preserve">Trgovačkog suda </w:t>
      </w:r>
      <w:r>
        <w:t>u Zagrebu</w:t>
      </w:r>
      <w:r w:rsidR="00161D5C">
        <w:t xml:space="preserve">, </w:t>
      </w:r>
      <w:r>
        <w:t>a ne ovog suda, to</w:t>
      </w:r>
      <w:r w:rsidR="00161D5C">
        <w:t xml:space="preserve"> je temeljem odredbe čl. 8. st. 1. SZ-a donesena odluka kao u izreci</w:t>
      </w:r>
      <w:r>
        <w:t xml:space="preserve"> ovog</w:t>
      </w:r>
      <w:r w:rsidR="00161D5C">
        <w:t xml:space="preserve"> rješenja. </w:t>
      </w:r>
    </w:p>
    <w:p w:rsidRDefault="00161D5C" w:rsidP="0045148F" w:rsidR="00161D5C">
      <w:pPr>
        <w:ind w:firstLine="708"/>
        <w:jc w:val="both"/>
      </w:pPr>
      <w:r>
        <w:t xml:space="preserve">  </w:t>
      </w:r>
    </w:p>
    <w:p w:rsidRDefault="005F6F1A" w:rsidP="00F41E7E" w:rsidR="005F6F1A">
      <w:pPr>
        <w:jc w:val="both"/>
      </w:pPr>
    </w:p>
    <w:p w:rsidRDefault="005F6F1A" w:rsidP="00F41E7E" w:rsidR="005F6F1A" w:rsidRPr="00240F6B">
      <w:pPr>
        <w:jc w:val="center"/>
      </w:pPr>
      <w:r>
        <w:t xml:space="preserve">U Zadru </w:t>
      </w:r>
      <w:r w:rsidR="00F41E7E">
        <w:t xml:space="preserve">13. rujna 2016. </w:t>
      </w:r>
    </w:p>
    <w:p w:rsidRDefault="005F6F1A" w:rsidP="005F6F1A" w:rsidR="005F6F1A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5F6F1A" w:rsidP="005F6F1A" w:rsidR="00F41E7E">
      <w:pPr>
        <w:jc w:val="both"/>
      </w:pPr>
      <w:r>
        <w:tab/>
      </w:r>
    </w:p>
    <w:p w:rsidRDefault="005F6F1A" w:rsidP="00F41E7E" w:rsidR="005F6F1A" w:rsidRPr="00240F6B">
      <w:pPr>
        <w:ind w:firstLine="708"/>
        <w:jc w:val="both"/>
      </w:pPr>
      <w:r>
        <w:t>Za točnost otpravka-ovlaštena službenica:                                        Sutkinja:</w:t>
      </w:r>
    </w:p>
    <w:p w:rsidRDefault="005F6F1A" w:rsidP="005F6F1A" w:rsidR="005F6F1A" w:rsidRPr="00F42AAC">
      <w:pPr>
        <w:jc w:val="both"/>
      </w:pPr>
      <w:r w:rsidRPr="00240F6B">
        <w:tab/>
      </w:r>
      <w:r>
        <w:t>Nena Mužanović                                                                                Tina Grgas, v.r.</w:t>
      </w:r>
    </w:p>
    <w:p w:rsidRDefault="005F6F1A" w:rsidP="005F6F1A" w:rsidR="005F6F1A">
      <w:pPr>
        <w:jc w:val="both"/>
        <w:rPr>
          <w:b/>
        </w:rPr>
      </w:pPr>
    </w:p>
    <w:p w:rsidRDefault="005F6F1A" w:rsidP="005F6F1A" w:rsidR="005F6F1A" w:rsidRPr="002B5AAE">
      <w:pPr>
        <w:jc w:val="both"/>
        <w:rPr>
          <w:b/>
        </w:rPr>
      </w:pPr>
    </w:p>
    <w:p w:rsidRDefault="005F6F1A" w:rsidP="005F6F1A" w:rsidR="005F6F1A" w:rsidRPr="00240F6B">
      <w:pPr>
        <w:ind w:firstLine="708"/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5F6F1A" w:rsidP="005F6F1A" w:rsidR="005F6F1A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Visoki trgovački sud Republike Hrvatske u Zagrebu. </w:t>
      </w:r>
    </w:p>
    <w:p w:rsidRDefault="005F6F1A" w:rsidP="005F6F1A" w:rsidR="005F6F1A">
      <w:pPr>
        <w:jc w:val="both"/>
      </w:pPr>
    </w:p>
    <w:p w:rsidRDefault="005F6F1A" w:rsidP="005F6F1A" w:rsidR="005F6F1A">
      <w:pPr>
        <w:jc w:val="both"/>
      </w:pPr>
    </w:p>
    <w:p w:rsidRDefault="005F6F1A" w:rsidP="005F6F1A" w:rsidR="005F6F1A">
      <w:pPr>
        <w:ind w:firstLine="360"/>
        <w:jc w:val="both"/>
      </w:pPr>
      <w:r>
        <w:t>DNA:</w:t>
      </w:r>
    </w:p>
    <w:p w:rsidRDefault="005F6F1A" w:rsidP="005F6F1A" w:rsidR="005F6F1A">
      <w:pPr>
        <w:numPr>
          <w:ilvl w:val="0"/>
          <w:numId w:val="1"/>
        </w:numPr>
      </w:pPr>
      <w:r>
        <w:t xml:space="preserve">Dužniku </w:t>
      </w:r>
    </w:p>
    <w:p w:rsidRDefault="00F41E7E" w:rsidP="005F6F1A" w:rsidR="005F6F1A">
      <w:pPr>
        <w:numPr>
          <w:ilvl w:val="0"/>
          <w:numId w:val="1"/>
        </w:numPr>
      </w:pPr>
      <w:r>
        <w:t>Predlagatelju FINA, RC Split, Podružnica Zadar, Ivana Danila 4</w:t>
      </w:r>
    </w:p>
    <w:p w:rsidRDefault="00F41E7E" w:rsidP="005F6F1A" w:rsidR="00F41E7E">
      <w:pPr>
        <w:numPr>
          <w:ilvl w:val="0"/>
          <w:numId w:val="1"/>
        </w:numPr>
      </w:pPr>
      <w:r>
        <w:t xml:space="preserve">Svima putem e-Oglasne ploče suda </w:t>
      </w:r>
    </w:p>
    <w:p w:rsidRDefault="005F6F1A" w:rsidP="005F6F1A" w:rsidR="005F6F1A">
      <w:pPr>
        <w:numPr>
          <w:ilvl w:val="0"/>
          <w:numId w:val="1"/>
        </w:numPr>
      </w:pPr>
      <w:r>
        <w:t xml:space="preserve">U spis </w:t>
      </w:r>
    </w:p>
    <w:p w:rsidRDefault="00F41E7E" w:rsidP="00AD3B0F" w:rsidR="00F41E7E">
      <w:pPr>
        <w:ind w:left="360"/>
        <w:jc w:val="both"/>
      </w:pPr>
    </w:p>
    <w:p w:rsidRDefault="00F41E7E" w:rsidP="00AD3B0F" w:rsidR="00F41E7E">
      <w:pPr>
        <w:ind w:left="360"/>
        <w:jc w:val="both"/>
      </w:pPr>
      <w:r>
        <w:t>Nakon pravomoćnosti:</w:t>
      </w:r>
    </w:p>
    <w:p w:rsidRDefault="00F41E7E" w:rsidP="00AD3B0F" w:rsidR="00F41E7E">
      <w:pPr>
        <w:ind w:left="360"/>
        <w:jc w:val="both"/>
      </w:pPr>
      <w:r>
        <w:t>Trgovačkom sudu u Zagrebu uz spis predmeta posl. br. gornji na daljnje postupanje po istom</w:t>
      </w:r>
    </w:p>
    <w:p w:rsidRDefault="005F6F1A" w:rsidP="00AD3B0F" w:rsidR="005F6F1A">
      <w:pPr>
        <w:jc w:val="both"/>
      </w:pPr>
    </w:p>
    <w:p w:rsidRDefault="005F6F1A" w:rsidP="00AD3B0F" w:rsidR="005F6F1A">
      <w:pPr>
        <w:ind w:hanging="705" w:left="705"/>
        <w:jc w:val="both"/>
      </w:pPr>
    </w:p>
    <w:p w:rsidRDefault="005F6F1A" w:rsidP="00AD3B0F" w:rsidR="005F6F1A">
      <w:pPr>
        <w:jc w:val="both"/>
      </w:pPr>
    </w:p>
    <w:p w:rsidRDefault="00807674" w:rsidR="00496592"/>
    <w:sectPr w:rsidSect="002D5B89" w:rsidR="00496592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1E7E" w:rsidP="00F41E7E" w:rsidR="00F41E7E">
      <w:r>
        <w:separator/>
      </w:r>
    </w:p>
  </w:endnote>
  <w:endnote w:id="0" w:type="continuationSeparator">
    <w:p w:rsidRDefault="00F41E7E" w:rsidP="00F41E7E" w:rsidR="00F41E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73607179"/>
      <w:docPartObj>
        <w:docPartGallery w:val="Page Numbers (Bottom of Page)"/>
        <w:docPartUnique/>
      </w:docPartObj>
    </w:sdtPr>
    <w:sdtEndPr/>
    <w:sdtContent>
      <w:p w:rsidRDefault="00AD3B0F" w:rsidP="002D5B89" w:rsidR="002D5B89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7674">
          <w:rPr>
            <w:noProof/>
          </w:rPr>
          <w:t>2</w:t>
        </w:r>
        <w:r>
          <w:fldChar w:fldCharType="end"/>
        </w:r>
      </w:p>
    </w:sdtContent>
  </w:sdt>
  <w:p w:rsidRDefault="00807674" w:rsidR="002D5B8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1E7E" w:rsidP="00F41E7E" w:rsidR="00F41E7E">
      <w:r>
        <w:separator/>
      </w:r>
    </w:p>
  </w:footnote>
  <w:footnote w:id="0" w:type="continuationSeparator">
    <w:p w:rsidRDefault="00F41E7E" w:rsidP="00F41E7E" w:rsidR="00F41E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78591215"/>
      <w:docPartObj>
        <w:docPartGallery w:val="Page Numbers (Top of Page)"/>
        <w:docPartUnique/>
      </w:docPartObj>
    </w:sdtPr>
    <w:sdtEndPr/>
    <w:sdtContent>
      <w:p w:rsidRDefault="00AD3B0F" w:rsidP="002D5B89" w:rsidR="002D5B89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7674">
          <w:rPr>
            <w:noProof/>
          </w:rPr>
          <w:t>2</w:t>
        </w:r>
        <w:r>
          <w:fldChar w:fldCharType="end"/>
        </w:r>
        <w:r>
          <w:t xml:space="preserve"> </w:t>
        </w:r>
        <w:r w:rsidR="00F41E7E">
          <w:tab/>
        </w:r>
        <w:r w:rsidR="00F41E7E">
          <w:tab/>
          <w:t>Poslovni broj 3 St-883/2016-10</w:t>
        </w:r>
      </w:p>
    </w:sdtContent>
  </w:sdt>
  <w:p w:rsidRDefault="00807674" w:rsidR="002D5B8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6F1A"/>
    <w:rsid w:val="00161D5C"/>
    <w:rsid w:val="0045148F"/>
    <w:rsid w:val="005F6F1A"/>
    <w:rsid w:val="00807674"/>
    <w:rsid w:val="00902CC7"/>
    <w:rsid w:val="00AD3B0F"/>
    <w:rsid w:val="00D137BD"/>
    <w:rsid w:val="00E02D25"/>
    <w:rsid w:val="00E547AB"/>
    <w:rsid w:val="00F41E7E"/>
    <w:rsid w:val="00F65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F6F1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6F1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6F1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F6F1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6F1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2D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2D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2D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2D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2D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F6F1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6F1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6F1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F6F1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6F1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2D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2D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2D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2D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2D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883</izvorni_sadrzaj>
    <derivirana_varijabla naziv="DomainObject.Predmet.Broj_1">883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St-883/2016</izvorni_sadrzaj>
    <derivirana_varijabla naziv="DomainObject.Predmet.OznakaBroj_1">St-883/2016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PAPE &amp; SONS društvo s ograničenom odgovornošću za preradu i konzerviranje ribe i ribljih proizvoda</izvorni_sadrzaj>
    <derivirana_varijabla naziv="DomainObject.Predmet.ProtustrankaFormated_1">  PAPE &amp; SONS društvo s ograničenom odgovornošću za preradu i konzerviranje ribe i ribljih proizvoda</derivirana_varijabla>
  </DomainObject.Predmet.ProtustrankaFormated>
  <DomainObject.Predmet.ProtustrankaFormatedOIB>
    <izvorni_sadrzaj>  PAPE &amp; SONS društvo s ograničenom odgovornošću za preradu i konzerviranje ribe i ribljih proizvoda, OIB 88350232752</izvorni_sadrzaj>
    <derivirana_varijabla naziv="DomainObject.Predmet.ProtustrankaFormatedOIB_1">  PAPE &amp; SONS društvo s ograničenom odgovornošću za preradu i konzerviranje ribe i ribljih proizvoda, OIB 88350232752</derivirana_varijabla>
  </DomainObject.Predmet.ProtustrankaFormatedOIB>
  <DomainObject.Predmet.ProtustrankaFormatedWithAdress>
    <izvorni_sadrzaj> PAPE &amp; SONS društvo s ograničenom odgovornošću za preradu i konzerviranje ribe i ribljih proizvoda, Hrvatske Vlade 1, 23422 Stankovci</izvorni_sadrzaj>
    <derivirana_varijabla naziv="DomainObject.Predmet.ProtustrankaFormatedWithAdress_1"> PAPE &amp; SONS društvo s ograničenom odgovornošću za preradu i konzerviranje ribe i ribljih proizvoda, Hrvatske Vlade 1, 23422 Stankovci</derivirana_varijabla>
  </DomainObject.Predmet.ProtustrankaFormatedWithAdress>
  <DomainObject.Predmet.ProtustrankaFormatedWithAdressOIB>
    <izvorni_sadrzaj> PAPE &amp; SONS društvo s ograničenom odgovornošću za preradu i konzerviranje ribe i ribljih proizvoda, OIB 88350232752, Hrvatske Vlade 1, 23422 Stankovci</izvorni_sadrzaj>
    <derivirana_varijabla naziv="DomainObject.Predmet.ProtustrankaFormatedWithAdressOIB_1"> PAPE &amp; SONS društvo s ograničenom odgovornošću za preradu i konzerviranje ribe i ribljih proizvoda, OIB 88350232752, Hrvatske Vlade 1, 23422 Stankovci</derivirana_varijabla>
  </DomainObject.Predmet.ProtustrankaFormatedWithAdressOIB>
  <DomainObject.Predmet.ProtustrankaWithAdress>
    <izvorni_sadrzaj>PAPE &amp; SONS društvo s ograničenom odgovornošću za preradu i konzerviranje ribe i ribljih proizvoda Hrvatske Vlade 1, 23422 Stankovci</izvorni_sadrzaj>
    <derivirana_varijabla naziv="DomainObject.Predmet.ProtustrankaWithAdress_1">PAPE &amp; SONS društvo s ograničenom odgovornošću za preradu i konzerviranje ribe i ribljih proizvoda Hrvatske Vlade 1, 23422 Stankovci</derivirana_varijabla>
  </DomainObject.Predmet.ProtustrankaWithAdress>
  <DomainObject.Predmet.ProtustrankaWithAdressOIB>
    <izvorni_sadrzaj>PAPE &amp; SONS društvo s ograničenom odgovornošću za preradu i konzerviranje ribe i ribljih proizvoda, OIB 88350232752, Hrvatske Vlade 1, 23422 Stankovci</izvorni_sadrzaj>
    <derivirana_varijabla naziv="DomainObject.Predmet.ProtustrankaWithAdressOIB_1">PAPE &amp; SONS društvo s ograničenom odgovornošću za preradu i konzerviranje ribe i ribljih proizvoda, OIB 88350232752, Hrvatske Vlade 1, 23422 Stankovci</derivirana_varijabla>
  </DomainObject.Predmet.ProtustrankaWithAdressOIB>
  <DomainObject.Predmet.ProtustrankaNazivFormated>
    <izvorni_sadrzaj>PAPE &amp; SONS društvo s ograničenom odgovornošću za preradu i konzerviranje ribe i ribljih proizvoda</izvorni_sadrzaj>
    <derivirana_varijabla naziv="DomainObject.Predmet.ProtustrankaNazivFormated_1">PAPE &amp; SONS društvo s ograničenom odgovornošću za preradu i konzerviranje ribe i ribljih proizvoda</derivirana_varijabla>
  </DomainObject.Predmet.ProtustrankaNazivFormated>
  <DomainObject.Predmet.ProtustrankaNazivFormatedOIB>
    <izvorni_sadrzaj>PAPE &amp; SONS društvo s ograničenom odgovornošću za preradu i konzerviranje ribe i ribljih proizvoda, OIB 88350232752</izvorni_sadrzaj>
    <derivirana_varijabla naziv="DomainObject.Predmet.ProtustrankaNazivFormatedOIB_1">PAPE &amp; SONS društvo s ograničenom odgovornošću za preradu i konzerviranje ribe i ribljih proizvoda, OIB 88350232752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Ilija Atajić</izvorni_sadrzaj>
    <derivirana_varijabla naziv="DomainObject.Predmet.StrankaFormated_1">  Financijska agencija; Ilija Atajić</derivirana_varijabla>
  </DomainObject.Predmet.StrankaFormated>
  <DomainObject.Predmet.StrankaFormatedOIB>
    <izvorni_sadrzaj>  Financijska agencija, OIB 85821130368; Ilija Atajić, OIB 99168603200</izvorni_sadrzaj>
    <derivirana_varijabla naziv="DomainObject.Predmet.StrankaFormatedOIB_1">  Financijska agencija, OIB 85821130368; Ilija Atajić, OIB 99168603200</derivirana_varijabla>
  </DomainObject.Predmet.StrankaFormatedOIB>
  <DomainObject.Predmet.StrankaFormatedWithAdress>
    <izvorni_sadrzaj> Financijska agencija, Ivana Danila 4, 23000 Zadar; Ilija Atajić, Rozinka 11, 35000 Slavonski Brod</izvorni_sadrzaj>
    <derivirana_varijabla naziv="DomainObject.Predmet.StrankaFormatedWithAdress_1"> Financijska agencija, Ivana Danila 4, 23000 Zadar; Ilija Atajić, Rozinka 11, 35000 Slavonski Brod</derivirana_varijabla>
  </DomainObject.Predmet.StrankaFormatedWithAdress>
  <DomainObject.Predmet.StrankaFormatedWithAdressOIB>
    <izvorni_sadrzaj> Financijska agencija, OIB 85821130368, Ivana Danila 4, 23000 Zadar; Ilija Atajić, OIB 99168603200, Rozinka 11, 35000 Slavonski Brod</izvorni_sadrzaj>
    <derivirana_varijabla naziv="DomainObject.Predmet.StrankaFormatedWithAdressOIB_1"> Financijska agencija, OIB 85821130368, Ivana Danila 4, 23000 Zadar; Ilija Atajić, OIB 99168603200, Rozinka 11, 35000 Slavonski Brod</derivirana_varijabla>
  </DomainObject.Predmet.StrankaFormatedWithAdressOIB>
  <DomainObject.Predmet.StrankaWithAdress>
    <izvorni_sadrzaj>Financijska agencija Ivana Danila 4,23000 Zadar,Ilija Atajić Rozinka 11,35000 Slavonski Brod</izvorni_sadrzaj>
    <derivirana_varijabla naziv="DomainObject.Predmet.StrankaWithAdress_1">Financijska agencija Ivana Danila 4,23000 Zadar,Ilija Atajić Rozinka 11,35000 Slavonski Brod</derivirana_varijabla>
  </DomainObject.Predmet.StrankaWithAdress>
  <DomainObject.Predmet.StrankaWithAdressOIB>
    <izvorni_sadrzaj>Financijska agencija, OIB 85821130368, Ivana Danila 4,23000 Zadar,Ilija Atajić, OIB 99168603200, Rozinka 11,35000 Slavonski Brod</izvorni_sadrzaj>
    <derivirana_varijabla naziv="DomainObject.Predmet.StrankaWithAdressOIB_1">Financijska agencija, OIB 85821130368, Ivana Danila 4,23000 Zadar,Ilija Atajić, OIB 99168603200, Rozinka 11,35000 Slavonski Brod</derivirana_varijabla>
  </DomainObject.Predmet.StrankaWithAdressOIB>
  <DomainObject.Predmet.StrankaNazivFormated>
    <izvorni_sadrzaj>Financijska agencija,Ilija Atajić</izvorni_sadrzaj>
    <derivirana_varijabla naziv="DomainObject.Predmet.StrankaNazivFormated_1">Financijska agencija,Ilija Atajić</derivirana_varijabla>
  </DomainObject.Predmet.StrankaNazivFormated>
  <DomainObject.Predmet.StrankaNazivFormatedOIB>
    <izvorni_sadrzaj>Financijska agencija, OIB 85821130368,Ilija Atajić, OIB 99168603200</izvorni_sadrzaj>
    <derivirana_varijabla naziv="DomainObject.Predmet.StrankaNazivFormatedOIB_1">Financijska agencija, OIB 85821130368,Ilija Atajić, OIB 99168603200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47315.14</izvorni_sadrzaj>
    <derivirana_varijabla naziv="DomainObject.Predmet.TrenutnaVrijednost_1">47315.14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  <item>Ilija Atajić</item>
    </izvorni_sadrzaj>
    <derivirana_varijabla naziv="DomainObject.Predmet.StrankaListFormated_1">
      <item>Financijska agencija</item>
      <item>Ilija Atajić</item>
    </derivirana_varijabla>
  </DomainObject.Predmet.StrankaListFormated>
  <DomainObject.Predmet.StrankaListFormatedOIB>
    <izvorni_sadrzaj>
      <item>Financijska agencija, OIB 85821130368</item>
      <item>Ilija Atajić, OIB 99168603200</item>
    </izvorni_sadrzaj>
    <derivirana_varijabla naziv="DomainObject.Predmet.StrankaListFormatedOIB_1">
      <item>Financijska agencija, OIB 85821130368</item>
      <item>Ilija Atajić, OIB 99168603200</item>
    </derivirana_varijabla>
  </DomainObject.Predmet.StrankaListFormatedOIB>
  <DomainObject.Predmet.StrankaListFormatedWithAdress>
    <izvorni_sadrzaj>
      <item>Financijska agencija, Ivana Danila 4, 23000 Zadar</item>
      <item>Ilija Atajić, Rozinka 11, 35000 Slavonski Brod</item>
    </izvorni_sadrzaj>
    <derivirana_varijabla naziv="DomainObject.Predmet.StrankaListFormatedWithAdress_1">
      <item>Financijska agencija, Ivana Danila 4, 23000 Zadar</item>
      <item>Ilija Atajić, Rozinka 11, 35000 Slavonski Brod</item>
    </derivirana_varijabla>
  </DomainObject.Predmet.StrankaListFormatedWithAdress>
  <DomainObject.Predmet.StrankaListFormatedWithAdressOIB>
    <izvorni_sadrzaj>
      <item>Financijska agencija, OIB 85821130368, Ivana Danila 4, 23000 Zadar</item>
      <item>Ilija Atajić, OIB 99168603200, Rozinka 11, 35000 Slavonski Brod</item>
    </izvorni_sadrzaj>
    <derivirana_varijabla naziv="DomainObject.Predmet.StrankaListFormatedWithAdressOIB_1">
      <item>Financijska agencija, OIB 85821130368, Ivana Danila 4, 23000 Zadar</item>
      <item>Ilija Atajić, OIB 99168603200, Rozinka 11, 35000 Slavonski Brod</item>
    </derivirana_varijabla>
  </DomainObject.Predmet.StrankaListFormatedWithAdressOIB>
  <DomainObject.Predmet.StrankaListNazivFormated>
    <izvorni_sadrzaj>
      <item>Financijska agencija</item>
      <item>Ilija Atajić</item>
    </izvorni_sadrzaj>
    <derivirana_varijabla naziv="DomainObject.Predmet.StrankaListNazivFormated_1">
      <item>Financijska agencija</item>
      <item>Ilija Atajić</item>
    </derivirana_varijabla>
  </DomainObject.Predmet.StrankaListNazivFormated>
  <DomainObject.Predmet.StrankaListNazivFormatedOIB>
    <izvorni_sadrzaj>
      <item>Financijska agencija, OIB 85821130368</item>
      <item>Ilija Atajić, OIB 99168603200</item>
    </izvorni_sadrzaj>
    <derivirana_varijabla naziv="DomainObject.Predmet.StrankaListNazivFormatedOIB_1">
      <item>Financijska agencija, OIB 85821130368</item>
      <item>Ilija Atajić, OIB 99168603200</item>
    </derivirana_varijabla>
  </DomainObject.Predmet.StrankaListNazivFormatedOIB>
  <DomainObject.Predmet.ProtuStrankaListFormated>
    <izvorni_sadrzaj>
      <item>PAPE &amp; SONS društvo s ograničenom odgovornošću za preradu i konzerviranje ribe i ribljih proizvoda</item>
    </izvorni_sadrzaj>
    <derivirana_varijabla naziv="DomainObject.Predmet.ProtuStrankaListFormated_1">
      <item>PAPE &amp; SONS društvo s ograničenom odgovornošću za preradu i konzerviranje ribe i ribljih proizvoda</item>
    </derivirana_varijabla>
  </DomainObject.Predmet.ProtuStrankaListFormated>
  <DomainObject.Predmet.ProtuStrankaListFormatedOIB>
    <izvorni_sadrzaj>
      <item>PAPE &amp; SONS društvo s ograničenom odgovornošću za preradu i konzerviranje ribe i ribljih proizvoda, OIB 88350232752</item>
    </izvorni_sadrzaj>
    <derivirana_varijabla naziv="DomainObject.Predmet.ProtuStrankaListFormatedOIB_1">
      <item>PAPE &amp; SONS društvo s ograničenom odgovornošću za preradu i konzerviranje ribe i ribljih proizvoda, OIB 88350232752</item>
    </derivirana_varijabla>
  </DomainObject.Predmet.ProtuStrankaListFormatedOIB>
  <DomainObject.Predmet.ProtuStrankaListFormatedWithAdress>
    <izvorni_sadrzaj>
      <item>PAPE &amp; SONS društvo s ograničenom odgovornošću za preradu i konzerviranje ribe i ribljih proizvoda, Hrvatske Vlade 1, 23422 Stankovci</item>
    </izvorni_sadrzaj>
    <derivirana_varijabla naziv="DomainObject.Predmet.ProtuStrankaListFormatedWithAdress_1">
      <item>PAPE &amp; SONS društvo s ograničenom odgovornošću za preradu i konzerviranje ribe i ribljih proizvoda, Hrvatske Vlade 1, 23422 Stankovci</item>
    </derivirana_varijabla>
  </DomainObject.Predmet.ProtuStrankaListFormatedWithAdress>
  <DomainObject.Predmet.ProtuStrankaListFormatedWithAdressOIB>
    <izvorni_sadrzaj>
      <item>PAPE &amp; SONS društvo s ograničenom odgovornošću za preradu i konzerviranje ribe i ribljih proizvoda, OIB 88350232752, Hrvatske Vlade 1, 23422 Stankovci</item>
    </izvorni_sadrzaj>
    <derivirana_varijabla naziv="DomainObject.Predmet.ProtuStrankaListFormatedWithAdressOIB_1">
      <item>PAPE &amp; SONS društvo s ograničenom odgovornošću za preradu i konzerviranje ribe i ribljih proizvoda, OIB 88350232752, Hrvatske Vlade 1, 23422 Stankovci</item>
    </derivirana_varijabla>
  </DomainObject.Predmet.ProtuStrankaListFormatedWithAdressOIB>
  <DomainObject.Predmet.ProtuStrankaListNazivFormated>
    <izvorni_sadrzaj>
      <item>PAPE &amp; SONS društvo s ograničenom odgovornošću za preradu i konzerviranje ribe i ribljih proizvoda</item>
    </izvorni_sadrzaj>
    <derivirana_varijabla naziv="DomainObject.Predmet.ProtuStrankaListNazivFormated_1">
      <item>PAPE &amp; SONS društvo s ograničenom odgovornošću za preradu i konzerviranje ribe i ribljih proizvoda</item>
    </derivirana_varijabla>
  </DomainObject.Predmet.ProtuStrankaListNazivFormated>
  <DomainObject.Predmet.ProtuStrankaListNazivFormatedOIB>
    <izvorni_sadrzaj>
      <item>PAPE &amp; SONS društvo s ograničenom odgovornošću za preradu i konzerviranje ribe i ribljih proizvoda, OIB 88350232752</item>
    </izvorni_sadrzaj>
    <derivirana_varijabla naziv="DomainObject.Predmet.ProtuStrankaListNazivFormatedOIB_1">
      <item>PAPE &amp; SONS društvo s ograničenom odgovornošću za preradu i konzerviranje ribe i ribljih proizvoda, OIB 88350232752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PAPE &amp; SONS društvo s ograničenom odgovornošću za preradu i konzerviranje ribe i ribljih proizvoda</izvorni_sadrzaj>
    <derivirana_varijabla naziv="DomainObject.Predmet.ProtustrankaIDrugi_1">PAPE &amp; SONS društvo s ograničenom odgovornošću za preradu i konzerviranje ribe i ribljih proizvoda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PAPE &amp; SONS društvo s ograničenom odgovornošću za preradu i konzerviranje ribe i ribljih proizvoda, OIB 88350232752, Hrvatske Vlade 1, 23422 Stankovci</izvorni_sadrzaj>
    <derivirana_varijabla naziv="DomainObject.Predmet.ProtustrankaIDrugiAdressOIB_1">PAPE &amp; SONS društvo s ograničenom odgovornošću za preradu i konzerviranje ribe i ribljih proizvoda, OIB 88350232752, Hrvatske Vlade 1, 23422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PAPE &amp; SONS društvo s ograničenom odgovornošću za preradu i konzerviranje ribe i ribljih proizvoda</item>
      <item>Ilija Atajić</item>
    </izvorni_sadrzaj>
    <derivirana_varijabla naziv="DomainObject.Predmet.SudioniciListNaziv_1">
      <item>Financijska agencija</item>
      <item>PAPE &amp; SONS društvo s ograničenom odgovornošću za preradu i konzerviranje ribe i ribljih proizvoda</item>
      <item>Ilija Atajić</item>
    </derivirana_varijabla>
  </DomainObject.Predmet.SudioniciListNaziv>
  <DomainObject.Predmet.SudioniciListAdressOIB>
    <izvorni_sadrzaj>
      <item>Financijska agencija, OIB 85821130368, Ivana Danila 4,23000 Zadar</item>
      <item>PAPE &amp; SONS društvo s ograničenom odgovornošću za preradu i konzerviranje ribe i ribljih proizvoda, OIB 88350232752, Hrvatske Vlade 1,23422 Stankovci</item>
      <item>Ilija Atajić, OIB 99168603200, Rozinka 11,35000 Slavonski Brod</item>
    </izvorni_sadrzaj>
    <derivirana_varijabla naziv="DomainObject.Predmet.SudioniciListAdressOIB_1">
      <item>Financijska agencija, OIB 85821130368, Ivana Danila 4,23000 Zadar</item>
      <item>PAPE &amp; SONS društvo s ograničenom odgovornošću za preradu i konzerviranje ribe i ribljih proizvoda, OIB 88350232752, Hrvatske Vlade 1,23422 Stankovci</item>
      <item>Ilija Atajić, OIB 99168603200, Rozinka 11,35000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88350232752</item>
      <item>, OIB 99168603200</item>
    </izvorni_sadrzaj>
    <derivirana_varijabla naziv="DomainObject.Predmet.SudioniciListNazivOIB_1">
      <item>, OIB 85821130368</item>
      <item>, OIB 88350232752</item>
      <item>, OIB 99168603200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542</properties:Words>
  <properties:Characters>2786</properties:Characters>
  <properties:Lines>79</properties:Lines>
  <properties:Paragraphs>28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2016-09-13T08:55:00Z</dcterms:created>
  <dc:creator>Tina Grgas</dc:creator>
  <cp:lastModifiedBy>Tina Grgas</cp:lastModifiedBy>
  <dcterms:modified xmlns:xsi="http://www.w3.org/2001/XMLSchema-instance" xsi:type="dcterms:W3CDTF">2016-09-13T11:25:00Z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