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9e63" w14:paraId="c629e63" w:rsidRDefault="00CC55B0" w:rsidP="00CC55B0" w:rsidR="00CC55B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165</w:t>
      </w:r>
      <w:proofErr w:type="spellEnd"/>
    </w:p>
    <w:p w:rsidRDefault="00CC55B0" w:rsidP="00CC55B0" w:rsidR="00CC55B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5B0" w:rsidP="00CC55B0" w:rsidR="00CC55B0"/>
    <w:p w:rsidRDefault="00CC55B0" w:rsidP="00CC55B0" w:rsidR="00CC55B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C55B0" w:rsidP="00CC55B0" w:rsidR="00CC55B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C55B0" w:rsidP="00CC55B0" w:rsidR="00CC55B0"/>
    <w:p w:rsidRDefault="00CC55B0" w:rsidP="00CC55B0" w:rsidR="00CC55B0">
      <w:pPr>
        <w:jc w:val="center"/>
      </w:pPr>
      <w:r>
        <w:t>R E P U B L I K A     H R V A T S K A</w:t>
      </w:r>
    </w:p>
    <w:p w:rsidRDefault="00CC55B0" w:rsidP="00CC55B0" w:rsidR="00CC55B0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CC55B0" w:rsidP="00CC55B0" w:rsidR="00CC55B0">
      <w:pPr>
        <w:rPr>
          <w:b/>
        </w:rPr>
      </w:pPr>
    </w:p>
    <w:p w:rsidRDefault="00CC55B0" w:rsidP="00CC55B0" w:rsidR="00CC55B0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rPr>
          <w:bCs/>
        </w:rPr>
        <w:t>AGRO</w:t>
      </w:r>
      <w:proofErr w:type="spellEnd"/>
      <w:r>
        <w:rPr>
          <w:bCs/>
        </w:rPr>
        <w:t>-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 d.o.o. za poljoprivrednu proizvodnju i preradu, u stečaju, 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A.Starčevića</w:t>
      </w:r>
      <w:proofErr w:type="spellEnd"/>
      <w:r>
        <w:rPr>
          <w:bCs/>
        </w:rPr>
        <w:t xml:space="preserve"> 2,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030083290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45896364044</w:t>
      </w:r>
      <w:proofErr w:type="spellEnd"/>
      <w:r>
        <w:t xml:space="preserve">, dana </w:t>
      </w:r>
      <w:proofErr w:type="spellStart"/>
      <w:r>
        <w:t>10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                  </w:t>
      </w:r>
    </w:p>
    <w:p w:rsidRDefault="00CC55B0" w:rsidP="00CC55B0" w:rsidR="00CC55B0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C55B0" w:rsidP="00CC55B0" w:rsidR="00CC55B0">
      <w:pPr>
        <w:jc w:val="center"/>
        <w:rPr>
          <w:bCs/>
        </w:rPr>
      </w:pPr>
      <w:r>
        <w:rPr>
          <w:bCs/>
        </w:rPr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CC55B0">
        <w:t>9.4</w:t>
      </w:r>
      <w:r>
        <w:t>.2018.,</w:t>
      </w:r>
      <w:r w:rsidR="002B5550">
        <w:t xml:space="preserve"> na način namirenja</w:t>
      </w:r>
      <w:r w:rsidR="009E0188">
        <w:t xml:space="preserve"> stečajnih</w:t>
      </w:r>
      <w:r w:rsidR="002B5550">
        <w:t xml:space="preserve"> vjerovnika I višeg isplatnog reda</w:t>
      </w:r>
      <w:r w:rsidR="009E0188">
        <w:t xml:space="preserve"> u iznosu od </w:t>
      </w:r>
      <w:proofErr w:type="spellStart"/>
      <w:r w:rsidR="00CC55B0">
        <w:t>164.800</w:t>
      </w:r>
      <w:proofErr w:type="spellEnd"/>
      <w:r w:rsidR="00CC55B0">
        <w:t>,</w:t>
      </w:r>
      <w:proofErr w:type="spellStart"/>
      <w:r w:rsidR="00CC55B0">
        <w:t>59</w:t>
      </w:r>
      <w:proofErr w:type="spellEnd"/>
      <w:r w:rsidR="009E0188">
        <w:t xml:space="preserve"> kn što čini</w:t>
      </w:r>
      <w:r w:rsidR="00CC55B0">
        <w:t xml:space="preserve"> </w:t>
      </w:r>
      <w:proofErr w:type="spellStart"/>
      <w:r w:rsidR="00CC55B0">
        <w:t>24</w:t>
      </w:r>
      <w:proofErr w:type="spellEnd"/>
      <w:r w:rsidR="00CC55B0">
        <w:t>,</w:t>
      </w:r>
      <w:proofErr w:type="spellStart"/>
      <w:r w:rsidR="00CC55B0">
        <w:t>50</w:t>
      </w:r>
      <w:proofErr w:type="spellEnd"/>
      <w:r w:rsidR="009E0188">
        <w:t xml:space="preserve"> % utvrđenih i priznatih tražbina stečajnih vjerovnika 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CC55B0" w:rsidP="003F3D54" w:rsidR="00D14B93" w:rsidRPr="003F3D54">
      <w:pPr>
        <w:jc w:val="center"/>
      </w:pPr>
      <w:proofErr w:type="spellStart"/>
      <w:r>
        <w:t>17</w:t>
      </w:r>
      <w:proofErr w:type="spellEnd"/>
      <w:r>
        <w:t>. svibanj</w:t>
      </w:r>
      <w:r w:rsidR="009E0188" w:rsidRPr="009E0188">
        <w:t xml:space="preserve"> </w:t>
      </w:r>
      <w:proofErr w:type="spellStart"/>
      <w:r w:rsidR="009E0188" w:rsidRPr="009E0188">
        <w:t>2018</w:t>
      </w:r>
      <w:proofErr w:type="spellEnd"/>
      <w:r w:rsidR="009E0188" w:rsidRPr="009E0188">
        <w:t xml:space="preserve">. </w:t>
      </w:r>
      <w:r w:rsidR="00D14B93" w:rsidRPr="009E0188">
        <w:t xml:space="preserve">godine s početkom u </w:t>
      </w:r>
      <w:proofErr w:type="spellStart"/>
      <w:r>
        <w:t>09</w:t>
      </w:r>
      <w:proofErr w:type="spellEnd"/>
      <w:r>
        <w:t>,</w:t>
      </w:r>
      <w:proofErr w:type="spellStart"/>
      <w:r>
        <w:t>3</w:t>
      </w:r>
      <w:r w:rsidR="00D14B93" w:rsidRPr="009E0188">
        <w:t>0</w:t>
      </w:r>
      <w:proofErr w:type="spellEnd"/>
      <w:r w:rsidR="00D14B93" w:rsidRPr="009E0188">
        <w:t xml:space="preserve">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</w:t>
      </w:r>
      <w:proofErr w:type="spellStart"/>
      <w:r w:rsidR="00A503DA">
        <w:t>22</w:t>
      </w:r>
      <w:proofErr w:type="spellEnd"/>
      <w:r w:rsidR="00A503DA">
        <w:t xml:space="preserve">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 w:rsidRPr="009E0188">
      <w:pPr>
        <w:jc w:val="center"/>
      </w:pPr>
      <w:r>
        <w:t xml:space="preserve">U Osijeku </w:t>
      </w:r>
      <w:proofErr w:type="spellStart"/>
      <w:r w:rsidR="00CC55B0">
        <w:t>10</w:t>
      </w:r>
      <w:proofErr w:type="spellEnd"/>
      <w:r w:rsidR="00CC55B0">
        <w:t>. travanj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u vezi s čl. 6. </w:t>
      </w:r>
      <w:proofErr w:type="spellStart"/>
      <w:r>
        <w:t>SZ</w:t>
      </w:r>
      <w:proofErr w:type="spellEnd"/>
      <w:r>
        <w:t>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</w:t>
      </w:r>
      <w:r w:rsidR="00CC55B0">
        <w:t xml:space="preserve"> i izvješće </w:t>
      </w:r>
      <w:proofErr w:type="spellStart"/>
      <w:r w:rsidR="00CC55B0">
        <w:t>st.upr</w:t>
      </w:r>
      <w:proofErr w:type="spellEnd"/>
      <w:r w:rsidR="00CC55B0">
        <w:t>.</w:t>
      </w:r>
      <w:r>
        <w:t xml:space="preserve"> (st.</w:t>
      </w:r>
      <w:r w:rsidR="00CC55B0">
        <w:t xml:space="preserve"> </w:t>
      </w:r>
      <w:proofErr w:type="spellStart"/>
      <w:r w:rsidR="00CC55B0">
        <w:t>510</w:t>
      </w:r>
      <w:proofErr w:type="spellEnd"/>
      <w:r w:rsidR="00CC55B0">
        <w:t xml:space="preserve"> - </w:t>
      </w:r>
      <w:proofErr w:type="spellStart"/>
      <w:r w:rsidR="00CC55B0">
        <w:t>516</w:t>
      </w:r>
      <w:proofErr w:type="spellEnd"/>
      <w:r w:rsidR="00CC55B0">
        <w:t xml:space="preserve"> s</w:t>
      </w:r>
      <w:r>
        <w:t>pisa)</w:t>
      </w:r>
    </w:p>
    <w:p w:rsidRDefault="00A503DA" w:rsidP="00A503DA" w:rsidR="000C20F1">
      <w:pPr>
        <w:numPr>
          <w:ilvl w:val="0"/>
          <w:numId w:val="2"/>
        </w:numPr>
        <w:jc w:val="both"/>
      </w:pPr>
      <w:proofErr w:type="spellStart"/>
      <w:r>
        <w:t>roč</w:t>
      </w:r>
      <w:proofErr w:type="spellEnd"/>
      <w:r>
        <w:t>.</w:t>
      </w:r>
      <w:r w:rsidR="00CC55B0">
        <w:t xml:space="preserve"> 17/5</w:t>
      </w:r>
    </w:p>
    <w:sectPr w:rsidR="000C20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B56F9"/>
    <w:rsid w:val="00AC2C6D"/>
    <w:rsid w:val="00AE227B"/>
    <w:rsid w:val="00BC33DE"/>
    <w:rsid w:val="00BF22CB"/>
    <w:rsid w:val="00C1381A"/>
    <w:rsid w:val="00C15361"/>
    <w:rsid w:val="00C1649E"/>
    <w:rsid w:val="00C67167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1252</properties:Characters>
  <properties:Lines>46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2018-04-10T06:49:00Z</dcterms:created>
  <dc:creator>hermanj</dc:creator>
  <cp:lastModifiedBy>Maja Kocijan</cp:lastModifiedBy>
  <cp:lastPrinted>2018-04-10T06:52:00Z</cp:lastPrinted>
  <dcterms:modified xmlns:xsi="http://www.w3.org/2001/XMLSchema-instance" xsi:type="dcterms:W3CDTF">2018-04-10T06:55:00Z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