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84e4" w14:paraId="95284e4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EA51BC">
        <w:t>743</w:t>
      </w:r>
      <w:r w:rsidR="00946625">
        <w:t>/16-</w:t>
      </w:r>
      <w:r w:rsidR="00EA51BC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EA51BC">
        <w:t>ADRIATIK SERVIS CENTAR j.d.o.o., Šibenik, Šibenskih vatrogasaca 5, OIB: 34394279306</w:t>
      </w:r>
      <w:r w:rsidRPr="00EF7C9A">
        <w:t xml:space="preserve">, dana </w:t>
      </w:r>
      <w:r w:rsidR="00EA51BC">
        <w:t>06. lipnja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AE14B0">
        <w:t xml:space="preserve">PREDRAG FILAJDIĆ iz Slavonskog Broda, L. Lukića 65, OIB: 32894922284,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AE14B0">
        <w:t>ADRIATIK SERVIS CENTAR j.d.o.o., Šibenik, Šibenskih vatrogasaca 5, OIB: 34394279306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EA51BC">
        <w:t>ADRIATIK SERVIS CENTAR j.d.o.o., Šibenik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EA51BC">
        <w:t>06.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57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EA51BC">
          <w:t>743</w:t>
        </w:r>
        <w:r w:rsidR="00034AAA">
          <w:t>/16-</w:t>
        </w:r>
        <w:r w:rsidR="00110C37">
          <w:t>10</w:t>
        </w:r>
      </w:p>
      <w:p w:rsidRDefault="00E12FEA" w:rsidP="009C0FF2" w:rsidR="00E12FEA" w:rsidRPr="00EF7C9A">
        <w:pPr>
          <w:jc w:val="right"/>
        </w:pPr>
      </w:p>
      <w:p w:rsidRDefault="000B2572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B2572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071C4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AE14B0"/>
    <w:rsid w:val="00B310F0"/>
    <w:rsid w:val="00BA7CDC"/>
    <w:rsid w:val="00BB4F73"/>
    <w:rsid w:val="00BE6E59"/>
    <w:rsid w:val="00C02FA1"/>
    <w:rsid w:val="00C34253"/>
    <w:rsid w:val="00C85781"/>
    <w:rsid w:val="00C9120F"/>
    <w:rsid w:val="00DF0026"/>
    <w:rsid w:val="00E12FEA"/>
    <w:rsid w:val="00E86E81"/>
    <w:rsid w:val="00E86F87"/>
    <w:rsid w:val="00E9550E"/>
    <w:rsid w:val="00EA51BC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5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5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5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5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5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5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5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5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ADRIATIK SERVIS CENTAR j.d.o.o. za održavanje i popravak brodova</izvorni_sadrzaj>
    <derivirana_varijabla naziv="DomainObject.Predmet.ProtustrankaFormated_1">  ADRIATIK SERVIS CENTAR j.d.o.o. za održavanje i popravak brodova</derivirana_varijabla>
  </DomainObject.Predmet.ProtustrankaFormated>
  <DomainObject.Predmet.ProtustrankaFormatedOIB>
    <izvorni_sadrzaj>  ADRIATIK SERVIS CENTAR j.d.o.o. za održavanje i popravak brodova, OIB 34394279306</izvorni_sadrzaj>
    <derivirana_varijabla naziv="DomainObject.Predmet.ProtustrankaFormatedOIB_1">  ADRIATIK SERVIS CENTAR j.d.o.o. za održavanje i popravak brodova, OIB 34394279306</derivirana_varijabla>
  </DomainObject.Predmet.ProtustrankaFormatedOIB>
  <DomainObject.Predmet.ProtustrankaFormatedWithAdress>
    <izvorni_sadrzaj> ADRIATIK SERVIS CENTAR j.d.o.o. za održavanje i popravak brodova, Šibenskih vatrogasaca 5, 22000 Šibenik</izvorni_sadrzaj>
    <derivirana_varijabla naziv="DomainObject.Predmet.ProtustrankaFormatedWithAdress_1"> ADRIATIK SERVIS CENTAR j.d.o.o. za održavanje i popravak brodova, Šibenskih vatrogasaca 5, 22000 Šibenik</derivirana_varijabla>
  </DomainObject.Predmet.ProtustrankaFormatedWithAdress>
  <DomainObject.Predmet.ProtustrankaFormatedWithAdressOIB>
    <izvorni_sadrzaj> ADRIATIK SERVIS CENTAR j.d.o.o. za održavanje i popravak brodova, OIB 34394279306, Šibenskih vatrogasaca 5, 22000 Šibenik</izvorni_sadrzaj>
    <derivirana_varijabla naziv="DomainObject.Predmet.ProtustrankaFormatedWithAdressOIB_1"> ADRIATIK SERVIS CENTAR j.d.o.o. za održavanje i popravak brodova, OIB 34394279306, Šibenskih vatrogasaca 5, 22000 Šibenik</derivirana_varijabla>
  </DomainObject.Predmet.ProtustrankaFormatedWithAdressOIB>
  <DomainObject.Predmet.ProtustrankaWithAdress>
    <izvorni_sadrzaj>ADRIATIK SERVIS CENTAR j.d.o.o. za održavanje i popravak brodova Šibenskih vatrogasaca 5, 22000 Šibenik</izvorni_sadrzaj>
    <derivirana_varijabla naziv="DomainObject.Predmet.ProtustrankaWithAdress_1">ADRIATIK SERVIS CENTAR j.d.o.o. za održavanje i popravak brodova Šibenskih vatrogasaca 5, 22000 Šibenik</derivirana_varijabla>
  </DomainObject.Predmet.ProtustrankaWithAdress>
  <DomainObject.Predmet.ProtustrankaWithAdressOIB>
    <izvorni_sadrzaj>ADRIATIK SERVIS CENTAR j.d.o.o. za održavanje i popravak brodova, OIB 34394279306, Šibenskih vatrogasaca 5, 22000 Šibenik</izvorni_sadrzaj>
    <derivirana_varijabla naziv="DomainObject.Predmet.ProtustrankaWithAdressOIB_1">ADRIATIK SERVIS CENTAR j.d.o.o. za održavanje i popravak brodova, OIB 34394279306, Šibenskih vatrogasaca 5, 22000 Šibenik</derivirana_varijabla>
  </DomainObject.Predmet.ProtustrankaWithAdressOIB>
  <DomainObject.Predmet.ProtustrankaNazivFormated>
    <izvorni_sadrzaj>ADRIATIK SERVIS CENTAR j.d.o.o. za održavanje i popravak brodova</izvorni_sadrzaj>
    <derivirana_varijabla naziv="DomainObject.Predmet.ProtustrankaNazivFormated_1">ADRIATIK SERVIS CENTAR j.d.o.o. za održavanje i popravak brodova</derivirana_varijabla>
  </DomainObject.Predmet.ProtustrankaNazivFormated>
  <DomainObject.Predmet.ProtustrankaNazivFormatedOIB>
    <izvorni_sadrzaj>ADRIATIK SERVIS CENTAR j.d.o.o. za održavanje i popravak brodova, OIB 34394279306</izvorni_sadrzaj>
    <derivirana_varijabla naziv="DomainObject.Predmet.ProtustrankaNazivFormatedOIB_1">ADRIATIK SERVIS CENTAR j.d.o.o. za održavanje i popravak brodova, OIB 34394279306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ADRIATIK SERVIS CENTAR j.d.o.o. za održavanje i popravak brodova</item>
    </izvorni_sadrzaj>
    <derivirana_varijabla naziv="DomainObject.Predmet.ProtuStrankaListFormated_1">
      <item>ADRIATIK SERVIS CENTAR j.d.o.o. za održavanje i popravak brodova</item>
    </derivirana_varijabla>
  </DomainObject.Predmet.ProtuStrankaListFormated>
  <DomainObject.Predmet.ProtuStrankaListFormatedOIB>
    <izvorni_sadrzaj>
      <item>ADRIATIK SERVIS CENTAR j.d.o.o. za održavanje i popravak brodova, OIB 34394279306</item>
    </izvorni_sadrzaj>
    <derivirana_varijabla naziv="DomainObject.Predmet.ProtuStrankaListFormatedOIB_1">
      <item>ADRIATIK SERVIS CENTAR j.d.o.o. za održavanje i popravak brodova, OIB 34394279306</item>
    </derivirana_varijabla>
  </DomainObject.Predmet.ProtuStrankaListFormatedOIB>
  <DomainObject.Predmet.ProtuStrankaListFormatedWithAdress>
    <izvorni_sadrzaj>
      <item>ADRIATIK SERVIS CENTAR j.d.o.o. za održavanje i popravak brodova, Šibenskih vatrogasaca 5, 22000 Šibenik</item>
    </izvorni_sadrzaj>
    <derivirana_varijabla naziv="DomainObject.Predmet.ProtuStrankaListFormatedWithAdress_1">
      <item>ADRIATIK SERVIS CENTAR j.d.o.o. za održavanje i popravak brodova, Šibenskih vatrogasaca 5, 22000 Šibenik</item>
    </derivirana_varijabla>
  </DomainObject.Predmet.ProtuStrankaListFormatedWithAdress>
  <DomainObject.Predmet.ProtuStrankaListFormatedWithAdressOIB>
    <izvorni_sadrzaj>
      <item>ADRIATIK SERVIS CENTAR j.d.o.o. za održavanje i popravak brodova, OIB 34394279306, Šibenskih vatrogasaca 5, 22000 Šibenik</item>
    </izvorni_sadrzaj>
    <derivirana_varijabla naziv="DomainObject.Predmet.ProtuStrankaListFormatedWithAdressOIB_1">
      <item>ADRIATIK SERVIS CENTAR j.d.o.o. za održavanje i popravak brodova, OIB 34394279306, Šibenskih vatrogasaca 5, 22000 Šibenik</item>
    </derivirana_varijabla>
  </DomainObject.Predmet.ProtuStrankaListFormatedWithAdressOIB>
  <DomainObject.Predmet.ProtuStrankaListNazivFormated>
    <izvorni_sadrzaj>
      <item>ADRIATIK SERVIS CENTAR j.d.o.o. za održavanje i popravak brodova</item>
    </izvorni_sadrzaj>
    <derivirana_varijabla naziv="DomainObject.Predmet.ProtuStrankaListNazivFormated_1">
      <item>ADRIATIK SERVIS CENTAR j.d.o.o. za održavanje i popravak brodova</item>
    </derivirana_varijabla>
  </DomainObject.Predmet.ProtuStrankaListNazivFormated>
  <DomainObject.Predmet.ProtuStrankaListNazivFormatedOIB>
    <izvorni_sadrzaj>
      <item>ADRIATIK SERVIS CENTAR j.d.o.o. za održavanje i popravak brodova, OIB 34394279306</item>
    </izvorni_sadrzaj>
    <derivirana_varijabla naziv="DomainObject.Predmet.ProtuStrankaListNazivFormatedOIB_1">
      <item>ADRIATIK SERVIS CENTAR j.d.o.o. za održavanje i popravak brodova, OIB 34394279306</item>
    </derivirana_varijabla>
  </DomainObject.Predmet.ProtuStrankaListNazivFormatedOIB>
  <DomainObject.Predmet.OstaliListFormated>
    <izvorni_sadrzaj>
      <item>Arsen Saftić</item>
    </izvorni_sadrzaj>
    <derivirana_varijabla naziv="DomainObject.Predmet.OstaliListFormated_1">
      <item>Arsen Saftić</item>
    </derivirana_varijabla>
  </DomainObject.Predmet.OstaliListFormated>
  <DomainObject.Predmet.OstaliListFormatedOIB>
    <izvorni_sadrzaj>
      <item>Arsen Saftić, OIB 59613106698</item>
    </izvorni_sadrzaj>
    <derivirana_varijabla naziv="DomainObject.Predmet.OstaliListFormatedOIB_1">
      <item>Arsen Saftić, OIB 59613106698</item>
    </derivirana_varijabla>
  </DomainObject.Predmet.OstaliListFormatedOIB>
  <DomainObject.Predmet.OstaliListFormatedWithAdress>
    <izvorni_sadrzaj>
      <item>Arsen Saftić, Ljubljanska Cesta 11, Kočevje</item>
    </izvorni_sadrzaj>
    <derivirana_varijabla naziv="DomainObject.Predmet.OstaliListFormatedWithAdress_1">
      <item>Arsen Saftić, Ljubljanska Cesta 11, Kočevje</item>
    </derivirana_varijabla>
  </DomainObject.Predmet.OstaliListFormatedWithAdress>
  <DomainObject.Predmet.OstaliListFormatedWithAdressOIB>
    <izvorni_sadrzaj>
      <item>Arsen Saftić, OIB 59613106698, Ljubljanska Cesta 11, Kočevje</item>
    </izvorni_sadrzaj>
    <derivirana_varijabla naziv="DomainObject.Predmet.OstaliListFormatedWithAdressOIB_1">
      <item>Arsen Saftić, OIB 59613106698, Ljubljanska Cesta 11, Kočevje</item>
    </derivirana_varijabla>
  </DomainObject.Predmet.OstaliListFormatedWithAdressOIB>
  <DomainObject.Predmet.OstaliListNazivFormated>
    <izvorni_sadrzaj>
      <item>Arsen Saftić</item>
    </izvorni_sadrzaj>
    <derivirana_varijabla naziv="DomainObject.Predmet.OstaliListNazivFormated_1">
      <item>Arsen Saftić</item>
    </derivirana_varijabla>
  </DomainObject.Predmet.OstaliListNazivFormated>
  <DomainObject.Predmet.OstaliListNazivFormatedOIB>
    <izvorni_sadrzaj>
      <item>Arsen Saftić, OIB 59613106698</item>
    </izvorni_sadrzaj>
    <derivirana_varijabla naziv="DomainObject.Predmet.OstaliListNazivFormatedOIB_1">
      <item>Arsen Saftić, OIB 59613106698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ADRIATIK SERVIS CENTAR j.d.o.o. za održavanje i popravak brodova</izvorni_sadrzaj>
    <derivirana_varijabla naziv="DomainObject.Predmet.ProtustrankaIDrugi_1">ADRIATIK SERVIS CENTAR j.d.o.o. za održavanje i popravak brodova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ADRIATIK SERVIS CENTAR j.d.o.o. za održavanje i popravak brodova, OIB 34394279306, Šibenskih vatrogasaca 5, 22000 Šibenik</izvorni_sadrzaj>
    <derivirana_varijabla naziv="DomainObject.Predmet.ProtustrankaIDrugiAdressOIB_1">ADRIATIK SERVIS CENTAR j.d.o.o. za održavanje i popravak brodova, OIB 34394279306, Šibenskih vatrogasaca 5,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ADRIATIK SERVIS CENTAR j.d.o.o. za održavanje i popravak brodova</item>
      <item>Arsen Saftić</item>
    </izvorni_sadrzaj>
    <derivirana_varijabla naziv="DomainObject.Predmet.SudioniciListNaziv_1">
      <item>Fina-Podružnica Šibenik</item>
      <item>ADRIATIK SERVIS CENTAR j.d.o.o. za održavanje i popravak brodova</item>
      <item>Arsen Saftić</item>
    </derivirana_varijabla>
  </DomainObject.Predmet.SudioniciListNaziv>
  <DomainObject.Predmet.SudioniciListAdressOIB>
    <izvorni_sadrzaj>
      <item>Fina-Podružnica Šibenik, OIB 85821130368, Perivoj L.Marune 1,22000 Šibenik</item>
      <item>ADRIATIK SERVIS CENTAR j.d.o.o. za održavanje i popravak brodova, OIB 34394279306, Šibenskih vatrogasaca 5,22000 Šibenik</item>
      <item>Arsen Saftić, OIB 59613106698, Ljubljanska Cesta 11,Kočevje</item>
    </izvorni_sadrzaj>
    <derivirana_varijabla naziv="DomainObject.Predmet.SudioniciListAdressOIB_1">
      <item>Fina-Podružnica Šibenik, OIB 85821130368, Perivoj L.Marune 1,22000 Šibenik</item>
      <item>ADRIATIK SERVIS CENTAR j.d.o.o. za održavanje i popravak brodova, OIB 34394279306, Šibenskih vatrogasaca 5,22000 Šibenik</item>
      <item>Arsen Saftić, OIB 59613106698, Ljubljanska Cesta 11,Kočevje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34394279306</item>
      <item>, OIB 59613106698</item>
    </izvorni_sadrzaj>
    <derivirana_varijabla naziv="DomainObject.Predmet.SudioniciListNazivOIB_1">
      <item>, OIB 85821130368</item>
      <item>, OIB 34394279306</item>
      <item>, OIB 59613106698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330</properties:Words>
  <properties:Characters>1754</properties:Characters>
  <properties:Lines>63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2016-06-06T07:55:00Z</dcterms:created>
  <dc:creator>Ardena Bajlo</dc:creator>
  <cp:lastModifiedBy>wsadmin</cp:lastModifiedBy>
  <cp:lastPrinted>2016-06-06T08:02:00Z</cp:lastPrinted>
  <dcterms:modified xmlns:xsi="http://www.w3.org/2001/XMLSchema-instance" xsi:type="dcterms:W3CDTF">2016-06-06T11:34:00Z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