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27b" w14:paraId="599327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5F24ED">
        <w:t xml:space="preserve">2198/16-3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5F24ED" w:rsidRPr="005F24ED">
        <w:t>DOLITTLE TAXI j.d.o.o. za usluge prijevoza</w:t>
      </w:r>
      <w:r w:rsidR="000E4396">
        <w:t xml:space="preserve">, Osijek, Ivana Gundulića 22, OIB </w:t>
      </w:r>
      <w:r w:rsidR="000E4396" w:rsidRPr="000E4396">
        <w:t>57249332223</w:t>
      </w:r>
      <w:r w:rsidR="007C0805">
        <w:t xml:space="preserve">, MBS </w:t>
      </w:r>
      <w:r w:rsidR="000E4396" w:rsidRPr="000E4396">
        <w:t>030155030</w:t>
      </w:r>
      <w:r w:rsidR="00243462">
        <w:t xml:space="preserve">, </w:t>
      </w:r>
      <w:r w:rsidR="00492D58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01078">
        <w:t xml:space="preserve">DOLITTLE TAXI j.d.o.o. za usluge prijevoza, Osijek, Ivana Gundulića 22, OIB 57249332223, MBS 030155030, </w:t>
      </w:r>
      <w:r>
        <w:t xml:space="preserve">iznosi </w:t>
      </w:r>
      <w:r w:rsidR="007C0805">
        <w:t>6.</w:t>
      </w:r>
      <w:r w:rsidR="00C01078">
        <w:t>380,00</w:t>
      </w:r>
      <w:r w:rsidR="007C0805">
        <w:t xml:space="preserve"> 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2A42A9">
        <w:t xml:space="preserve"> DRAGAN TODOR</w:t>
      </w:r>
      <w:r w:rsidR="0091657E">
        <w:t>I</w:t>
      </w:r>
      <w:r w:rsidR="002A42A9">
        <w:t>Ć, OIB 22897173800</w:t>
      </w:r>
      <w:r w:rsidR="00C9663D">
        <w:t xml:space="preserve"> iz Zagreba, Argentinska ulica 2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C0805">
        <w:t>2</w:t>
      </w:r>
      <w:r w:rsidR="00C01078">
        <w:t>198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9663D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5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42A9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6720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1657E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663D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2198</izvorni_sadrzaj>
    <derivirana_varijabla naziv="DomainObject.Predmet.Broj_1">2198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St-2198/2016</izvorni_sadrzaj>
    <derivirana_varijabla naziv="DomainObject.Predmet.OznakaBroj_1">St-2198/2016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DOLITTLE TAXI j.d.o.o. za usluge prijevoza</izvorni_sadrzaj>
    <derivirana_varijabla naziv="DomainObject.Predmet.ProtustrankaFormated_1">  DOLITTLE TAXI j.d.o.o. za usluge prijevoza</derivirana_varijabla>
  </DomainObject.Predmet.ProtustrankaFormated>
  <DomainObject.Predmet.ProtustrankaFormatedOIB>
    <izvorni_sadrzaj>  DOLITTLE TAXI j.d.o.o. za usluge prijevoza, OIB 57249332223</izvorni_sadrzaj>
    <derivirana_varijabla naziv="DomainObject.Predmet.ProtustrankaFormatedOIB_1">  DOLITTLE TAXI j.d.o.o. za usluge prijevoza, OIB 57249332223</derivirana_varijabla>
  </DomainObject.Predmet.ProtustrankaFormatedOIB>
  <DomainObject.Predmet.ProtustrankaFormatedWithAdress>
    <izvorni_sadrzaj> DOLITTLE TAXI j.d.o.o. za usluge prijevoza, Ivana Gundulića 22, 31000 Osijek</izvorni_sadrzaj>
    <derivirana_varijabla naziv="DomainObject.Predmet.ProtustrankaFormatedWithAdress_1"> DOLITTLE TAXI j.d.o.o. za usluge prijevoza, Ivana Gundulića 22, 31000 Osijek</derivirana_varijabla>
  </DomainObject.Predmet.ProtustrankaFormatedWithAdress>
  <DomainObject.Predmet.ProtustrankaFormatedWithAdressOIB>
    <izvorni_sadrzaj> DOLITTLE TAXI j.d.o.o. za usluge prijevoza, OIB 57249332223, Ivana Gundulića 22, 31000 Osijek</izvorni_sadrzaj>
    <derivirana_varijabla naziv="DomainObject.Predmet.ProtustrankaFormatedWithAdressOIB_1"> DOLITTLE TAXI j.d.o.o. za usluge prijevoza, OIB 57249332223, Ivana Gundulića 22, 31000 Osijek</derivirana_varijabla>
  </DomainObject.Predmet.ProtustrankaFormatedWithAdressOIB>
  <DomainObject.Predmet.ProtustrankaWithAdress>
    <izvorni_sadrzaj>DOLITTLE TAXI j.d.o.o. za usluge prijevoza Ivana Gundulića 22, 31000 Osijek</izvorni_sadrzaj>
    <derivirana_varijabla naziv="DomainObject.Predmet.ProtustrankaWithAdress_1">DOLITTLE TAXI j.d.o.o. za usluge prijevoza Ivana Gundulića 22, 31000 Osijek</derivirana_varijabla>
  </DomainObject.Predmet.ProtustrankaWithAdress>
  <DomainObject.Predmet.ProtustrankaWithAdressOIB>
    <izvorni_sadrzaj>DOLITTLE TAXI j.d.o.o. za usluge prijevoza, OIB 57249332223, Ivana Gundulića 22, 31000 Osijek</izvorni_sadrzaj>
    <derivirana_varijabla naziv="DomainObject.Predmet.ProtustrankaWithAdressOIB_1">DOLITTLE TAXI j.d.o.o. za usluge prijevoza, OIB 57249332223, Ivana Gundulića 22, 31000 Osijek</derivirana_varijabla>
  </DomainObject.Predmet.ProtustrankaWithAdressOIB>
  <DomainObject.Predmet.ProtustrankaNazivFormated>
    <izvorni_sadrzaj>DOLITTLE TAXI j.d.o.o. za usluge prijevoza</izvorni_sadrzaj>
    <derivirana_varijabla naziv="DomainObject.Predmet.ProtustrankaNazivFormated_1">DOLITTLE TAXI j.d.o.o. za usluge prijevoza</derivirana_varijabla>
  </DomainObject.Predmet.ProtustrankaNazivFormated>
  <DomainObject.Predmet.ProtustrankaNazivFormatedOIB>
    <izvorni_sadrzaj>DOLITTLE TAXI j.d.o.o. za usluge prijevoza, OIB 57249332223</izvorni_sadrzaj>
    <derivirana_varijabla naziv="DomainObject.Predmet.ProtustrankaNazivFormatedOIB_1">DOLITTLE TAXI j.d.o.o. za usluge prijevoza, OIB 57249332223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DOLITTLE TAXI j.d.o.o. za usluge prijevoza</item>
    </izvorni_sadrzaj>
    <derivirana_varijabla naziv="DomainObject.Predmet.ProtuStrankaListFormated_1">
      <item>DOLITTLE TAXI j.d.o.o. za usluge prijevoza</item>
    </derivirana_varijabla>
  </DomainObject.Predmet.ProtuStrankaListFormated>
  <DomainObject.Predmet.ProtuStrankaListFormatedOIB>
    <izvorni_sadrzaj>
      <item>DOLITTLE TAXI j.d.o.o. za usluge prijevoza, OIB 57249332223</item>
    </izvorni_sadrzaj>
    <derivirana_varijabla naziv="DomainObject.Predmet.ProtuStrankaListFormatedOIB_1">
      <item>DOLITTLE TAXI j.d.o.o. za usluge prijevoza, OIB 57249332223</item>
    </derivirana_varijabla>
  </DomainObject.Predmet.ProtuStrankaListFormatedOIB>
  <DomainObject.Predmet.ProtuStrankaListFormatedWithAdress>
    <izvorni_sadrzaj>
      <item>DOLITTLE TAXI j.d.o.o. za usluge prijevoza, Ivana Gundulića 22, 31000 Osijek</item>
    </izvorni_sadrzaj>
    <derivirana_varijabla naziv="DomainObject.Predmet.ProtuStrankaListFormatedWithAdress_1">
      <item>DOLITTLE TAXI j.d.o.o. za usluge prijevoza, Ivana Gundulića 22, 31000 Osijek</item>
    </derivirana_varijabla>
  </DomainObject.Predmet.ProtuStrankaListFormatedWithAdress>
  <DomainObject.Predmet.ProtuStrankaListFormatedWithAdressOIB>
    <izvorni_sadrzaj>
      <item>DOLITTLE TAXI j.d.o.o. za usluge prijevoza, OIB 57249332223, Ivana Gundulića 22, 31000 Osijek</item>
    </izvorni_sadrzaj>
    <derivirana_varijabla naziv="DomainObject.Predmet.ProtuStrankaListFormatedWithAdressOIB_1">
      <item>DOLITTLE TAXI j.d.o.o. za usluge prijevoza, OIB 57249332223, Ivana Gundulića 22, 31000 Osijek</item>
    </derivirana_varijabla>
  </DomainObject.Predmet.ProtuStrankaListFormatedWithAdressOIB>
  <DomainObject.Predmet.ProtuStrankaListNazivFormated>
    <izvorni_sadrzaj>
      <item>DOLITTLE TAXI j.d.o.o. za usluge prijevoza</item>
    </izvorni_sadrzaj>
    <derivirana_varijabla naziv="DomainObject.Predmet.ProtuStrankaListNazivFormated_1">
      <item>DOLITTLE TAXI j.d.o.o. za usluge prijevoza</item>
    </derivirana_varijabla>
  </DomainObject.Predmet.ProtuStrankaListNazivFormated>
  <DomainObject.Predmet.ProtuStrankaListNazivFormatedOIB>
    <izvorni_sadrzaj>
      <item>DOLITTLE TAXI j.d.o.o. za usluge prijevoza, OIB 57249332223</item>
    </izvorni_sadrzaj>
    <derivirana_varijabla naziv="DomainObject.Predmet.ProtuStrankaListNazivFormatedOIB_1">
      <item>DOLITTLE TAXI j.d.o.o. za usluge prijevoza, OIB 57249332223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DOLITTLE TAXI j.d.o.o. za usluge prijevoza</izvorni_sadrzaj>
    <derivirana_varijabla naziv="DomainObject.Predmet.ProtustrankaIDrugi_1">DOLITTLE TAXI j.d.o.o. za usluge prijevoza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DOLITTLE TAXI j.d.o.o. za usluge prijevoza, OIB 57249332223, Ivana Gundulića 22, 31000 Osijek</izvorni_sadrzaj>
    <derivirana_varijabla naziv="DomainObject.Predmet.ProtustrankaIDrugiAdressOIB_1">DOLITTLE TAXI j.d.o.o. za usluge prijevoza, OIB 57249332223, Ivana Gundulića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DOLITTLE TAXI j.d.o.o. za usluge prijevoza</item>
    </izvorni_sadrzaj>
    <derivirana_varijabla naziv="DomainObject.Predmet.SudioniciListNaziv_1">
      <item>FINA RC OSIJEK</item>
      <item>DOLITTLE TAXI j.d.o.o. za usluge prijevoza</item>
    </derivirana_varijabla>
  </DomainObject.Predmet.SudioniciListNaziv>
  <DomainObject.Predmet.SudioniciListAdressOIB>
    <izvorni_sadrzaj>
      <item>FINA RC OSIJEK, OIB 85821130368</item>
      <item>DOLITTLE TAXI j.d.o.o. za usluge prijevoza, OIB 57249332223, Ivana Gundulića 22,31000 Osijek</item>
    </izvorni_sadrzaj>
    <derivirana_varijabla naziv="DomainObject.Predmet.SudioniciListAdressOIB_1">
      <item>FINA RC OSIJEK, OIB 85821130368</item>
      <item>DOLITTLE TAXI j.d.o.o. za usluge prijevoza, OIB 57249332223, Ivana Gundulića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57249332223</item>
    </izvorni_sadrzaj>
    <derivirana_varijabla naziv="DomainObject.Predmet.SudioniciListNazivOIB_1">
      <item>, OIB 85821130368</item>
      <item>, OIB 57249332223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1952</properties:Characters>
  <properties:Lines>51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2016-09-14T05:52:00Z</dcterms:created>
  <dc:creator>Korisnik</dc:creator>
  <cp:lastModifiedBy>Sanja Ban</cp:lastModifiedBy>
  <cp:lastPrinted>2016-09-14T06:48:00Z</cp:lastPrinted>
  <dcterms:modified xmlns:xsi="http://www.w3.org/2001/XMLSchema-instance" xsi:type="dcterms:W3CDTF">2016-09-14T06:49:00Z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