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0a9b" w14:paraId="c1e0a9b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EB1BBF">
        <w:rPr>
          <w:szCs w:val="24"/>
        </w:rPr>
        <w:t>SENDI</w:t>
      </w:r>
      <w:r w:rsidR="00AB3A85">
        <w:rPr>
          <w:szCs w:val="24"/>
        </w:rPr>
        <w:t xml:space="preserve"> I MANDY d.o.o., Zadar, Zrinsko-Frankopanska 38, OIB:19712217763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EB1BBF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B3A85">
        <w:rPr>
          <w:sz w:val="24"/>
          <w:szCs w:val="24"/>
          <w:lang w:val="hr-HR"/>
        </w:rPr>
        <w:t>ju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AB3A85">
        <w:rPr>
          <w:sz w:val="24"/>
          <w:szCs w:val="24"/>
          <w:lang w:val="hr-HR"/>
        </w:rPr>
        <w:t>ISLAM HRUSTIĆ, Bosna i Hercegovina, Vlasenica, Karađorđeva 9, OIB:58532026606 i SAJMA OMEROVIĆ, Bosna i Hercegovina, Novo Sarajevo, Ferdehaupnana, OIB:68975418652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AB3A85">
        <w:rPr>
          <w:sz w:val="24"/>
          <w:szCs w:val="24"/>
          <w:lang w:val="hr-HR"/>
        </w:rPr>
        <w:t>61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1B33EA" w:rsidR="00BE79B9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EB1BBF">
        <w:rPr>
          <w:sz w:val="24"/>
          <w:szCs w:val="24"/>
        </w:rPr>
        <w:t>SENDI</w:t>
      </w:r>
      <w:r w:rsidR="00AB3A85" w:rsidRPr="00AB3A85">
        <w:rPr>
          <w:sz w:val="24"/>
          <w:szCs w:val="24"/>
        </w:rPr>
        <w:t xml:space="preserve"> I MANDY d.o.o., Zadar, Zrinsko-Frankopanska 38</w:t>
      </w:r>
      <w:r w:rsidR="00BE79B9" w:rsidRPr="00AB3A85">
        <w:rPr>
          <w:sz w:val="24"/>
          <w:szCs w:val="24"/>
        </w:rPr>
        <w:t>.</w:t>
      </w:r>
    </w:p>
    <w:p w:rsidRDefault="0049238A" w:rsidP="00AB3A85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EB1BBF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AB3A8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AB3A85">
        <w:rPr>
          <w:szCs w:val="24"/>
        </w:rPr>
        <w:t>ISLAM HRUSTIĆ, Bosna i Hercegovina, Vlasenica, Karađorđeva 9</w:t>
      </w:r>
    </w:p>
    <w:p w:rsidRDefault="00AB3A85" w:rsidP="00C754BB" w:rsidR="00AB3A85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AB3A85">
        <w:rPr>
          <w:szCs w:val="24"/>
        </w:rPr>
        <w:t>SAJMA OMEROVIĆ, Bosna i Hercegovina, Novo Sarajevo, Ferdehaupnana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EB1BBF" w:rsidP="00C754BB" w:rsidR="00EB1BBF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569E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E79B9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AB3A85">
      <w:rPr>
        <w:sz w:val="24"/>
        <w:szCs w:val="24"/>
        <w:lang w:val="hr-HR"/>
      </w:rPr>
      <w:t>61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E79B9">
      <w:rPr>
        <w:sz w:val="24"/>
        <w:szCs w:val="24"/>
        <w:lang w:val="hr-HR"/>
      </w:rPr>
      <w:t>3</w:t>
    </w:r>
    <w:r w:rsidR="00AB3A85">
      <w:rPr>
        <w:sz w:val="24"/>
        <w:szCs w:val="24"/>
        <w:lang w:val="hr-HR"/>
      </w:rPr>
      <w:t>61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569E3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B3A85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1BBF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9E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9E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9E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9E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9E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9E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9E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9E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</izvorni_sadrzaj>
    <derivirana_varijabla naziv="DomainObject.Predmet.ProtustrankaFormated_1">  SENDI I MANDY d.o.o. za trgovinu i turizam</derivirana_varijabla>
  </DomainObject.Predmet.ProtustrankaFormated>
  <DomainObject.Predmet.ProtustrankaFormatedOIB>
    <izvorni_sadrzaj>  SENDI I MANDY d.o.o. za trgovinu i turizam, OIB 19712217763</izvorni_sadrzaj>
    <derivirana_varijabla naziv="DomainObject.Predmet.ProtustrankaFormatedOIB_1">  SENDI I MANDY d.o.o. za trgovinu i turizam, OIB 19712217763</derivirana_varijabla>
  </DomainObject.Predmet.ProtustrankaFormatedOIB>
  <DomainObject.Predmet.ProtustrankaFormatedWithAdress>
    <izvorni_sadrzaj> SENDI I MANDY d.o.o. za trgovinu i turizam, Zrinsko Frankopanska 38, 23000 Zadar</izvorni_sadrzaj>
    <derivirana_varijabla naziv="DomainObject.Predmet.ProtustrankaFormatedWithAdress_1"> SENDI I MANDY d.o.o. za trgovinu i turizam, Zrinsko Frankopanska 38, 23000 Zadar</derivirana_varijabla>
  </DomainObject.Predmet.ProtustrankaFormatedWithAdress>
  <DomainObject.Predmet.ProtustrankaFormatedWithAdressOIB>
    <izvorni_sadrzaj> SENDI I MANDY d.o.o. za trgovinu i turizam, OIB 19712217763, Zrinsko Frankopanska 38, 23000 Zadar</izvorni_sadrzaj>
    <derivirana_varijabla naziv="DomainObject.Predmet.ProtustrankaFormatedWithAdressOIB_1"> SENDI I MANDY d.o.o. za trgovinu i turizam, OIB 19712217763, Zrinsko Frankopanska 38, 23000 Zadar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</item>
    </izvorni_sadrzaj>
    <derivirana_varijabla naziv="DomainObject.Predmet.ProtuStrankaListFormated_1">
      <item>SENDI I MANDY d.o.o. za trgovinu i turizam</item>
    </derivirana_varijabla>
  </DomainObject.Predmet.ProtuStrankaListFormated>
  <DomainObject.Predmet.ProtuStrankaListFormatedOIB>
    <izvorni_sadrzaj>
      <item>SENDI I MANDY d.o.o. za trgovinu i turizam, OIB 19712217763</item>
    </izvorni_sadrzaj>
    <derivirana_varijabla naziv="DomainObject.Predmet.ProtuStrankaListFormatedOIB_1">
      <item>SENDI I MANDY d.o.o. za trgovinu i turizam, OIB 19712217763</item>
    </derivirana_varijabla>
  </DomainObject.Predmet.ProtuStrankaListFormatedOIB>
  <DomainObject.Predmet.ProtuStrankaListFormatedWithAdress>
    <izvorni_sadrzaj>
      <item>SENDI I MANDY d.o.o. za trgovinu i turizam, Zrinsko Frankopanska 38, 23000 Zadar</item>
    </izvorni_sadrzaj>
    <derivirana_varijabla naziv="DomainObject.Predmet.ProtuStrankaListFormatedWithAdress_1">
      <item>SENDI I MANDY d.o.o. za trgovinu i turizam, Zrinsko Frankopanska 38, 23000 Zadar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</item>
    </izvorni_sadrzaj>
    <derivirana_varijabla naziv="DomainObject.Predmet.ProtuStrankaListFormatedWithAdressOIB_1">
      <item>SENDI I MANDY d.o.o. za trgovinu i turizam, OIB 19712217763, Zrinsko Frankopanska 38, 23000 Zadar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</izvorni_sadrzaj>
    <derivirana_varijabla naziv="DomainObject.Predmet.SudioniciListNaziv_1">
      <item>FINA</item>
      <item>SENDI I MANDY d.o.o. za trgovinu i turizam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</izvorni_sadrzaj>
    <derivirana_varijabla naziv="DomainObject.Predmet.SudioniciListAdressOIB_1">
      <item>FINA, OIB 85821130368</item>
      <item>SENDI I MANDY d.o.o. za trgovinu i turizam, OIB 19712217763,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</izvorni_sadrzaj>
    <derivirana_varijabla naziv="DomainObject.Predmet.SudioniciListNazivOIB_1">
      <item>, OIB 85821130368</item>
      <item>, OIB 19712217763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60992-EEB6-45D9-957F-9E9063ED1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1835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2016-03-16T07:19:00Z</dcterms:created>
  <dc:creator>Ante Kačić</dc:creator>
  <cp:lastModifiedBy>Merlina Klišmanić</cp:lastModifiedBy>
  <cp:lastPrinted>2016-03-23T07:42:00Z</cp:lastPrinted>
  <dcterms:modified xmlns:xsi="http://www.w3.org/2001/XMLSchema-instance" xsi:type="dcterms:W3CDTF">2016-04-01T08:07:00Z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