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04c1" w14:paraId="83104c1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15D79">
        <w:t>7462/2015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45852">
        <w:t>12. travnja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>a</w:t>
      </w:r>
      <w:r w:rsidR="00F15D79">
        <w:t xml:space="preserve"> </w:t>
      </w:r>
      <w:r w:rsidR="00F15D79" w:rsidRPr="00F15D79">
        <w:rPr>
          <w:b/>
        </w:rPr>
        <w:t>SUZI MODA d.o.o. OIB: 51568905787, Zagreb, Starčevićev trg 7.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F15D79">
        <w:t>5.856,84</w:t>
      </w:r>
      <w:r w:rsidRPr="00A668DD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C45852">
        <w:t xml:space="preserve">12. travnja 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F15D79">
      <w:rPr>
        <w:b/>
      </w:rPr>
      <w:t>7462/2015-4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94829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034B"/>
    <w:rsid w:val="005E4AB8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449E"/>
    <w:rsid w:val="007C473B"/>
    <w:rsid w:val="007D5A5D"/>
    <w:rsid w:val="00804CA8"/>
    <w:rsid w:val="008155EE"/>
    <w:rsid w:val="00835ECB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5ED"/>
    <w:rsid w:val="00C378F8"/>
    <w:rsid w:val="00C45852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F2719"/>
    <w:rsid w:val="00F034D3"/>
    <w:rsid w:val="00F15D79"/>
    <w:rsid w:val="00F81EDF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E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E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E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E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E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E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E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E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7462</izvorni_sadrzaj>
    <derivirana_varijabla naziv="DomainObject.Predmet.Broj_1">7462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St-7462/2015</izvorni_sadrzaj>
    <derivirana_varijabla naziv="DomainObject.Predmet.OznakaBroj_1">St-7462/2015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SUZI MODA d.o.o. zastupanog po punomoćniku Suzana Gabelica</izvorni_sadrzaj>
    <derivirana_varijabla naziv="DomainObject.Predmet.ProtustrankaFormated_1">  SUZI MODA d.o.o. zastupanog po punomoćniku Suzana Gabelica</derivirana_varijabla>
  </DomainObject.Predmet.ProtustrankaFormated>
  <DomainObject.Predmet.ProtustrankaFormatedOIB>
    <izvorni_sadrzaj>  SUZI MODA d.o.o., OIB 51568905787 zastupanog po punomoćniku Suzana Gabelica</izvorni_sadrzaj>
    <derivirana_varijabla naziv="DomainObject.Predmet.ProtustrankaFormatedOIB_1">  SUZI MODA d.o.o., OIB 51568905787 zastupanog po punomoćniku Suzana Gabelica</derivirana_varijabla>
  </DomainObject.Predmet.ProtustrankaFormatedOIB>
  <DomainObject.Predmet.ProtustrankaFormatedWithAdress>
    <izvorni_sadrzaj> SUZI MODA d.o.o., Starčevićev trg 7, 10000 Zagreb zastupanog po punomoćniku Suzana Gabelica</izvorni_sadrzaj>
    <derivirana_varijabla naziv="DomainObject.Predmet.ProtustrankaFormatedWithAdress_1"> SUZI MODA d.o.o., Starčevićev trg 7, 10000 Zagreb zastupanog po punomoćniku Suzana Gabelica</derivirana_varijabla>
  </DomainObject.Predmet.ProtustrankaFormatedWithAdress>
  <DomainObject.Predmet.ProtustrankaFormatedWithAdressOIB>
    <izvorni_sadrzaj> SUZI MODA d.o.o., OIB 51568905787, Starčevićev trg 7, 10000 Zagreb zastupanog po punomoćniku Suzana Gabelica</izvorni_sadrzaj>
    <derivirana_varijabla naziv="DomainObject.Predmet.ProtustrankaFormatedWithAdressOIB_1"> SUZI MODA d.o.o., OIB 51568905787, Starčevićev trg 7, 10000 Zagreb zastupanog po punomoćniku Suzana Gabelica</derivirana_varijabla>
  </DomainObject.Predmet.ProtustrankaFormatedWithAdressOIB>
  <DomainObject.Predmet.ProtustrankaWithAdress>
    <izvorni_sadrzaj>SUZI MODA d.o.o. Starčevićev trg 7, 10000 Zagreb</izvorni_sadrzaj>
    <derivirana_varijabla naziv="DomainObject.Predmet.ProtustrankaWithAdress_1">SUZI MODA d.o.o. Starčevićev trg 7, 10000 Zagreb</derivirana_varijabla>
  </DomainObject.Predmet.ProtustrankaWithAdress>
  <DomainObject.Predmet.ProtustrankaWithAdressOIB>
    <izvorni_sadrzaj>SUZI MODA d.o.o., OIB 51568905787, Starčevićev trg 7, 10000 Zagreb</izvorni_sadrzaj>
    <derivirana_varijabla naziv="DomainObject.Predmet.ProtustrankaWithAdressOIB_1">SUZI MODA d.o.o., OIB 51568905787, Starčevićev trg 7, 10000 Zagreb</derivirana_varijabla>
  </DomainObject.Predmet.ProtustrankaWithAdressOIB>
  <DomainObject.Predmet.ProtustrankaNazivFormated>
    <izvorni_sadrzaj>SUZI MODA d.o.o.</izvorni_sadrzaj>
    <derivirana_varijabla naziv="DomainObject.Predmet.ProtustrankaNazivFormated_1">SUZI MODA d.o.o.</derivirana_varijabla>
  </DomainObject.Predmet.ProtustrankaNazivFormated>
  <DomainObject.Predmet.ProtustrankaNazivFormatedOIB>
    <izvorni_sadrzaj>SUZI MODA d.o.o., OIB 51568905787</izvorni_sadrzaj>
    <derivirana_varijabla naziv="DomainObject.Predmet.ProtustrankaNazivFormatedOIB_1">SUZI MODA d.o.o., OIB 51568905787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SUZI MODA d.o.o. zastupanog po punomoćniku Suzana Gabelica</item>
    </izvorni_sadrzaj>
    <derivirana_varijabla naziv="DomainObject.Predmet.ProtuStrankaListFormated_1">
      <item>SUZI MODA d.o.o. zastupanog po punomoćniku Suzana Gabelica</item>
    </derivirana_varijabla>
  </DomainObject.Predmet.ProtuStrankaListFormated>
  <DomainObject.Predmet.ProtuStrankaListFormatedOIB>
    <izvorni_sadrzaj>
      <item>SUZI MODA d.o.o., OIB 51568905787 zastupanog po punomoćniku Suzana Gabelica</item>
    </izvorni_sadrzaj>
    <derivirana_varijabla naziv="DomainObject.Predmet.ProtuStrankaListFormatedOIB_1">
      <item>SUZI MODA d.o.o., OIB 51568905787 zastupanog po punomoćniku Suzana Gabelica</item>
    </derivirana_varijabla>
  </DomainObject.Predmet.ProtuStrankaListFormatedOIB>
  <DomainObject.Predmet.ProtuStrankaListFormatedWithAdress>
    <izvorni_sadrzaj>
      <item>SUZI MODA d.o.o., Starčevićev trg 7, 10000 Zagreb zastupanog po punomoćniku Suzana Gabelica</item>
    </izvorni_sadrzaj>
    <derivirana_varijabla naziv="DomainObject.Predmet.ProtuStrankaListFormatedWithAdress_1">
      <item>SUZI MODA d.o.o., Starčevićev trg 7, 10000 Zagreb zastupanog po punomoćniku Suzana Gabelica</item>
    </derivirana_varijabla>
  </DomainObject.Predmet.ProtuStrankaListFormatedWithAdress>
  <DomainObject.Predmet.ProtuStrankaListFormatedWithAdressOIB>
    <izvorni_sadrzaj>
      <item>SUZI MODA d.o.o., OIB 51568905787, Starčevićev trg 7, 10000 Zagreb zastupanog po punomoćniku Suzana Gabelica</item>
    </izvorni_sadrzaj>
    <derivirana_varijabla naziv="DomainObject.Predmet.ProtuStrankaListFormatedWithAdressOIB_1">
      <item>SUZI MODA d.o.o., OIB 51568905787, Starčevićev trg 7, 10000 Zagreb zastupanog po punomoćniku Suzana Gabelica</item>
    </derivirana_varijabla>
  </DomainObject.Predmet.ProtuStrankaListFormatedWithAdressOIB>
  <DomainObject.Predmet.ProtuStrankaListNazivFormated>
    <izvorni_sadrzaj>
      <item>SUZI MODA d.o.o.</item>
    </izvorni_sadrzaj>
    <derivirana_varijabla naziv="DomainObject.Predmet.ProtuStrankaListNazivFormated_1">
      <item>SUZI MODA d.o.o.</item>
    </derivirana_varijabla>
  </DomainObject.Predmet.ProtuStrankaListNazivFormated>
  <DomainObject.Predmet.ProtuStrankaListNazivFormatedOIB>
    <izvorni_sadrzaj>
      <item>SUZI MODA d.o.o., OIB 51568905787</item>
    </izvorni_sadrzaj>
    <derivirana_varijabla naziv="DomainObject.Predmet.ProtuStrankaListNazivFormatedOIB_1">
      <item>SUZI MODA d.o.o., OIB 51568905787</item>
    </derivirana_varijabla>
  </DomainObject.Predmet.ProtuStrankaListNazivFormatedOIB>
  <DomainObject.Predmet.OstaliListFormated>
    <izvorni_sadrzaj>
      <item>Suzana Gabelica punomoćnik sudionika u postupku SUZI MODA d.o.o.</item>
    </izvorni_sadrzaj>
    <derivirana_varijabla naziv="DomainObject.Predmet.OstaliListFormated_1">
      <item>Suzana Gabelica punomoćnik sudionika u postupku SUZI MODA d.o.o.</item>
    </derivirana_varijabla>
  </DomainObject.Predmet.OstaliListFormated>
  <DomainObject.Predmet.OstaliListFormatedOIB>
    <izvorni_sadrzaj>
      <item>Suzana Gabelica, OIB 26563531774 punomoćnik sudionika u postupku SUZI MODA d.o.o.</item>
    </izvorni_sadrzaj>
    <derivirana_varijabla naziv="DomainObject.Predmet.OstaliListFormatedOIB_1">
      <item>Suzana Gabelica, OIB 26563531774 punomoćnik sudionika u postupku SUZI MODA d.o.o.</item>
    </derivirana_varijabla>
  </DomainObject.Predmet.OstaliListFormatedOIB>
  <DomainObject.Predmet.OstaliListFormatedWithAdress>
    <izvorni_sadrzaj>
      <item>Suzana Gabelica, Odakova ulica 8, 10000 Zagreb punomoćnik sudionika u postupku SUZI MODA d.o.o.</item>
    </izvorni_sadrzaj>
    <derivirana_varijabla naziv="DomainObject.Predmet.OstaliListFormatedWithAdress_1">
      <item>Suzana Gabelica, Odakova ulica 8, 10000 Zagreb punomoćnik sudionika u postupku SUZI MODA d.o.o.</item>
    </derivirana_varijabla>
  </DomainObject.Predmet.OstaliListFormatedWithAdress>
  <DomainObject.Predmet.OstaliListFormatedWithAdressOIB>
    <izvorni_sadrzaj>
      <item>Suzana Gabelica, OIB 26563531774, Odakova ulica 8, 10000 Zagreb punomoćnik sudionika u postupku SUZI MODA d.o.o.</item>
    </izvorni_sadrzaj>
    <derivirana_varijabla naziv="DomainObject.Predmet.OstaliListFormatedWithAdressOIB_1">
      <item>Suzana Gabelica, OIB 26563531774, Odakova ulica 8, 10000 Zagreb punomoćnik sudionika u postupku SUZI MODA d.o.o.</item>
    </derivirana_varijabla>
  </DomainObject.Predmet.OstaliListFormatedWithAdressOIB>
  <DomainObject.Predmet.OstaliListNazivFormated>
    <izvorni_sadrzaj>
      <item>Suzana Gabelica</item>
    </izvorni_sadrzaj>
    <derivirana_varijabla naziv="DomainObject.Predmet.OstaliListNazivFormated_1">
      <item>Suzana Gabelica</item>
    </derivirana_varijabla>
  </DomainObject.Predmet.OstaliListNazivFormated>
  <DomainObject.Predmet.OstaliListNazivFormatedOIB>
    <izvorni_sadrzaj>
      <item>Suzana Gabelica, OIB 26563531774</item>
    </izvorni_sadrzaj>
    <derivirana_varijabla naziv="DomainObject.Predmet.OstaliListNazivFormatedOIB_1">
      <item>Suzana Gabelica, OIB 26563531774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SUZI MODA d.o.o.</izvorni_sadrzaj>
    <derivirana_varijabla naziv="DomainObject.Predmet.ProtustrankaIDrugi_1">SUZI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SUZI MODA d.o.o., OIB 51568905787, Starčevićev trg 7, 10000 Zagreb</izvorni_sadrzaj>
    <derivirana_varijabla naziv="DomainObject.Predmet.ProtustrankaIDrugiAdressOIB_1">SUZI MODA d.o.o., OIB 51568905787, Starčevićev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SUZI MODA d.o.o.</item>
      <item>Suzana Gabelica</item>
    </izvorni_sadrzaj>
    <derivirana_varijabla naziv="DomainObject.Predmet.SudioniciListNaziv_1">
      <item>FINA Regionalni centar Zagreb</item>
      <item>SUZI MODA d.o.o.</item>
      <item>Suzana Gabelica</item>
    </derivirana_varijabla>
  </DomainObject.Predmet.SudioniciListNaziv>
  <DomainObject.Predmet.SudioniciListAdressOIB>
    <izvorni_sadrzaj>
      <item>FINA Regionalni centar Zagreb, OIB 85821130368, Trg svibanjskih žrtava 1995. 1,10000 Zagreb</item>
      <item>SUZI MODA d.o.o., OIB 51568905787, Starčevićev trg 7,10000 Zagreb</item>
      <item>Suzana Gabelica, OIB 26563531774, Odakova ulica 8,10000 Zagreb</item>
    </izvorni_sadrzaj>
    <derivirana_varijabla naziv="DomainObject.Predmet.SudioniciListAdressOIB_1">
      <item>FINA Regionalni centar Zagreb, OIB 85821130368, Trg svibanjskih žrtava 1995. 1,10000 Zagreb</item>
      <item>SUZI MODA d.o.o., OIB 51568905787, Starčevićev trg 7,10000 Zagreb</item>
      <item>Suzana Gabelica, OIB 26563531774, Odakova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51568905787</item>
      <item>, OIB 26563531774</item>
    </izvorni_sadrzaj>
    <derivirana_varijabla naziv="DomainObject.Predmet.SudioniciListNazivOIB_1">
      <item>, OIB 85821130368</item>
      <item>, OIB 51568905787</item>
      <item>, OIB 26563531774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1325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2016-04-12T12:26:00Z</dcterms:created>
  <dc:creator>ilukac</dc:creator>
  <cp:lastModifiedBy>Irena Benko</cp:lastModifiedBy>
  <cp:lastPrinted>2016-04-12T12:26:00Z</cp:lastPrinted>
  <dcterms:modified xmlns:xsi="http://www.w3.org/2001/XMLSchema-instance" xsi:type="dcterms:W3CDTF">2016-04-13T09:37:00Z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