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90737" w:rsidR="00B45F4A" w:rsidRDefault="00B45F4A" w14:paraId="72d9512" w14:textId="72d9512">
      <w:pPr>
        <w15:collapsed w:val="false"/>
        <w:rPr>
          <w:sz w:val="24"/>
          <w:szCs w:val="24"/>
        </w:rPr>
      </w:pPr>
      <w:bookmarkStart w:name="_GoBack" w:id="0"/>
      <w:bookmarkEnd w:id="0"/>
      <w:r w:rsidRPr="00690737">
        <w:rPr>
          <w:noProof/>
          <w:sz w:val="24"/>
          <w:szCs w:val="24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90737" w:rsidR="006D1B0A" w:rsidP="006D1B0A" w:rsidRDefault="006D1B0A">
      <w:pPr>
        <w:rPr>
          <w:sz w:val="24"/>
          <w:szCs w:val="24"/>
        </w:rPr>
      </w:pPr>
      <w:r w:rsidRPr="00690737">
        <w:rPr>
          <w:sz w:val="24"/>
          <w:szCs w:val="24"/>
        </w:rPr>
        <w:t>REPUBLIKA HRVATSKA</w:t>
      </w:r>
    </w:p>
    <w:p w:rsidRPr="00690737" w:rsidR="006D1B0A" w:rsidP="006D1B0A" w:rsidRDefault="006D1B0A">
      <w:pPr>
        <w:rPr>
          <w:sz w:val="24"/>
          <w:szCs w:val="24"/>
        </w:rPr>
      </w:pPr>
      <w:r w:rsidRPr="00690737">
        <w:rPr>
          <w:sz w:val="24"/>
          <w:szCs w:val="24"/>
        </w:rPr>
        <w:t>Trgovački sud u Zagrebu</w:t>
      </w:r>
    </w:p>
    <w:p w:rsidRPr="00690737" w:rsidR="00690737" w:rsidP="006D1B0A" w:rsidRDefault="006D1B0A">
      <w:pPr>
        <w:rPr>
          <w:sz w:val="24"/>
          <w:szCs w:val="24"/>
        </w:rPr>
      </w:pPr>
      <w:r w:rsidRPr="00690737">
        <w:rPr>
          <w:sz w:val="24"/>
          <w:szCs w:val="24"/>
        </w:rPr>
        <w:t xml:space="preserve">Zagreb, Amruševa 2/II             </w:t>
      </w:r>
    </w:p>
    <w:p w:rsidR="00690737" w:rsidP="006D1B0A" w:rsidRDefault="00690737">
      <w:pPr>
        <w:rPr>
          <w:sz w:val="24"/>
          <w:szCs w:val="24"/>
        </w:rPr>
      </w:pPr>
    </w:p>
    <w:p w:rsidRPr="00690737" w:rsidR="00260F0B" w:rsidP="006D1B0A" w:rsidRDefault="00260F0B">
      <w:pPr>
        <w:rPr>
          <w:sz w:val="24"/>
          <w:szCs w:val="24"/>
        </w:rPr>
      </w:pPr>
    </w:p>
    <w:p w:rsidRPr="00690737" w:rsidR="006D1B0A" w:rsidP="006D1B0A" w:rsidRDefault="006D1B0A">
      <w:pPr>
        <w:rPr>
          <w:bCs/>
          <w:sz w:val="24"/>
          <w:szCs w:val="24"/>
        </w:rPr>
      </w:pPr>
      <w:r w:rsidRPr="00690737">
        <w:rPr>
          <w:sz w:val="24"/>
          <w:szCs w:val="24"/>
        </w:rPr>
        <w:t xml:space="preserve">                                                </w:t>
      </w:r>
      <w:r w:rsidRPr="00690737">
        <w:rPr>
          <w:sz w:val="24"/>
          <w:szCs w:val="24"/>
        </w:rPr>
        <w:tab/>
      </w:r>
      <w:r w:rsidRPr="00690737">
        <w:rPr>
          <w:sz w:val="24"/>
          <w:szCs w:val="24"/>
        </w:rPr>
        <w:tab/>
      </w:r>
    </w:p>
    <w:p w:rsidRPr="00690737" w:rsidR="00B45F4A" w:rsidP="00B45F4A" w:rsidRDefault="00B45F4A">
      <w:pPr>
        <w:ind w:left="2124" w:firstLine="708"/>
        <w:rPr>
          <w:sz w:val="24"/>
          <w:szCs w:val="24"/>
        </w:rPr>
      </w:pPr>
      <w:r w:rsidRPr="00690737">
        <w:rPr>
          <w:sz w:val="24"/>
          <w:szCs w:val="24"/>
        </w:rPr>
        <w:t xml:space="preserve">  </w:t>
      </w:r>
      <w:r w:rsidRPr="00690737" w:rsidR="00815581">
        <w:rPr>
          <w:sz w:val="24"/>
          <w:szCs w:val="24"/>
        </w:rPr>
        <w:t>R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E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P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U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B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L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I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K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A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 xml:space="preserve"> H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R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V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A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T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S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K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A</w:t>
      </w:r>
    </w:p>
    <w:p w:rsidRPr="00690737" w:rsidR="006D1B0A" w:rsidP="00B45F4A" w:rsidRDefault="00B45F4A">
      <w:pPr>
        <w:ind w:left="2124" w:firstLine="708"/>
        <w:rPr>
          <w:sz w:val="24"/>
          <w:szCs w:val="24"/>
        </w:rPr>
      </w:pPr>
      <w:r w:rsidRPr="00690737">
        <w:rPr>
          <w:sz w:val="24"/>
          <w:szCs w:val="24"/>
        </w:rPr>
        <w:t xml:space="preserve">       </w:t>
      </w:r>
      <w:r w:rsidRPr="00690737" w:rsidR="00690737">
        <w:rPr>
          <w:sz w:val="24"/>
          <w:szCs w:val="24"/>
        </w:rPr>
        <w:t xml:space="preserve">      </w:t>
      </w:r>
      <w:r w:rsidRPr="00690737">
        <w:rPr>
          <w:sz w:val="24"/>
          <w:szCs w:val="24"/>
        </w:rPr>
        <w:t xml:space="preserve">       </w:t>
      </w:r>
      <w:r w:rsidRPr="00690737" w:rsidR="00815581">
        <w:rPr>
          <w:sz w:val="24"/>
          <w:szCs w:val="24"/>
        </w:rPr>
        <w:t>R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J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E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Š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E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NJ</w:t>
      </w:r>
      <w:r w:rsidRPr="00690737" w:rsidR="00690737">
        <w:rPr>
          <w:sz w:val="24"/>
          <w:szCs w:val="24"/>
        </w:rPr>
        <w:t xml:space="preserve"> </w:t>
      </w:r>
      <w:r w:rsidRPr="00690737" w:rsidR="00815581">
        <w:rPr>
          <w:sz w:val="24"/>
          <w:szCs w:val="24"/>
        </w:rPr>
        <w:t>E</w:t>
      </w:r>
    </w:p>
    <w:p w:rsidRPr="00690737" w:rsidR="00815581" w:rsidP="006D1B0A" w:rsidRDefault="00815581">
      <w:pPr>
        <w:jc w:val="center"/>
        <w:rPr>
          <w:b/>
          <w:sz w:val="24"/>
          <w:szCs w:val="24"/>
        </w:rPr>
      </w:pPr>
    </w:p>
    <w:p w:rsidR="00F90A61" w:rsidP="00690737" w:rsidRDefault="006D1B0A">
      <w:pPr>
        <w:jc w:val="both"/>
        <w:rPr>
          <w:sz w:val="24"/>
          <w:szCs w:val="24"/>
        </w:rPr>
      </w:pPr>
      <w:r w:rsidRPr="00690737">
        <w:rPr>
          <w:sz w:val="24"/>
          <w:szCs w:val="24"/>
        </w:rPr>
        <w:t xml:space="preserve">                </w:t>
      </w:r>
      <w:r w:rsidRPr="00690737" w:rsidR="00E95A1A">
        <w:rPr>
          <w:sz w:val="24"/>
          <w:szCs w:val="24"/>
        </w:rPr>
        <w:t>Trgovački sud u Zagrebu, po sucu Nikoli Ribariću, u s</w:t>
      </w:r>
      <w:r w:rsidR="00260F0B">
        <w:rPr>
          <w:sz w:val="24"/>
          <w:szCs w:val="24"/>
        </w:rPr>
        <w:t xml:space="preserve">tečajnom predmetu nad dužnikom </w:t>
      </w:r>
      <w:r w:rsidRPr="00690737" w:rsidR="00E95A1A">
        <w:rPr>
          <w:sz w:val="24"/>
          <w:szCs w:val="24"/>
        </w:rPr>
        <w:t xml:space="preserve">ZEMLJA NADE d.o.o. u stečaju, Braće Radića 63, Sladojevci, ranije na adresi: Zagreb, Gospodska 10, OIB: 35394631664, dana </w:t>
      </w:r>
      <w:r w:rsidR="00E948A7">
        <w:rPr>
          <w:sz w:val="24"/>
          <w:szCs w:val="24"/>
        </w:rPr>
        <w:t>26</w:t>
      </w:r>
      <w:r w:rsidRPr="00690737" w:rsidR="00E95A1A">
        <w:rPr>
          <w:sz w:val="24"/>
          <w:szCs w:val="24"/>
        </w:rPr>
        <w:t>.</w:t>
      </w:r>
      <w:r w:rsidR="00E948A7">
        <w:rPr>
          <w:sz w:val="24"/>
          <w:szCs w:val="24"/>
        </w:rPr>
        <w:t xml:space="preserve"> kolovoza</w:t>
      </w:r>
      <w:r w:rsidRPr="00690737" w:rsidR="00E95A1A">
        <w:rPr>
          <w:sz w:val="24"/>
          <w:szCs w:val="24"/>
        </w:rPr>
        <w:t xml:space="preserve"> 2019.,</w:t>
      </w:r>
    </w:p>
    <w:p w:rsidRPr="00690737" w:rsidR="00260F0B" w:rsidP="00690737" w:rsidRDefault="00260F0B">
      <w:pPr>
        <w:jc w:val="both"/>
        <w:rPr>
          <w:sz w:val="24"/>
          <w:szCs w:val="24"/>
        </w:rPr>
      </w:pPr>
    </w:p>
    <w:p w:rsidRPr="00690737" w:rsidR="006D1B0A" w:rsidP="006D1B0A" w:rsidRDefault="006D1B0A">
      <w:pPr>
        <w:rPr>
          <w:sz w:val="24"/>
          <w:szCs w:val="24"/>
        </w:rPr>
      </w:pPr>
    </w:p>
    <w:p w:rsidRPr="00690737" w:rsidR="006D1B0A" w:rsidP="006D1B0A" w:rsidRDefault="00815581">
      <w:pPr>
        <w:jc w:val="center"/>
        <w:rPr>
          <w:sz w:val="24"/>
          <w:szCs w:val="24"/>
        </w:rPr>
      </w:pPr>
      <w:r w:rsidRPr="00690737">
        <w:rPr>
          <w:sz w:val="24"/>
          <w:szCs w:val="24"/>
        </w:rPr>
        <w:t xml:space="preserve">r i j e š i o </w:t>
      </w:r>
      <w:r w:rsidR="00595EBA">
        <w:rPr>
          <w:sz w:val="24"/>
          <w:szCs w:val="24"/>
        </w:rPr>
        <w:t xml:space="preserve">  </w:t>
      </w:r>
      <w:r w:rsidRPr="00690737" w:rsidR="006D1B0A">
        <w:rPr>
          <w:sz w:val="24"/>
          <w:szCs w:val="24"/>
        </w:rPr>
        <w:t>j e</w:t>
      </w:r>
    </w:p>
    <w:p w:rsidRPr="00690737" w:rsidR="00706A24" w:rsidP="00595EBA" w:rsidRDefault="00706A24">
      <w:pPr>
        <w:jc w:val="both"/>
        <w:rPr>
          <w:sz w:val="24"/>
          <w:szCs w:val="24"/>
        </w:rPr>
      </w:pPr>
    </w:p>
    <w:p w:rsidR="003D74AE" w:rsidP="003D74AE" w:rsidRDefault="00815581">
      <w:pPr>
        <w:ind w:firstLine="708"/>
        <w:jc w:val="both"/>
        <w:rPr>
          <w:sz w:val="24"/>
          <w:szCs w:val="24"/>
        </w:rPr>
      </w:pPr>
      <w:r w:rsidRPr="00690737">
        <w:rPr>
          <w:sz w:val="24"/>
          <w:szCs w:val="24"/>
        </w:rPr>
        <w:t>Nalaže se brisanje</w:t>
      </w:r>
      <w:r w:rsidRPr="00690737" w:rsidR="003420CA">
        <w:rPr>
          <w:sz w:val="24"/>
          <w:szCs w:val="24"/>
        </w:rPr>
        <w:t xml:space="preserve"> zabilježbe</w:t>
      </w:r>
      <w:r w:rsidRPr="00690737">
        <w:rPr>
          <w:sz w:val="24"/>
          <w:szCs w:val="24"/>
        </w:rPr>
        <w:t xml:space="preserve"> Rješenja o </w:t>
      </w:r>
      <w:r w:rsidRPr="00690737" w:rsidR="00D10AAC">
        <w:rPr>
          <w:sz w:val="24"/>
          <w:szCs w:val="24"/>
        </w:rPr>
        <w:t xml:space="preserve">nastavku </w:t>
      </w:r>
      <w:r w:rsidRPr="00690737">
        <w:rPr>
          <w:sz w:val="24"/>
          <w:szCs w:val="24"/>
        </w:rPr>
        <w:t xml:space="preserve">stečajnog postupka, poslovnog broja </w:t>
      </w:r>
      <w:r w:rsidRPr="00690737">
        <w:rPr>
          <w:bCs/>
          <w:sz w:val="24"/>
          <w:szCs w:val="24"/>
        </w:rPr>
        <w:t>72. St-</w:t>
      </w:r>
      <w:r w:rsidRPr="00690737" w:rsidR="00E95A1A">
        <w:rPr>
          <w:bCs/>
          <w:sz w:val="24"/>
          <w:szCs w:val="24"/>
        </w:rPr>
        <w:t>527/2018-2 od 8.3.2018.</w:t>
      </w:r>
      <w:r w:rsidRPr="00690737">
        <w:rPr>
          <w:bCs/>
          <w:sz w:val="24"/>
          <w:szCs w:val="24"/>
        </w:rPr>
        <w:t xml:space="preserve">, na </w:t>
      </w:r>
      <w:r w:rsidRPr="00690737" w:rsidR="006D1B0A">
        <w:rPr>
          <w:sz w:val="24"/>
          <w:szCs w:val="24"/>
        </w:rPr>
        <w:t>nekretninama</w:t>
      </w:r>
      <w:r w:rsidRPr="00690737" w:rsidR="001514E1">
        <w:rPr>
          <w:sz w:val="24"/>
          <w:szCs w:val="24"/>
        </w:rPr>
        <w:t xml:space="preserve"> </w:t>
      </w:r>
      <w:r w:rsidRPr="00690737" w:rsidR="00D10AAC">
        <w:rPr>
          <w:sz w:val="24"/>
          <w:szCs w:val="24"/>
        </w:rPr>
        <w:t>upisanim u</w:t>
      </w:r>
      <w:r w:rsidRPr="00690737" w:rsidR="006D1B0A">
        <w:rPr>
          <w:sz w:val="24"/>
          <w:szCs w:val="24"/>
        </w:rPr>
        <w:t xml:space="preserve"> zemljišnim knjigama Zemljišnoknjižnog odjela </w:t>
      </w:r>
      <w:r w:rsidRPr="00690737" w:rsidR="00D10AAC">
        <w:rPr>
          <w:sz w:val="24"/>
          <w:szCs w:val="24"/>
        </w:rPr>
        <w:t>Delnice, Općinskog suda u Rijeci</w:t>
      </w:r>
      <w:r w:rsidRPr="00690737" w:rsidR="00706A24">
        <w:rPr>
          <w:sz w:val="24"/>
          <w:szCs w:val="24"/>
        </w:rPr>
        <w:t>,</w:t>
      </w:r>
      <w:r w:rsidRPr="00690737" w:rsidR="006D1B0A">
        <w:rPr>
          <w:sz w:val="24"/>
          <w:szCs w:val="24"/>
        </w:rPr>
        <w:t xml:space="preserve">  </w:t>
      </w:r>
      <w:r w:rsidRPr="00E83EF6" w:rsidR="003D74AE">
        <w:rPr>
          <w:sz w:val="24"/>
          <w:szCs w:val="24"/>
        </w:rPr>
        <w:t>pod brojem Z-9839/2018</w:t>
      </w:r>
      <w:r w:rsidR="003D74AE">
        <w:rPr>
          <w:sz w:val="24"/>
          <w:szCs w:val="24"/>
        </w:rPr>
        <w:t>, zk.ul. 1938, kat. čestica 837 k.o. Mrkopalj-Nova</w:t>
      </w:r>
      <w:r w:rsidRPr="00E83EF6" w:rsidR="003D74AE">
        <w:rPr>
          <w:sz w:val="24"/>
          <w:szCs w:val="24"/>
        </w:rPr>
        <w:t xml:space="preserve">, Zgrada mješovite uporabe k.b. 29 i dvorište u Novi Varoš, površine </w:t>
      </w:r>
      <w:r w:rsidR="003D74AE">
        <w:rPr>
          <w:sz w:val="24"/>
          <w:szCs w:val="24"/>
        </w:rPr>
        <w:t>1883</w:t>
      </w:r>
      <w:r w:rsidRPr="00E83EF6" w:rsidR="003D74AE">
        <w:rPr>
          <w:sz w:val="24"/>
          <w:szCs w:val="24"/>
        </w:rPr>
        <w:t xml:space="preserve"> </w:t>
      </w:r>
      <w:r w:rsidR="003D74AE">
        <w:rPr>
          <w:sz w:val="24"/>
          <w:szCs w:val="24"/>
        </w:rPr>
        <w:t xml:space="preserve">m2 </w:t>
      </w:r>
      <w:r w:rsidRPr="00E83EF6" w:rsidR="003D74AE">
        <w:rPr>
          <w:sz w:val="24"/>
          <w:szCs w:val="24"/>
        </w:rPr>
        <w:t>i to:</w:t>
      </w:r>
      <w:r w:rsidR="003D74AE">
        <w:rPr>
          <w:sz w:val="24"/>
          <w:szCs w:val="24"/>
        </w:rPr>
        <w:t>“</w:t>
      </w:r>
    </w:p>
    <w:p w:rsidRPr="00690737" w:rsidR="00CB1512" w:rsidP="00595EBA" w:rsidRDefault="00CB1512">
      <w:pPr>
        <w:jc w:val="both"/>
        <w:rPr>
          <w:sz w:val="24"/>
          <w:szCs w:val="24"/>
        </w:rPr>
      </w:pPr>
    </w:p>
    <w:p w:rsidRPr="004728A4" w:rsidR="004728A4" w:rsidP="004728A4" w:rsidRDefault="008433CC">
      <w:pPr>
        <w:ind w:firstLine="708"/>
        <w:jc w:val="both"/>
        <w:rPr>
          <w:sz w:val="24"/>
          <w:szCs w:val="24"/>
        </w:rPr>
      </w:pPr>
      <w:r w:rsidRPr="00690737">
        <w:rPr>
          <w:sz w:val="24"/>
          <w:szCs w:val="24"/>
        </w:rPr>
        <w:t xml:space="preserve"> - </w:t>
      </w:r>
      <w:r w:rsidRPr="004728A4" w:rsidR="004728A4">
        <w:rPr>
          <w:sz w:val="24"/>
          <w:szCs w:val="24"/>
        </w:rPr>
        <w:t>5. Suvlasnički dio: 394/10000 ETAŽNO VLASNIŠTVO (E-5)</w:t>
      </w:r>
    </w:p>
    <w:p w:rsidRPr="004728A4" w:rsidR="004728A4" w:rsidP="004728A4" w:rsidRDefault="004728A4">
      <w:pPr>
        <w:ind w:firstLine="708"/>
        <w:jc w:val="both"/>
        <w:rPr>
          <w:sz w:val="24"/>
          <w:szCs w:val="24"/>
        </w:rPr>
      </w:pPr>
      <w:r w:rsidRPr="004728A4">
        <w:rPr>
          <w:sz w:val="24"/>
          <w:szCs w:val="24"/>
        </w:rPr>
        <w:t>1. Temeljem zapisnika broj Z-1746/2014/1938 prenosi se slijedeći upis: STAN S3 - koji se nalazi u prizemlju</w:t>
      </w:r>
      <w:r>
        <w:rPr>
          <w:sz w:val="24"/>
          <w:szCs w:val="24"/>
        </w:rPr>
        <w:t xml:space="preserve"> </w:t>
      </w:r>
      <w:r w:rsidRPr="004728A4">
        <w:rPr>
          <w:sz w:val="24"/>
          <w:szCs w:val="24"/>
        </w:rPr>
        <w:t>građevine, ukupne netto površine 33,77 m2, a sastoji se od: ulaznog prostora, kuhinje, dnevnog boravka,</w:t>
      </w:r>
      <w:r>
        <w:rPr>
          <w:sz w:val="24"/>
          <w:szCs w:val="24"/>
        </w:rPr>
        <w:t xml:space="preserve"> </w:t>
      </w:r>
      <w:r w:rsidRPr="004728A4">
        <w:rPr>
          <w:sz w:val="24"/>
          <w:szCs w:val="24"/>
        </w:rPr>
        <w:t>spavaće sobe, kupaonice, ukupna površina etažne cjeline iznosi 33,77 m2, u elaboratu obojano crvenom</w:t>
      </w:r>
      <w:r>
        <w:rPr>
          <w:sz w:val="24"/>
          <w:szCs w:val="24"/>
        </w:rPr>
        <w:t xml:space="preserve"> </w:t>
      </w:r>
      <w:r w:rsidRPr="004728A4">
        <w:rPr>
          <w:sz w:val="24"/>
          <w:szCs w:val="24"/>
        </w:rPr>
        <w:t>bojom.</w:t>
      </w:r>
    </w:p>
    <w:p w:rsidR="00260F0B" w:rsidP="00260F0B" w:rsidRDefault="004728A4">
      <w:pPr>
        <w:ind w:firstLine="708"/>
        <w:jc w:val="both"/>
        <w:rPr>
          <w:sz w:val="24"/>
          <w:szCs w:val="24"/>
        </w:rPr>
      </w:pPr>
      <w:r w:rsidRPr="004728A4">
        <w:rPr>
          <w:sz w:val="24"/>
          <w:szCs w:val="24"/>
        </w:rPr>
        <w:t>Pripadak stanu S3 (u prizemlju građevine) ukupne netto korisne površine od 7,10 m2, a sastoji se od loggie i</w:t>
      </w:r>
      <w:r>
        <w:rPr>
          <w:sz w:val="24"/>
          <w:szCs w:val="24"/>
        </w:rPr>
        <w:t xml:space="preserve"> </w:t>
      </w:r>
      <w:r w:rsidRPr="004728A4">
        <w:rPr>
          <w:sz w:val="24"/>
          <w:szCs w:val="24"/>
        </w:rPr>
        <w:t>natkrivene terase, ukupna površina pripatka iznosi 7,10, u elaboratu obojano crvenom bojom.</w:t>
      </w:r>
    </w:p>
    <w:p w:rsidRPr="004728A4" w:rsidR="00260F0B" w:rsidP="00260F0B" w:rsidRDefault="00260F0B">
      <w:pPr>
        <w:ind w:firstLine="708"/>
        <w:jc w:val="both"/>
        <w:rPr>
          <w:sz w:val="24"/>
          <w:szCs w:val="24"/>
        </w:rPr>
      </w:pPr>
    </w:p>
    <w:p w:rsidRPr="004728A4" w:rsidR="004728A4" w:rsidP="004728A4" w:rsidRDefault="004728A4">
      <w:pPr>
        <w:ind w:firstLine="708"/>
        <w:jc w:val="both"/>
        <w:rPr>
          <w:sz w:val="24"/>
          <w:szCs w:val="24"/>
        </w:rPr>
      </w:pPr>
      <w:r w:rsidRPr="004728A4">
        <w:rPr>
          <w:sz w:val="24"/>
          <w:szCs w:val="24"/>
        </w:rPr>
        <w:t>SVEUKUPNO ETAŽA 5 - sastoji se od 40,87 m2</w:t>
      </w:r>
    </w:p>
    <w:p w:rsidRPr="00690737" w:rsidR="00243532" w:rsidP="008433CC" w:rsidRDefault="00243532">
      <w:pPr>
        <w:ind w:firstLine="708"/>
        <w:rPr>
          <w:sz w:val="24"/>
          <w:szCs w:val="24"/>
        </w:rPr>
      </w:pPr>
    </w:p>
    <w:p w:rsidRPr="00690737" w:rsidR="00CB1512" w:rsidP="00CB1512" w:rsidRDefault="00CB1512">
      <w:pPr>
        <w:ind w:firstLine="708"/>
        <w:rPr>
          <w:sz w:val="24"/>
          <w:szCs w:val="24"/>
        </w:rPr>
      </w:pPr>
    </w:p>
    <w:p w:rsidRPr="00690737" w:rsidR="006D1B0A" w:rsidP="00CB1512" w:rsidRDefault="006D1B0A">
      <w:pPr>
        <w:ind w:left="3540" w:firstLine="708"/>
        <w:rPr>
          <w:sz w:val="24"/>
          <w:szCs w:val="24"/>
        </w:rPr>
      </w:pPr>
      <w:r w:rsidRPr="00690737">
        <w:rPr>
          <w:sz w:val="24"/>
          <w:szCs w:val="24"/>
        </w:rPr>
        <w:t>Obrazloženje</w:t>
      </w:r>
    </w:p>
    <w:p w:rsidRPr="00690737" w:rsidR="006D1B0A" w:rsidP="006D1B0A" w:rsidRDefault="006D1B0A">
      <w:pPr>
        <w:pStyle w:val="Tijeloteksta"/>
        <w:jc w:val="center"/>
      </w:pPr>
    </w:p>
    <w:p w:rsidRPr="00690737" w:rsidR="000C5FD5" w:rsidP="00595EBA" w:rsidRDefault="000C5FD5">
      <w:pPr>
        <w:pStyle w:val="Tijeloteksta"/>
        <w:ind w:firstLine="720"/>
      </w:pPr>
      <w:r w:rsidRPr="00690737">
        <w:t>Rješenjem od 8. ožujka 2018. godine nastavljen je stečajni postupak nad dužnikom.</w:t>
      </w:r>
    </w:p>
    <w:p w:rsidRPr="00690737" w:rsidR="00706A24" w:rsidP="00595EBA" w:rsidRDefault="00706A24">
      <w:pPr>
        <w:pStyle w:val="Tijeloteksta"/>
        <w:ind w:firstLine="720"/>
      </w:pPr>
      <w:r w:rsidRPr="00690737">
        <w:t xml:space="preserve">Sud je po službenoj dužnosti dostavio Rješenje o </w:t>
      </w:r>
      <w:r w:rsidRPr="00690737" w:rsidR="000C5FD5">
        <w:t xml:space="preserve">nastavku postupka od 8. ožujka 2018. godine </w:t>
      </w:r>
      <w:r w:rsidRPr="00690737">
        <w:t xml:space="preserve">Zemljišnoknjižnom odjelu </w:t>
      </w:r>
      <w:r w:rsidRPr="00690737" w:rsidR="000C5FD5">
        <w:t>Mrkopalj, Općinski sud u Rijeci,</w:t>
      </w:r>
      <w:r w:rsidRPr="00690737">
        <w:t xml:space="preserve"> radi upisa istog na nekretninama u vlasništvu stečajnog dužnika.</w:t>
      </w:r>
    </w:p>
    <w:p w:rsidR="004728A4" w:rsidP="00595EBA" w:rsidRDefault="00815581">
      <w:pPr>
        <w:pStyle w:val="Tijeloteksta"/>
        <w:ind w:firstLine="720"/>
      </w:pPr>
      <w:r w:rsidRPr="00690737">
        <w:t xml:space="preserve">Podneskom od </w:t>
      </w:r>
      <w:r w:rsidR="004728A4">
        <w:t>1. kolovoza 2019</w:t>
      </w:r>
      <w:r w:rsidRPr="00690737">
        <w:t>. godine</w:t>
      </w:r>
      <w:r w:rsidR="004728A4">
        <w:t xml:space="preserve"> stečajni upravitelj je zatražio brisanje zabilježbe Rješenja o nastavku postupka.</w:t>
      </w:r>
    </w:p>
    <w:p w:rsidR="00224F45" w:rsidP="00595EBA" w:rsidRDefault="004728A4">
      <w:pPr>
        <w:pStyle w:val="Tijeloteksta"/>
        <w:ind w:firstLine="720"/>
      </w:pPr>
      <w:r>
        <w:t>Stečajni upravitelj u podnesku navodi kako je nekretnina prodana u stečajnom postupku</w:t>
      </w:r>
      <w:r w:rsidR="00D02E31">
        <w:t xml:space="preserve"> </w:t>
      </w:r>
      <w:r w:rsidR="009E49CB">
        <w:t>najboljem ponuđaču i to SNS EUROPE d.o.o., Varaždin</w:t>
      </w:r>
      <w:r w:rsidR="000D550B">
        <w:t xml:space="preserve">, Kućanska 15. OIB: 33489611350, koji je u </w:t>
      </w:r>
      <w:r w:rsidR="00224F45">
        <w:t xml:space="preserve">sklopljen kupoprodajni ugovor, isti je u </w:t>
      </w:r>
      <w:r w:rsidR="000D550B">
        <w:t>cijelosti platio kupoprodajnu cijenu, izdan mu je ra</w:t>
      </w:r>
      <w:r w:rsidR="00224F45">
        <w:t>čun, zapisnik o primopredaji nekretnine.</w:t>
      </w:r>
    </w:p>
    <w:p w:rsidRPr="00690737" w:rsidR="00A608FC" w:rsidP="00595EBA" w:rsidRDefault="00224F45">
      <w:pPr>
        <w:pStyle w:val="Tijeloteksta"/>
        <w:ind w:firstLine="720"/>
      </w:pPr>
      <w:r w:rsidRPr="00690737">
        <w:lastRenderedPageBreak/>
        <w:t xml:space="preserve"> </w:t>
      </w:r>
      <w:r w:rsidRPr="00690737" w:rsidR="00A608FC">
        <w:t xml:space="preserve">Slijedom navedenoga, a imajući u vidu kako je nekretnina </w:t>
      </w:r>
      <w:r w:rsidRPr="00690737" w:rsidR="00896E5D">
        <w:t xml:space="preserve">prodana </w:t>
      </w:r>
      <w:r w:rsidR="009E49CB">
        <w:t>sud je udovoljio</w:t>
      </w:r>
      <w:r>
        <w:t xml:space="preserve"> prijedlogu stečajnog upravitelja za brisanjem zabilježbe.</w:t>
      </w:r>
    </w:p>
    <w:p w:rsidR="00243532" w:rsidP="006D1B0A" w:rsidRDefault="00243532">
      <w:pPr>
        <w:jc w:val="center"/>
        <w:rPr>
          <w:sz w:val="24"/>
          <w:szCs w:val="24"/>
        </w:rPr>
      </w:pPr>
    </w:p>
    <w:p w:rsidR="00243532" w:rsidP="006D1B0A" w:rsidRDefault="00243532">
      <w:pPr>
        <w:jc w:val="center"/>
        <w:rPr>
          <w:sz w:val="24"/>
          <w:szCs w:val="24"/>
        </w:rPr>
      </w:pPr>
    </w:p>
    <w:p w:rsidRPr="00690737" w:rsidR="006D1B0A" w:rsidP="006D1B0A" w:rsidRDefault="006D1B0A">
      <w:pPr>
        <w:jc w:val="center"/>
        <w:rPr>
          <w:sz w:val="24"/>
          <w:szCs w:val="24"/>
        </w:rPr>
      </w:pPr>
      <w:r w:rsidRPr="00690737">
        <w:rPr>
          <w:sz w:val="24"/>
          <w:szCs w:val="24"/>
        </w:rPr>
        <w:t xml:space="preserve">U Zagrebu, </w:t>
      </w:r>
      <w:r w:rsidR="00224F45">
        <w:rPr>
          <w:sz w:val="24"/>
          <w:szCs w:val="24"/>
        </w:rPr>
        <w:t>26</w:t>
      </w:r>
      <w:r w:rsidRPr="00690737">
        <w:rPr>
          <w:sz w:val="24"/>
          <w:szCs w:val="24"/>
        </w:rPr>
        <w:t>.</w:t>
      </w:r>
      <w:r w:rsidR="00224F45">
        <w:rPr>
          <w:sz w:val="24"/>
          <w:szCs w:val="24"/>
        </w:rPr>
        <w:t xml:space="preserve"> kolovoza</w:t>
      </w:r>
      <w:r w:rsidRPr="00690737">
        <w:rPr>
          <w:sz w:val="24"/>
          <w:szCs w:val="24"/>
        </w:rPr>
        <w:t xml:space="preserve"> 201</w:t>
      </w:r>
      <w:r w:rsidRPr="00690737" w:rsidR="00A608FC">
        <w:rPr>
          <w:sz w:val="24"/>
          <w:szCs w:val="24"/>
        </w:rPr>
        <w:t>9</w:t>
      </w:r>
      <w:r w:rsidRPr="00690737">
        <w:rPr>
          <w:sz w:val="24"/>
          <w:szCs w:val="24"/>
        </w:rPr>
        <w:t xml:space="preserve">. </w:t>
      </w:r>
      <w:r w:rsidRPr="00690737" w:rsidR="00F90A61">
        <w:rPr>
          <w:sz w:val="24"/>
          <w:szCs w:val="24"/>
        </w:rPr>
        <w:t>godine</w:t>
      </w:r>
    </w:p>
    <w:p w:rsidRPr="00690737" w:rsidR="00F90A61" w:rsidP="006D1B0A" w:rsidRDefault="00F90A61">
      <w:pPr>
        <w:jc w:val="center"/>
        <w:rPr>
          <w:sz w:val="24"/>
          <w:szCs w:val="24"/>
        </w:rPr>
      </w:pPr>
    </w:p>
    <w:p w:rsidRPr="00690737" w:rsidR="00B45F4A" w:rsidP="00243532" w:rsidRDefault="00B45F4A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 w:rsidRPr="00690737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9426CA" w:rsidP="00243532" w:rsidRDefault="00B45F4A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 w:rsidRPr="00690737">
        <w:rPr>
          <w:rFonts w:ascii="Times New Roman" w:hAnsi="Times New Roman"/>
          <w:b w:val="false"/>
          <w:color w:val="auto"/>
          <w:szCs w:val="24"/>
        </w:rPr>
        <w:t>Nikola Ribarić</w:t>
      </w:r>
      <w:r w:rsidR="009426CA">
        <w:rPr>
          <w:rFonts w:ascii="Times New Roman" w:hAnsi="Times New Roman"/>
          <w:b w:val="false"/>
          <w:color w:val="auto"/>
          <w:szCs w:val="24"/>
        </w:rPr>
        <w:t>, v.r.</w:t>
      </w:r>
    </w:p>
    <w:p w:rsidR="009426CA" w:rsidP="00243532" w:rsidRDefault="009426CA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9426CA" w:rsidP="009426CA" w:rsidRDefault="009426CA">
      <w:pPr>
        <w:pStyle w:val="Podnaslov"/>
        <w:ind w:left="4248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Za točnost otpravka – ovlašteni službenik</w:t>
      </w:r>
    </w:p>
    <w:p w:rsidRPr="00690737" w:rsidR="00B45F4A" w:rsidP="00243532" w:rsidRDefault="009426CA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  <w:r w:rsidRPr="00690737" w:rsidR="00B45F4A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690737" w:rsidR="006D1B0A" w:rsidP="00B45F4A" w:rsidRDefault="006D1B0A">
      <w:pPr>
        <w:pStyle w:val="Tijeloteksta"/>
        <w:ind w:left="5760"/>
      </w:pPr>
    </w:p>
    <w:p w:rsidRPr="00690737" w:rsidR="00F90A61" w:rsidP="003C1569" w:rsidRDefault="00F90A61">
      <w:pPr>
        <w:pStyle w:val="Tijeloteksta"/>
        <w:ind w:left="5760"/>
      </w:pPr>
    </w:p>
    <w:p w:rsidR="00243532" w:rsidP="00815581" w:rsidRDefault="00243532">
      <w:pPr>
        <w:rPr>
          <w:sz w:val="24"/>
          <w:szCs w:val="24"/>
        </w:rPr>
      </w:pPr>
    </w:p>
    <w:p w:rsidRPr="00690737" w:rsidR="00815581" w:rsidP="00815581" w:rsidRDefault="00815581">
      <w:pPr>
        <w:rPr>
          <w:sz w:val="24"/>
          <w:szCs w:val="24"/>
        </w:rPr>
      </w:pPr>
      <w:r w:rsidRPr="00690737">
        <w:rPr>
          <w:sz w:val="24"/>
          <w:szCs w:val="24"/>
        </w:rPr>
        <w:t>UPUTA O PRAVNOM LIJEKU:</w:t>
      </w:r>
    </w:p>
    <w:p w:rsidRPr="00690737" w:rsidR="00815581" w:rsidP="00815581" w:rsidRDefault="00815581">
      <w:pPr>
        <w:rPr>
          <w:sz w:val="24"/>
          <w:szCs w:val="24"/>
        </w:rPr>
      </w:pPr>
      <w:r w:rsidRPr="00690737">
        <w:rPr>
          <w:sz w:val="24"/>
          <w:szCs w:val="24"/>
        </w:rPr>
        <w:t>Protiv ovog rješenja dopuštena je žalba.</w:t>
      </w:r>
    </w:p>
    <w:p w:rsidRPr="00690737" w:rsidR="00815581" w:rsidP="00220708" w:rsidRDefault="00815581">
      <w:pPr>
        <w:rPr>
          <w:sz w:val="24"/>
          <w:szCs w:val="24"/>
        </w:rPr>
      </w:pPr>
      <w:r w:rsidRPr="00690737">
        <w:rPr>
          <w:sz w:val="24"/>
          <w:szCs w:val="24"/>
        </w:rPr>
        <w:t>Žalba se podnosi ovom sudu u 3 primjerka za Visoki trgovački sud RH u roku od 8 dana od dana dostave rješenja</w:t>
      </w:r>
      <w:r w:rsidRPr="00690737" w:rsidR="00A608FC">
        <w:rPr>
          <w:sz w:val="24"/>
          <w:szCs w:val="24"/>
        </w:rPr>
        <w:t xml:space="preserve">. </w:t>
      </w:r>
      <w:r w:rsidRPr="00690737" w:rsidR="00220708">
        <w:rPr>
          <w:sz w:val="24"/>
          <w:szCs w:val="24"/>
        </w:rPr>
        <w:t>Dostava se smatra obavljenom istekom osmoga dana od dana objave pismena na mrežnoj stranici e-Oglasna ploča sudova.</w:t>
      </w:r>
    </w:p>
    <w:p w:rsidRPr="00690737" w:rsidR="00815581" w:rsidP="00815581" w:rsidRDefault="00815581">
      <w:pPr>
        <w:rPr>
          <w:sz w:val="24"/>
          <w:szCs w:val="24"/>
        </w:rPr>
      </w:pPr>
    </w:p>
    <w:p w:rsidRPr="00690737" w:rsidR="006D1B0A" w:rsidP="006D1B0A" w:rsidRDefault="006D1B0A">
      <w:pPr>
        <w:rPr>
          <w:sz w:val="24"/>
          <w:szCs w:val="24"/>
        </w:rPr>
      </w:pPr>
    </w:p>
    <w:sectPr w:rsidRPr="00690737" w:rsidR="006D1B0A" w:rsidSect="00690737">
      <w:headerReference w:type="default" r:id="rId11"/>
      <w:headerReference w:type="first" r:id="rId12"/>
      <w:pgSz w:w="11906" w:h="16838"/>
      <w:pgMar w:top="110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0A61" w:rsidP="00F90A61" w:rsidRDefault="00F90A61">
      <w:r>
        <w:separator/>
      </w:r>
    </w:p>
  </w:endnote>
  <w:endnote w:type="continuationSeparator" w:id="0">
    <w:p w:rsidR="00F90A61" w:rsidP="00F90A61" w:rsidRDefault="00F90A6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303">
    <w:altName w:val="Times New Roman"/>
    <w:charset w:val="EE"/>
    <w:family w:val="auto"/>
    <w:pitch w:val="variable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0A61" w:rsidP="00F90A61" w:rsidRDefault="00F90A61">
      <w:r>
        <w:separator/>
      </w:r>
    </w:p>
  </w:footnote>
  <w:footnote w:type="continuationSeparator" w:id="0">
    <w:p w:rsidR="00F90A61" w:rsidP="00F90A61" w:rsidRDefault="00F90A6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446708"/>
      <w:docPartObj>
        <w:docPartGallery w:val="Page Numbers (Top of Page)"/>
        <w:docPartUnique/>
      </w:docPartObj>
    </w:sdtPr>
    <w:sdtEndPr/>
    <w:sdtContent>
      <w:p w:rsidR="00260F0B" w:rsidP="00260F0B" w:rsidRDefault="00F90A61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6CA">
          <w:rPr>
            <w:noProof/>
          </w:rPr>
          <w:t>2</w:t>
        </w:r>
        <w:r>
          <w:fldChar w:fldCharType="end"/>
        </w:r>
        <w:r>
          <w:tab/>
          <w:t xml:space="preserve">             </w:t>
        </w:r>
        <w:r>
          <w:tab/>
        </w:r>
        <w:r w:rsidRPr="00F90A61" w:rsidR="00260F0B">
          <w:rPr>
            <w:bCs/>
            <w:sz w:val="24"/>
            <w:szCs w:val="24"/>
          </w:rPr>
          <w:t>72. St-</w:t>
        </w:r>
        <w:r w:rsidR="00260F0B">
          <w:rPr>
            <w:bCs/>
            <w:sz w:val="24"/>
            <w:szCs w:val="24"/>
          </w:rPr>
          <w:t>527/2018-33</w:t>
        </w:r>
      </w:p>
      <w:p w:rsidR="00F90A61" w:rsidP="00F90A61" w:rsidRDefault="009426CA">
        <w:pPr>
          <w:pStyle w:val="Zaglavlje"/>
          <w:ind w:firstLine="4248"/>
          <w:jc w:val="center"/>
        </w:pPr>
      </w:p>
    </w:sdtContent>
  </w:sdt>
  <w:p w:rsidR="00F90A61" w:rsidRDefault="00F90A6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90737" w:rsidP="00690737" w:rsidRDefault="00690737">
    <w:pPr>
      <w:pStyle w:val="Zaglavlje"/>
      <w:jc w:val="right"/>
    </w:pPr>
    <w:r w:rsidRPr="00F90A61">
      <w:rPr>
        <w:bCs/>
        <w:sz w:val="24"/>
        <w:szCs w:val="24"/>
      </w:rPr>
      <w:t>72. St-</w:t>
    </w:r>
    <w:r w:rsidR="00CE2A54">
      <w:rPr>
        <w:bCs/>
        <w:sz w:val="24"/>
        <w:szCs w:val="24"/>
      </w:rPr>
      <w:t>527/2018</w:t>
    </w:r>
    <w:r w:rsidR="00260F0B">
      <w:rPr>
        <w:bCs/>
        <w:sz w:val="24"/>
        <w:szCs w:val="24"/>
      </w:rPr>
      <w:t>-33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54E57"/>
    <w:multiLevelType w:val="hybridMultilevel"/>
    <w:tmpl w:val="E610B642"/>
    <w:lvl w:ilvl="0" w:tplc="ECCABCF0">
      <w:numFmt w:val="bullet"/>
      <w:lvlText w:val="-"/>
      <w:lvlJc w:val="left"/>
      <w:pPr>
        <w:ind w:left="720" w:hanging="360"/>
      </w:pPr>
      <w:rPr>
        <w:rFonts w:hint="default" w:ascii="Sylfaen" w:hAnsi="Sylfaen" w:eastAsia="Arial Unicode MS" w:cs="font303"/>
      </w:rPr>
    </w:lvl>
    <w:lvl w:ilvl="1" w:tplc="A4E0A90A">
      <w:start w:val="1"/>
      <w:numFmt w:val="upperLetter"/>
      <w:lvlText w:val="%2)"/>
      <w:lvlJc w:val="left"/>
      <w:pPr>
        <w:ind w:left="1440" w:hanging="360"/>
      </w:pPr>
      <w:rPr>
        <w:rFonts w:ascii="Times New Roman" w:hAnsi="Times New Roman" w:eastAsia="Times New Roman" w:cs="Arial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3730F7"/>
    <w:multiLevelType w:val="hybridMultilevel"/>
    <w:tmpl w:val="990CC7CE"/>
    <w:lvl w:ilvl="0" w:tplc="7FE02908">
      <w:start w:val="1"/>
      <w:numFmt w:val="upperLetter"/>
      <w:lvlText w:val="%1)"/>
      <w:lvlJc w:val="left"/>
      <w:pPr>
        <w:tabs>
          <w:tab w:val="num" w:pos="1065"/>
        </w:tabs>
        <w:ind w:left="1065" w:hanging="705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0A"/>
    <w:rsid w:val="00023037"/>
    <w:rsid w:val="000C5BAC"/>
    <w:rsid w:val="000C5FD5"/>
    <w:rsid w:val="000D550B"/>
    <w:rsid w:val="000E7A02"/>
    <w:rsid w:val="001514E1"/>
    <w:rsid w:val="0019521C"/>
    <w:rsid w:val="00220708"/>
    <w:rsid w:val="002209FF"/>
    <w:rsid w:val="00224F45"/>
    <w:rsid w:val="00243532"/>
    <w:rsid w:val="00260F0B"/>
    <w:rsid w:val="003420CA"/>
    <w:rsid w:val="00363B23"/>
    <w:rsid w:val="00394E4A"/>
    <w:rsid w:val="003A2AA1"/>
    <w:rsid w:val="003C1569"/>
    <w:rsid w:val="003D74AE"/>
    <w:rsid w:val="004534C4"/>
    <w:rsid w:val="004728A4"/>
    <w:rsid w:val="004E71C7"/>
    <w:rsid w:val="00546025"/>
    <w:rsid w:val="00595EBA"/>
    <w:rsid w:val="006061D1"/>
    <w:rsid w:val="0067693F"/>
    <w:rsid w:val="00690737"/>
    <w:rsid w:val="006C6D80"/>
    <w:rsid w:val="006D1B0A"/>
    <w:rsid w:val="006E2D00"/>
    <w:rsid w:val="00706A24"/>
    <w:rsid w:val="00815581"/>
    <w:rsid w:val="008433CC"/>
    <w:rsid w:val="00845864"/>
    <w:rsid w:val="00896E5D"/>
    <w:rsid w:val="008E3FBC"/>
    <w:rsid w:val="009426CA"/>
    <w:rsid w:val="009E49CB"/>
    <w:rsid w:val="00A52503"/>
    <w:rsid w:val="00A608FC"/>
    <w:rsid w:val="00A87A3E"/>
    <w:rsid w:val="00B45F4A"/>
    <w:rsid w:val="00B61D72"/>
    <w:rsid w:val="00B8553B"/>
    <w:rsid w:val="00C628D8"/>
    <w:rsid w:val="00C70349"/>
    <w:rsid w:val="00C82404"/>
    <w:rsid w:val="00CB1512"/>
    <w:rsid w:val="00CB6892"/>
    <w:rsid w:val="00CE2A54"/>
    <w:rsid w:val="00D02E31"/>
    <w:rsid w:val="00D10AAC"/>
    <w:rsid w:val="00D618E9"/>
    <w:rsid w:val="00E948A7"/>
    <w:rsid w:val="00E95A1A"/>
    <w:rsid w:val="00EA5AE9"/>
    <w:rsid w:val="00F16811"/>
    <w:rsid w:val="00F90A61"/>
    <w:rsid w:val="00F97B9D"/>
    <w:rsid w:val="00FB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D1B0A"/>
    <w:pPr>
      <w:spacing w:after="0" w:line="240" w:lineRule="auto"/>
    </w:pPr>
    <w:rPr>
      <w:rFonts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6D1B0A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C156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90A6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0A61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90A6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90A61"/>
    <w:rPr>
      <w:rFonts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0A6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90A61"/>
    <w:rPr>
      <w:rFonts w:eastAsia="Times New Roman" w:cs="Times New Roman"/>
      <w:sz w:val="20"/>
      <w:szCs w:val="20"/>
      <w:lang w:eastAsia="hr-HR"/>
    </w:rPr>
  </w:style>
  <w:style w:type="paragraph" w:styleId="Podnaslov">
    <w:name w:val="Subtitle"/>
    <w:basedOn w:val="Normal"/>
    <w:link w:val="PodnaslovChar"/>
    <w:qFormat/>
    <w:rsid w:val="00B45F4A"/>
    <w:pPr>
      <w:jc w:val="both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B45F4A"/>
    <w:rPr>
      <w:rFonts w:ascii="Tahoma" w:hAnsi="Tahoma" w:eastAsia="Times New Roman" w:cs="Times New Roman"/>
      <w:b/>
      <w:color w:val="0000FF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426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426C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426CA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426C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426C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1B0A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6D1B0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C15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0A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0A6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B45F4A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45F4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2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6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6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6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6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813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St-527/2018</izvorni_sadrzaj>
    <derivirana_varijabla naziv="DomainObject.Predmet.OznakaBroj_1">St-527/2018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ZEMLJA NADE d.o.o.</izvorni_sadrzaj>
    <derivirana_varijabla naziv="DomainObject.Predmet.ProtustrankaFormated_1">  ZEMLJA NADE d.o.o.</derivirana_varijabla>
  </DomainObject.Predmet.ProtustrankaFormated>
  <DomainObject.Predmet.ProtustrankaFormatedOIB>
    <izvorni_sadrzaj>  ZEMLJA NADE d.o.o., OIB 35394631664</izvorni_sadrzaj>
    <derivirana_varijabla naziv="DomainObject.Predmet.ProtustrankaFormatedOIB_1">  ZEMLJA NADE d.o.o., OIB 35394631664</derivirana_varijabla>
  </DomainObject.Predmet.ProtustrankaFormatedOIB>
  <DomainObject.Predmet.ProtustrankaFormatedWithAdress>
    <izvorni_sadrzaj> ZEMLJA NADE d.o.o., Braće Radića 63, 33520 Sladojevci</izvorni_sadrzaj>
    <derivirana_varijabla naziv="DomainObject.Predmet.ProtustrankaFormatedWithAdress_1"> ZEMLJA NADE d.o.o., Braće Radića 63, 33520 Sladojevci</derivirana_varijabla>
  </DomainObject.Predmet.ProtustrankaFormatedWithAdress>
  <DomainObject.Predmet.ProtustrankaFormatedWithAdressOIB>
    <izvorni_sadrzaj> ZEMLJA NADE d.o.o., OIB 35394631664, Braće Radića 63, 33520 Sladojevci</izvorni_sadrzaj>
    <derivirana_varijabla naziv="DomainObject.Predmet.ProtustrankaFormatedWithAdressOIB_1"> ZEMLJA NADE d.o.o., OIB 35394631664, Braće Radića 63, 33520 Sladojevci</derivirana_varijabla>
  </DomainObject.Predmet.ProtustrankaFormatedWithAdressOIB>
  <DomainObject.Predmet.ProtustrankaWithAdress>
    <izvorni_sadrzaj>ZEMLJA NADE d.o.o. Braće Radića 63, 33520 Sladojevci</izvorni_sadrzaj>
    <derivirana_varijabla naziv="DomainObject.Predmet.ProtustrankaWithAdress_1">ZEMLJA NADE d.o.o. Braće Radića 63, 33520 Sladojevci</derivirana_varijabla>
  </DomainObject.Predmet.ProtustrankaWithAdress>
  <DomainObject.Predmet.ProtustrankaWithAdressOIB>
    <izvorni_sadrzaj>ZEMLJA NADE d.o.o., OIB 35394631664, Braće Radića 63, 33520 Sladojevci</izvorni_sadrzaj>
    <derivirana_varijabla naziv="DomainObject.Predmet.ProtustrankaWithAdressOIB_1">ZEMLJA NADE d.o.o., OIB 35394631664, Braće Radića 63, 33520 Sladojevci</derivirana_varijabla>
  </DomainObject.Predmet.ProtustrankaWithAdressOIB>
  <DomainObject.Predmet.ProtustrankaNazivFormated>
    <izvorni_sadrzaj>ZEMLJA NADE d.o.o.</izvorni_sadrzaj>
    <derivirana_varijabla naziv="DomainObject.Predmet.ProtustrankaNazivFormated_1">ZEMLJA NADE d.o.o.</derivirana_varijabla>
  </DomainObject.Predmet.ProtustrankaNazivFormated>
  <DomainObject.Predmet.ProtustrankaNazivFormatedOIB>
    <izvorni_sadrzaj>ZEMLJA NADE d.o.o., OIB 35394631664</izvorni_sadrzaj>
    <derivirana_varijabla naziv="DomainObject.Predmet.ProtustrankaNazivFormatedOIB_1">ZEMLJA NADE d.o.o., OIB 35394631664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ZEMLJA NADE d.o.o.</item>
    </izvorni_sadrzaj>
    <derivirana_varijabla naziv="DomainObject.Predmet.ProtuStrankaListFormated_1">
      <item>ZEMLJA NADE d.o.o.</item>
    </derivirana_varijabla>
  </DomainObject.Predmet.ProtuStrankaListFormated>
  <DomainObject.Predmet.ProtuStrankaListFormatedOIB>
    <izvorni_sadrzaj>
      <item>ZEMLJA NADE d.o.o., OIB 35394631664</item>
    </izvorni_sadrzaj>
    <derivirana_varijabla naziv="DomainObject.Predmet.ProtuStrankaListFormatedOIB_1">
      <item>ZEMLJA NADE d.o.o., OIB 35394631664</item>
    </derivirana_varijabla>
  </DomainObject.Predmet.ProtuStrankaListFormatedOIB>
  <DomainObject.Predmet.ProtuStrankaListFormatedWithAdress>
    <izvorni_sadrzaj>
      <item>ZEMLJA NADE d.o.o., Braće Radića 63, 33520 Sladojevci</item>
    </izvorni_sadrzaj>
    <derivirana_varijabla naziv="DomainObject.Predmet.ProtuStrankaListFormatedWithAdress_1">
      <item>ZEMLJA NADE d.o.o., Braće Radića 63, 33520 Sladojevci</item>
    </derivirana_varijabla>
  </DomainObject.Predmet.ProtuStrankaListFormatedWithAdress>
  <DomainObject.Predmet.ProtuStrankaListFormatedWithAdressOIB>
    <izvorni_sadrzaj>
      <item>ZEMLJA NADE d.o.o., OIB 35394631664, Braće Radića 63, 33520 Sladojevci</item>
    </izvorni_sadrzaj>
    <derivirana_varijabla naziv="DomainObject.Predmet.ProtuStrankaListFormatedWithAdressOIB_1">
      <item>ZEMLJA NADE d.o.o., OIB 35394631664, Braće Radića 63, 33520 Sladojevci</item>
    </derivirana_varijabla>
  </DomainObject.Predmet.ProtuStrankaListFormatedWithAdressOIB>
  <DomainObject.Predmet.ProtuStrankaListNazivFormated>
    <izvorni_sadrzaj>
      <item>ZEMLJA NADE d.o.o.</item>
    </izvorni_sadrzaj>
    <derivirana_varijabla naziv="DomainObject.Predmet.ProtuStrankaListNazivFormated_1">
      <item>ZEMLJA NADE d.o.o.</item>
    </derivirana_varijabla>
  </DomainObject.Predmet.ProtuStrankaListNazivFormated>
  <DomainObject.Predmet.ProtuStrankaListNazivFormatedOIB>
    <izvorni_sadrzaj>
      <item>ZEMLJA NADE d.o.o., OIB 35394631664</item>
    </izvorni_sadrzaj>
    <derivirana_varijabla naziv="DomainObject.Predmet.ProtuStrankaListNazivFormatedOIB_1">
      <item>ZEMLJA NADE d.o.o., OIB 35394631664</item>
    </derivirana_varijabla>
  </DomainObject.Predmet.ProtuStrankaListNazivFormatedOIB>
  <DomainObject.Predmet.OstaliList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Formated_1">
      <item>ŽDO Zagreb</item>
      <item>Krešimir Fučkar</item>
      <item>RH Ministarstvo financija</item>
      <item>Općinski sud u Rijeci, zk odjel Delnice</item>
    </derivirana_varijabla>
  </DomainObject.Predmet.OstaliListFormated>
  <DomainObject.Predmet.OstaliList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FormatedOIB>
  <DomainObject.Predmet.OstaliListFormatedWithAdress>
    <izvorni_sadrzaj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izvorni_sadrzaj>
    <derivirana_varijabla naziv="DomainObject.Predmet.OstaliListFormatedWithAdress_1"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derivirana_varijabla>
  </DomainObject.Predmet.OstaliListFormatedWithAdress>
  <DomainObject.Predmet.OstaliListFormatedWithAdressOIB>
    <izvorni_sadrzaj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izvorni_sadrzaj>
    <derivirana_varijabla naziv="DomainObject.Predmet.OstaliListFormatedWithAdressOIB_1"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derivirana_varijabla>
  </DomainObject.Predmet.OstaliListFormatedWithAdressOIB>
  <DomainObject.Predmet.OstaliListNaziv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NazivFormated_1">
      <item>ŽDO Zagreb</item>
      <item>Krešimir Fučkar</item>
      <item>RH Ministarstvo financija</item>
      <item>Općinski sud u Rijeci, zk odjel Delnice</item>
    </derivirana_varijabla>
  </DomainObject.Predmet.OstaliListNazivFormated>
  <DomainObject.Predmet.OstaliListNaziv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Naziv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ZEMLJA NADE d.o.o.</izvorni_sadrzaj>
    <derivirana_varijabla naziv="DomainObject.Predmet.ProtustrankaIDrugi_1">ZEMLJA NADE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ZEMLJA NADE d.o.o., OIB 35394631664, Braće Radića 63, 33520 Sladojevci</izvorni_sadrzaj>
    <derivirana_varijabla naziv="DomainObject.Predmet.ProtustrankaIDrugiAdressOIB_1">ZEMLJA NADE d.o.o., OIB 35394631664, Braće Radića 63,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ZEMLJA NADE d.o.o.</item>
      <item>FINA Regionalni centar Zagreb</item>
      <item>ŽDO Zagreb</item>
      <item>Krešimir Fučkar</item>
      <item>RH Ministarstvo financija</item>
      <item>Općinski sud u Rijeci, zk odjel Delnice</item>
    </izvorni_sadrzaj>
    <derivirana_varijabla naziv="DomainObject.Predmet.SudioniciListNaziv_1">
      <item>ZEMLJA NADE d.o.o.</item>
      <item>FINA Regionalni centar Zagreb</item>
      <item>ŽDO Zagreb</item>
      <item>Krešimir Fučkar</item>
      <item>RH Ministarstvo financija</item>
      <item>Općinski sud u Rijeci, zk odjel Delnice</item>
    </derivirana_varijabla>
  </DomainObject.Predmet.SudioniciListNaziv>
  <DomainObject.Predmet.SudioniciListAdressOIB>
    <izvorni_sadrzaj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izvorni_sadrzaj>
    <derivirana_varijabla naziv="DomainObject.Predmet.SudioniciListAdressOIB_1"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35394631664</item>
      <item>, OIB 85821130368</item>
      <item>, OIB 16488001145</item>
      <item>, OIB 01195634741</item>
      <item>, OIB 18683136487</item>
      <item>, OIB 54566384631</item>
    </izvorni_sadrzaj>
    <derivirana_varijabla naziv="DomainObject.Predmet.SudioniciListNazivOIB_1">
      <item>, OIB 35394631664</item>
      <item>, OIB 85821130368</item>
      <item>, OIB 16488001145</item>
      <item>, OIB 01195634741</item>
      <item>, OIB 18683136487</item>
      <item>, OIB 54566384631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St-43/2018</izvorni_sadrzaj>
    <derivirana_varijabla naziv="DomainObject.Predmet.OznakaNizestupanjskogPredmeta_1">St-43/2018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26. kolovoza 2019.</izvorni_sadrzaj>
    <derivirana_varijabla naziv="DomainObject.PredzadnjaOdlukaIzPredmeta.DatumDonosenjaOdluke_1">26. kolovoza 2019.</derivirana_varijabla>
  </DomainObject.PredzadnjaOdlukaIzPredmeta.DatumDonosenjaOdluke>
  <DomainObject.PredzadnjaOdlukaIzPredmeta.Oznaka>
    <izvorni_sadrzaj>St-527/2018-31</izvorni_sadrzaj>
    <derivirana_varijabla naziv="DomainObject.PredzadnjaOdlukaIzPredmeta.Oznaka_1">St-527/2018-31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15CBF7-D58B-43B8-8E4C-FF0121B0E478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415</properties:Words>
  <properties:Characters>2247</properties:Characters>
  <properties:Lines>67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2019-08-26T11:48:00Z</dcterms:created>
  <dc:creator>Nikola Ribarić</dc:creator>
  <cp:lastModifiedBy>Maja Hajtek</cp:lastModifiedBy>
  <cp:lastPrinted>2019-08-26T11:51:00Z</cp:lastPrinted>
  <dcterms:modified xmlns:xsi="http://www.w3.org/2001/XMLSchema-instance" xsi:type="dcterms:W3CDTF">2019-08-26T12:23:00Z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brisanje otvaranja stečajnog postupka zetaža 5. - 33.docx)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