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218b" w14:paraId="a66218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332FD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Z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A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K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L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J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U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Č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A</w:t>
      </w:r>
      <w:r w:rsidR="00D732C0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K</w:t>
      </w:r>
    </w:p>
    <w:p w:rsidRDefault="00AE0373" w:rsidP="00A13746" w:rsidR="00AE0373" w:rsidRPr="00332FD9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332FD9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332FD9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332FD9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332FD9">
        <w:rPr>
          <w:rFonts w:hAnsi="Times New Roman" w:ascii="Times New Roman"/>
          <w:szCs w:val="24"/>
        </w:rPr>
        <w:t xml:space="preserve"> za otvaranjem stečajnog postupka nad </w:t>
      </w:r>
      <w:r w:rsidR="00A07D6B" w:rsidRPr="00332FD9">
        <w:rPr>
          <w:rFonts w:hAnsi="Times New Roman" w:ascii="Times New Roman"/>
          <w:szCs w:val="24"/>
        </w:rPr>
        <w:t>dužnikom</w:t>
      </w:r>
      <w:r w:rsidR="009766F8" w:rsidRPr="00332FD9">
        <w:rPr>
          <w:rFonts w:hAnsi="Times New Roman" w:ascii="Times New Roman"/>
          <w:szCs w:val="24"/>
        </w:rPr>
        <w:t xml:space="preserve"> </w:t>
      </w:r>
      <w:r w:rsidR="00747F54">
        <w:rPr>
          <w:rFonts w:hAnsi="Times New Roman" w:ascii="Times New Roman"/>
          <w:szCs w:val="24"/>
        </w:rPr>
        <w:t>IDEA DEVET d.o.o. za promidžbu i marketing, Zagreb, 2. Maksimirsko naselje 11, OIB 40493425937</w:t>
      </w:r>
      <w:r w:rsidR="00F42D30" w:rsidRPr="00332FD9">
        <w:rPr>
          <w:rFonts w:hAnsi="Times New Roman" w:ascii="Times New Roman"/>
          <w:szCs w:val="24"/>
        </w:rPr>
        <w:t xml:space="preserve">, </w:t>
      </w:r>
      <w:r w:rsidRPr="00332FD9">
        <w:rPr>
          <w:rFonts w:hAnsi="Times New Roman" w:ascii="Times New Roman"/>
          <w:szCs w:val="24"/>
        </w:rPr>
        <w:t xml:space="preserve">dana </w:t>
      </w:r>
      <w:r w:rsidR="00692D43">
        <w:rPr>
          <w:rFonts w:hAnsi="Times New Roman" w:ascii="Times New Roman"/>
          <w:szCs w:val="24"/>
        </w:rPr>
        <w:t>15</w:t>
      </w:r>
      <w:r w:rsidRPr="00332FD9">
        <w:rPr>
          <w:rFonts w:hAnsi="Times New Roman" w:ascii="Times New Roman"/>
          <w:szCs w:val="24"/>
        </w:rPr>
        <w:t xml:space="preserve">. </w:t>
      </w:r>
      <w:r w:rsidR="00747F54">
        <w:rPr>
          <w:rFonts w:hAnsi="Times New Roman" w:ascii="Times New Roman"/>
          <w:szCs w:val="24"/>
        </w:rPr>
        <w:t>veljače 2017</w:t>
      </w:r>
      <w:r w:rsidRPr="00332FD9">
        <w:rPr>
          <w:rFonts w:hAnsi="Times New Roman" w:ascii="Times New Roman"/>
          <w:szCs w:val="24"/>
        </w:rPr>
        <w:t xml:space="preserve">. </w:t>
      </w:r>
      <w:r w:rsidR="0028716D" w:rsidRPr="00332FD9">
        <w:rPr>
          <w:rFonts w:hAnsi="Times New Roman" w:ascii="Times New Roman"/>
          <w:szCs w:val="24"/>
        </w:rPr>
        <w:t>g</w:t>
      </w:r>
      <w:r w:rsidRPr="00332FD9">
        <w:rPr>
          <w:rFonts w:hAnsi="Times New Roman" w:ascii="Times New Roman"/>
          <w:szCs w:val="24"/>
        </w:rPr>
        <w:t>odine</w:t>
      </w:r>
    </w:p>
    <w:p w:rsidRDefault="00C228C5" w:rsidP="00C228C5" w:rsidR="00C228C5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332FD9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9C57FF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Pokreće se p</w:t>
      </w:r>
      <w:r w:rsidR="00D732C0" w:rsidRPr="00332FD9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332FD9">
        <w:rPr>
          <w:rFonts w:hAnsi="Times New Roman" w:ascii="Times New Roman"/>
          <w:szCs w:val="24"/>
        </w:rPr>
        <w:t xml:space="preserve">nad </w:t>
      </w:r>
      <w:r w:rsidR="00A07D6B" w:rsidRPr="00332FD9">
        <w:rPr>
          <w:rFonts w:hAnsi="Times New Roman" w:ascii="Times New Roman"/>
          <w:szCs w:val="24"/>
        </w:rPr>
        <w:t>dužnikom</w:t>
      </w:r>
      <w:r w:rsidR="009766F8" w:rsidRPr="00332FD9">
        <w:rPr>
          <w:rFonts w:hAnsi="Times New Roman" w:ascii="Times New Roman"/>
          <w:szCs w:val="24"/>
        </w:rPr>
        <w:t xml:space="preserve"> </w:t>
      </w:r>
      <w:r w:rsidR="00747F54">
        <w:rPr>
          <w:rFonts w:hAnsi="Times New Roman" w:ascii="Times New Roman"/>
          <w:szCs w:val="24"/>
        </w:rPr>
        <w:t>IDEA DEVET d.o.o. za promidžbu i marketing, Zagreb, 2. Maksimirsko naselje 11, OIB 40493425937</w:t>
      </w:r>
      <w:r w:rsidR="00E46D1A" w:rsidRPr="00332FD9">
        <w:rPr>
          <w:rFonts w:hAnsi="Times New Roman" w:ascii="Times New Roman"/>
          <w:szCs w:val="24"/>
        </w:rPr>
        <w:t>.</w:t>
      </w:r>
    </w:p>
    <w:p w:rsidRDefault="00747F54" w:rsidP="00F20587" w:rsidR="00747F54" w:rsidRP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332FD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192B7F" w:rsidR="00D732C0" w:rsidRPr="00332FD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Nalaže se </w:t>
      </w:r>
      <w:r w:rsidR="00A07D6B" w:rsidRPr="00332FD9">
        <w:rPr>
          <w:rFonts w:hAnsi="Times New Roman" w:ascii="Times New Roman"/>
          <w:szCs w:val="24"/>
        </w:rPr>
        <w:t>osobi ovlaštenoj za zastupanje dužnika po zakonu</w:t>
      </w:r>
      <w:r w:rsidR="00692D43">
        <w:rPr>
          <w:rFonts w:hAnsi="Times New Roman" w:ascii="Times New Roman"/>
          <w:szCs w:val="24"/>
        </w:rPr>
        <w:t xml:space="preserve"> Ni</w:t>
      </w:r>
      <w:r w:rsidR="00045561">
        <w:rPr>
          <w:rFonts w:hAnsi="Times New Roman" w:ascii="Times New Roman"/>
          <w:szCs w:val="24"/>
        </w:rPr>
        <w:t>kša Sršen, Zagreb, Aleja Antuna Augustinčića 3</w:t>
      </w:r>
      <w:r w:rsidR="00692D43">
        <w:rPr>
          <w:rFonts w:hAnsi="Times New Roman" w:ascii="Times New Roman"/>
          <w:szCs w:val="24"/>
        </w:rPr>
        <w:t xml:space="preserve">, </w:t>
      </w:r>
      <w:r w:rsidR="00045561">
        <w:rPr>
          <w:rFonts w:hAnsi="Times New Roman" w:ascii="Times New Roman"/>
          <w:szCs w:val="24"/>
        </w:rPr>
        <w:t>OIB 47025075206</w:t>
      </w:r>
      <w:r w:rsidR="00692D43">
        <w:rPr>
          <w:rFonts w:hAnsi="Times New Roman" w:ascii="Times New Roman"/>
          <w:szCs w:val="24"/>
        </w:rPr>
        <w:t>,</w:t>
      </w:r>
      <w:r w:rsidR="00192B7F" w:rsidRPr="00332FD9">
        <w:rPr>
          <w:rFonts w:hAnsi="Times New Roman" w:ascii="Times New Roman"/>
          <w:szCs w:val="24"/>
        </w:rPr>
        <w:t xml:space="preserve"> </w:t>
      </w:r>
      <w:r w:rsidRPr="00332FD9">
        <w:rPr>
          <w:rFonts w:hAnsi="Times New Roman" w:ascii="Times New Roman"/>
          <w:szCs w:val="24"/>
        </w:rPr>
        <w:t>da u roku od 8 dana od dana</w:t>
      </w:r>
      <w:r w:rsidR="00D732C0" w:rsidRPr="00332FD9">
        <w:rPr>
          <w:rFonts w:hAnsi="Times New Roman" w:ascii="Times New Roman"/>
          <w:szCs w:val="24"/>
        </w:rPr>
        <w:t xml:space="preserve"> primitka ovog zaključka podnese</w:t>
      </w:r>
      <w:r w:rsidRPr="00332FD9">
        <w:rPr>
          <w:rFonts w:hAnsi="Times New Roman" w:ascii="Times New Roman"/>
          <w:szCs w:val="24"/>
        </w:rPr>
        <w:t xml:space="preserve"> ovome su</w:t>
      </w:r>
      <w:r w:rsidR="00D732C0" w:rsidRPr="00332FD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332FD9">
        <w:rPr>
          <w:rFonts w:hAnsi="Times New Roman" w:ascii="Times New Roman"/>
          <w:szCs w:val="24"/>
        </w:rPr>
        <w:t>:</w:t>
      </w:r>
    </w:p>
    <w:p w:rsidRDefault="00300010" w:rsidP="00300010" w:rsidR="00300010" w:rsidRPr="00332FD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32FD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045561" w:rsidP="00045561" w:rsidR="00045561" w:rsidRPr="00332FD9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1F07E6" w:rsidP="00F30FA9" w:rsidR="001F07E6" w:rsidRP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Za davanje neistinitog ili nepotpunog popisa imovine i obveza, odgovara</w:t>
      </w:r>
      <w:r w:rsidR="00045561">
        <w:rPr>
          <w:rFonts w:hAnsi="Times New Roman" w:ascii="Times New Roman"/>
          <w:szCs w:val="24"/>
        </w:rPr>
        <w:t xml:space="preserve"> se</w:t>
      </w:r>
      <w:r w:rsidRPr="00332FD9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1F07E6" w:rsidP="00F30FA9" w:rsidR="001F07E6" w:rsidRP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 Navedene osobe odgovaraju vjerovnicima osobno za nakn</w:t>
      </w:r>
      <w:r w:rsidR="00BE5FDF">
        <w:rPr>
          <w:rFonts w:hAnsi="Times New Roman" w:ascii="Times New Roman"/>
          <w:szCs w:val="24"/>
        </w:rPr>
        <w:t>adu štete koju su</w:t>
      </w:r>
      <w:r w:rsidR="00045561">
        <w:rPr>
          <w:rFonts w:hAnsi="Times New Roman" w:ascii="Times New Roman"/>
          <w:szCs w:val="24"/>
        </w:rPr>
        <w:t xml:space="preserve"> im prouzročile</w:t>
      </w:r>
      <w:r w:rsidRPr="00332FD9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1F07E6" w:rsidP="00F30FA9" w:rsidR="001F07E6" w:rsidRP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U slučaju neodazivanja go</w:t>
      </w:r>
      <w:r w:rsidR="00045561">
        <w:rPr>
          <w:rFonts w:hAnsi="Times New Roman" w:ascii="Times New Roman"/>
          <w:szCs w:val="24"/>
        </w:rPr>
        <w:t>rnjem očitovanju, sud može osobi ovlaštenoj</w:t>
      </w:r>
      <w:r w:rsidRPr="00332FD9">
        <w:rPr>
          <w:rFonts w:hAnsi="Times New Roman" w:ascii="Times New Roman"/>
          <w:szCs w:val="24"/>
        </w:rPr>
        <w:t xml:space="preserve"> za zastupanje odrediti dovođenje, a i novčano je kazniti u iznosu do 10.000,00 kuna.  </w:t>
      </w:r>
    </w:p>
    <w:p w:rsidRDefault="00F30FA9" w:rsidP="00F30FA9" w:rsidR="00F30FA9" w:rsidRPr="00332FD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332FD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332FD9">
      <w:pPr>
        <w:pStyle w:val="Odlomakpopisa"/>
        <w:rPr>
          <w:rFonts w:hAnsi="Times New Roman" w:ascii="Times New Roman"/>
          <w:szCs w:val="24"/>
        </w:rPr>
      </w:pPr>
    </w:p>
    <w:p w:rsidRDefault="00045561" w:rsidP="00F30FA9" w:rsidR="00F30FA9" w:rsidRPr="00332FD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8</w:t>
      </w:r>
      <w:r w:rsidR="009766F8" w:rsidRPr="00332FD9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lipnja</w:t>
      </w:r>
      <w:r w:rsidR="00943AAC" w:rsidRPr="00332FD9">
        <w:rPr>
          <w:rFonts w:hAnsi="Times New Roman" w:ascii="Times New Roman"/>
          <w:b/>
          <w:szCs w:val="24"/>
          <w:u w:val="single"/>
        </w:rPr>
        <w:t xml:space="preserve"> 201</w:t>
      </w:r>
      <w:r w:rsidR="00332FD9" w:rsidRPr="00332FD9">
        <w:rPr>
          <w:rFonts w:hAnsi="Times New Roman" w:ascii="Times New Roman"/>
          <w:b/>
          <w:szCs w:val="24"/>
          <w:u w:val="single"/>
        </w:rPr>
        <w:t>7</w:t>
      </w:r>
      <w:r w:rsidR="00943AAC" w:rsidRPr="00332FD9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332FD9">
        <w:rPr>
          <w:rFonts w:hAnsi="Times New Roman" w:ascii="Times New Roman"/>
          <w:b/>
          <w:szCs w:val="24"/>
          <w:u w:val="single"/>
        </w:rPr>
        <w:t>10,</w:t>
      </w:r>
      <w:r>
        <w:rPr>
          <w:rFonts w:hAnsi="Times New Roman" w:ascii="Times New Roman"/>
          <w:b/>
          <w:szCs w:val="24"/>
          <w:u w:val="single"/>
        </w:rPr>
        <w:t>2</w:t>
      </w:r>
      <w:r w:rsidR="00332FD9" w:rsidRPr="00332FD9">
        <w:rPr>
          <w:rFonts w:hAnsi="Times New Roman" w:ascii="Times New Roman"/>
          <w:b/>
          <w:szCs w:val="24"/>
          <w:u w:val="single"/>
        </w:rPr>
        <w:t>0</w:t>
      </w:r>
      <w:r w:rsidR="00943AAC" w:rsidRPr="00332FD9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332FD9">
      <w:pPr>
        <w:rPr>
          <w:rFonts w:hAnsi="Times New Roman" w:ascii="Times New Roman"/>
          <w:szCs w:val="24"/>
        </w:rPr>
      </w:pPr>
    </w:p>
    <w:p w:rsidRDefault="00F30FA9" w:rsidP="00666E23" w:rsidR="00F30FA9" w:rsidRPr="00332FD9">
      <w:pPr>
        <w:ind w:left="709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332FD9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332FD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Predlagatelj: Financijska agencija, Zagreb</w:t>
      </w:r>
      <w:r w:rsidR="0049466D" w:rsidRPr="00332FD9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332FD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Dužnik </w:t>
      </w:r>
      <w:r w:rsidR="00F970A1">
        <w:rPr>
          <w:rFonts w:hAnsi="Times New Roman" w:ascii="Times New Roman"/>
          <w:szCs w:val="24"/>
        </w:rPr>
        <w:t>IDEA DEVET d.o.o., Zagreb, 2. Maksimirsko naselje 11,</w:t>
      </w:r>
    </w:p>
    <w:p w:rsidRDefault="00F30FA9" w:rsidP="00666E23" w:rsidR="00666E23" w:rsidRPr="00332FD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 xml:space="preserve">Zakonski zastupnik dužnika, </w:t>
      </w:r>
      <w:r w:rsidR="00F970A1">
        <w:rPr>
          <w:rFonts w:hAnsi="Times New Roman" w:ascii="Times New Roman"/>
          <w:szCs w:val="24"/>
        </w:rPr>
        <w:t>Nikša Sršen, Zagreb, Aleja A.Augustinčića 3</w:t>
      </w:r>
    </w:p>
    <w:p w:rsidRDefault="00F30FA9" w:rsidP="00666E23" w:rsidR="00F30FA9" w:rsidRPr="00332FD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332FD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Pozvane osobe se mogu i o prijedlogu pismeno očitovati.</w:t>
      </w:r>
    </w:p>
    <w:p w:rsidRDefault="00332FD9" w:rsidP="00F30FA9" w:rsidR="00332FD9" w:rsidRPr="00332FD9">
      <w:pPr>
        <w:rPr>
          <w:rFonts w:hAnsi="Times New Roman" w:ascii="Times New Roman"/>
          <w:szCs w:val="24"/>
        </w:rPr>
      </w:pPr>
    </w:p>
    <w:p w:rsidRDefault="00332FD9" w:rsidP="00332FD9" w:rsidR="00332FD9" w:rsidRPr="00332FD9">
      <w:pPr>
        <w:jc w:val="center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Obrazloženje</w:t>
      </w:r>
    </w:p>
    <w:p w:rsidRDefault="00332FD9" w:rsidP="00332FD9" w:rsidR="00332FD9" w:rsidRPr="00332FD9">
      <w:pPr>
        <w:jc w:val="both"/>
        <w:rPr>
          <w:rFonts w:hAnsi="Times New Roman" w:ascii="Times New Roman"/>
          <w:szCs w:val="24"/>
        </w:rPr>
      </w:pPr>
    </w:p>
    <w:p w:rsidRDefault="00332FD9" w:rsidP="001F07E6" w:rsidR="001F07E6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</w:t>
      </w:r>
      <w:r w:rsidR="00B74887">
        <w:rPr>
          <w:rFonts w:hAnsi="Times New Roman" w:ascii="Times New Roman"/>
          <w:szCs w:val="24"/>
        </w:rPr>
        <w:t xml:space="preserve"> u neprekinutom razdoblju od 2295</w:t>
      </w:r>
      <w:r w:rsidRPr="00332FD9">
        <w:rPr>
          <w:rFonts w:hAnsi="Times New Roman" w:ascii="Times New Roman"/>
          <w:szCs w:val="24"/>
        </w:rPr>
        <w:t xml:space="preserve"> dana u ukupnom iznosu od </w:t>
      </w:r>
      <w:r w:rsidR="00B74887">
        <w:rPr>
          <w:rFonts w:hAnsi="Times New Roman" w:ascii="Times New Roman"/>
          <w:szCs w:val="24"/>
        </w:rPr>
        <w:t>4.890.875,52</w:t>
      </w:r>
      <w:r w:rsidR="001F07E6">
        <w:rPr>
          <w:rFonts w:hAnsi="Times New Roman" w:ascii="Times New Roman"/>
          <w:szCs w:val="24"/>
        </w:rPr>
        <w:t xml:space="preserve"> kn</w:t>
      </w:r>
      <w:r w:rsidRPr="00332FD9">
        <w:rPr>
          <w:rFonts w:hAnsi="Times New Roman" w:ascii="Times New Roman"/>
          <w:szCs w:val="24"/>
        </w:rPr>
        <w:t>, te da ima i jednog zaposlenog radnika</w:t>
      </w:r>
      <w:r w:rsidR="001F07E6">
        <w:rPr>
          <w:rFonts w:hAnsi="Times New Roman" w:ascii="Times New Roman"/>
          <w:szCs w:val="24"/>
        </w:rPr>
        <w:t>.</w:t>
      </w:r>
    </w:p>
    <w:p w:rsidRDefault="00332FD9" w:rsidP="001F07E6" w:rsidR="001F07E6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332FD9" w:rsidP="00332FD9" w:rsidR="00332FD9" w:rsidRPr="00332FD9">
      <w:pPr>
        <w:ind w:firstLine="720"/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332FD9" w:rsidP="00332FD9" w:rsidR="00332FD9">
      <w:pPr>
        <w:ind w:firstLine="720"/>
        <w:jc w:val="both"/>
        <w:rPr>
          <w:rFonts w:hAnsi="Times New Roman" w:ascii="Times New Roman"/>
          <w:szCs w:val="24"/>
        </w:rPr>
      </w:pPr>
    </w:p>
    <w:p w:rsidRDefault="001F07E6" w:rsidP="00332FD9" w:rsidR="00332FD9" w:rsidRPr="00332FD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15</w:t>
      </w:r>
      <w:r w:rsidR="00332FD9" w:rsidRPr="00332FD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 2017</w:t>
      </w:r>
      <w:r w:rsidR="00332FD9" w:rsidRPr="00332FD9">
        <w:rPr>
          <w:rFonts w:hAnsi="Times New Roman" w:ascii="Times New Roman"/>
          <w:szCs w:val="24"/>
        </w:rPr>
        <w:t>.</w:t>
      </w:r>
    </w:p>
    <w:p w:rsidRDefault="00332FD9" w:rsidP="00332FD9" w:rsidR="00332FD9" w:rsidRPr="00332FD9">
      <w:pPr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="002976A3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  <w:t xml:space="preserve">                     </w:t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  <w:t xml:space="preserve"> </w:t>
      </w:r>
      <w:r w:rsidR="00B74887">
        <w:rPr>
          <w:rFonts w:hAnsi="Times New Roman" w:ascii="Times New Roman"/>
          <w:szCs w:val="24"/>
        </w:rPr>
        <w:tab/>
      </w:r>
      <w:r w:rsidR="00B74887">
        <w:rPr>
          <w:rFonts w:hAnsi="Times New Roman" w:ascii="Times New Roman"/>
          <w:szCs w:val="24"/>
        </w:rPr>
        <w:tab/>
      </w:r>
      <w:r w:rsidR="00B74887">
        <w:rPr>
          <w:rFonts w:hAnsi="Times New Roman" w:ascii="Times New Roman"/>
          <w:szCs w:val="24"/>
        </w:rPr>
        <w:tab/>
      </w:r>
      <w:r w:rsidR="00B74887">
        <w:rPr>
          <w:rFonts w:hAnsi="Times New Roman" w:ascii="Times New Roman"/>
          <w:szCs w:val="24"/>
        </w:rPr>
        <w:tab/>
      </w:r>
      <w:r w:rsidR="00B74887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 xml:space="preserve"> SUDAC:</w:t>
      </w:r>
    </w:p>
    <w:p w:rsidRDefault="00332FD9" w:rsidP="00332FD9" w:rsidR="00332FD9" w:rsidRPr="00332FD9">
      <w:pPr>
        <w:jc w:val="both"/>
        <w:rPr>
          <w:rFonts w:hAnsi="Times New Roman" w:ascii="Times New Roman"/>
          <w:szCs w:val="24"/>
        </w:rPr>
      </w:pP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</w:r>
      <w:r w:rsidRPr="00332FD9">
        <w:rPr>
          <w:rFonts w:hAnsi="Times New Roman" w:ascii="Times New Roman"/>
          <w:szCs w:val="24"/>
        </w:rPr>
        <w:tab/>
        <w:t xml:space="preserve">                    </w:t>
      </w:r>
      <w:r w:rsidR="00B74887">
        <w:rPr>
          <w:rFonts w:hAnsi="Times New Roman" w:ascii="Times New Roman"/>
          <w:szCs w:val="24"/>
        </w:rPr>
        <w:t xml:space="preserve">     Nevenka Siladi Rstić</w:t>
      </w:r>
      <w:r w:rsidR="002976A3">
        <w:rPr>
          <w:rFonts w:hAnsi="Times New Roman" w:ascii="Times New Roman"/>
          <w:szCs w:val="24"/>
        </w:rPr>
        <w:t>,v.r.</w:t>
      </w:r>
      <w:r w:rsidRPr="00332FD9">
        <w:rPr>
          <w:rFonts w:hAnsi="Times New Roman" w:ascii="Times New Roman"/>
          <w:szCs w:val="24"/>
        </w:rPr>
        <w:t xml:space="preserve"> </w:t>
      </w:r>
    </w:p>
    <w:p w:rsidRDefault="002976A3" w:rsidP="00332FD9" w:rsidR="002976A3">
      <w:pPr>
        <w:jc w:val="both"/>
        <w:rPr>
          <w:rFonts w:hAnsi="Times New Roman" w:ascii="Times New Roman"/>
          <w:i/>
          <w:szCs w:val="24"/>
        </w:rPr>
      </w:pPr>
    </w:p>
    <w:p w:rsidRDefault="00332FD9" w:rsidP="00332FD9" w:rsidR="00332FD9" w:rsidRPr="00332FD9">
      <w:pPr>
        <w:jc w:val="both"/>
        <w:rPr>
          <w:rFonts w:hAnsi="Times New Roman" w:ascii="Times New Roman"/>
          <w:i/>
          <w:szCs w:val="24"/>
        </w:rPr>
      </w:pPr>
      <w:r w:rsidRPr="00332FD9">
        <w:rPr>
          <w:rFonts w:hAnsi="Times New Roman" w:ascii="Times New Roman"/>
          <w:i/>
          <w:szCs w:val="24"/>
        </w:rPr>
        <w:lastRenderedPageBreak/>
        <w:t>Uputa o pravnom lijeku:</w:t>
      </w:r>
    </w:p>
    <w:p w:rsidRDefault="00332FD9" w:rsidP="00332FD9" w:rsidR="00332FD9" w:rsidRPr="00332FD9">
      <w:pPr>
        <w:jc w:val="both"/>
        <w:rPr>
          <w:rFonts w:hAnsi="Times New Roman" w:ascii="Times New Roman"/>
          <w:i/>
          <w:szCs w:val="24"/>
        </w:rPr>
      </w:pPr>
      <w:r w:rsidRPr="00332FD9">
        <w:rPr>
          <w:rFonts w:hAnsi="Times New Roman" w:ascii="Times New Roman"/>
          <w:i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332FD9" w:rsidP="00332FD9" w:rsidR="00332FD9" w:rsidRPr="00332FD9">
      <w:pPr>
        <w:ind w:firstLine="720"/>
        <w:jc w:val="both"/>
        <w:rPr>
          <w:rFonts w:hAnsi="Times New Roman" w:ascii="Times New Roman"/>
        </w:rPr>
      </w:pPr>
    </w:p>
    <w:p w:rsidRDefault="002976A3" w:rsidP="00324504" w:rsidR="002976A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976A3" w:rsidP="00324504" w:rsidR="002976A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32FD9" w:rsidP="00332FD9" w:rsidR="00332FD9" w:rsidRPr="00332FD9">
      <w:pPr>
        <w:ind w:firstLine="720"/>
        <w:jc w:val="both"/>
        <w:rPr>
          <w:rFonts w:hAnsi="Times New Roman" w:ascii="Times New Roman"/>
        </w:rPr>
      </w:pPr>
    </w:p>
    <w:p w:rsidRDefault="00347739" w:rsidP="003F35B6" w:rsidR="003F35B6" w:rsidRPr="002976A3">
      <w:pPr>
        <w:jc w:val="both"/>
        <w:rPr>
          <w:rFonts w:hAnsi="Times New Roman" w:ascii="Times New Roman"/>
          <w:color w:val="FFFFFF"/>
        </w:rPr>
      </w:pPr>
      <w:r w:rsidRPr="002976A3">
        <w:rPr>
          <w:rFonts w:hAnsi="Times New Roman" w:ascii="Times New Roman"/>
          <w:color w:val="FFFFFF"/>
          <w:szCs w:val="24"/>
        </w:rPr>
        <w:t>DN</w:t>
      </w:r>
      <w:r w:rsidR="003F35B6" w:rsidRPr="002976A3">
        <w:rPr>
          <w:rFonts w:hAnsi="Times New Roman" w:ascii="Times New Roman"/>
          <w:color w:val="FFFFFF"/>
          <w:szCs w:val="24"/>
        </w:rPr>
        <w:t>a:</w:t>
      </w:r>
    </w:p>
    <w:p w:rsidRDefault="006C5D03" w:rsidP="006C5D03" w:rsidR="006C5D03" w:rsidRPr="002976A3">
      <w:pPr>
        <w:pStyle w:val="Odlomakpopisa"/>
        <w:numPr>
          <w:ilvl w:val="0"/>
          <w:numId w:val="24"/>
        </w:numPr>
        <w:tabs>
          <w:tab w:pos="567" w:val="left"/>
        </w:tabs>
        <w:ind w:hanging="426" w:left="426"/>
        <w:rPr>
          <w:rFonts w:hAnsi="Times New Roman" w:ascii="Times New Roman"/>
          <w:color w:val="FFFFFF"/>
          <w:szCs w:val="24"/>
        </w:rPr>
      </w:pPr>
      <w:r w:rsidRPr="002976A3">
        <w:rPr>
          <w:rFonts w:hAnsi="Times New Roman" w:ascii="Times New Roman"/>
          <w:color w:val="FFFFFF"/>
          <w:szCs w:val="24"/>
        </w:rPr>
        <w:t>Predlagatelj: Financijska agencija, Zagreb, Trg Svibanjskih žrtava 1995. 1</w:t>
      </w:r>
    </w:p>
    <w:p w:rsidRDefault="00192B7F" w:rsidP="00192B7F" w:rsidR="00192B7F" w:rsidRPr="002976A3">
      <w:pPr>
        <w:pStyle w:val="Odlomakpopisa"/>
        <w:numPr>
          <w:ilvl w:val="0"/>
          <w:numId w:val="24"/>
        </w:numPr>
        <w:tabs>
          <w:tab w:pos="1276" w:val="left"/>
        </w:tabs>
        <w:ind w:hanging="426" w:left="426"/>
        <w:rPr>
          <w:rFonts w:hAnsi="Times New Roman" w:ascii="Times New Roman"/>
          <w:color w:val="FFFFFF"/>
          <w:szCs w:val="24"/>
        </w:rPr>
      </w:pPr>
      <w:r w:rsidRPr="002976A3">
        <w:rPr>
          <w:rFonts w:hAnsi="Times New Roman" w:ascii="Times New Roman"/>
          <w:color w:val="FFFFFF"/>
          <w:szCs w:val="24"/>
        </w:rPr>
        <w:t xml:space="preserve">Dužnik </w:t>
      </w:r>
      <w:r w:rsidR="00B74887" w:rsidRPr="002976A3">
        <w:rPr>
          <w:rFonts w:hAnsi="Times New Roman" w:ascii="Times New Roman"/>
          <w:color w:val="FFFFFF"/>
          <w:szCs w:val="24"/>
        </w:rPr>
        <w:t>IDEA DEVET d.o.o., Zagreb, 2. Maksimirsko naselje 11,</w:t>
      </w:r>
    </w:p>
    <w:p w:rsidRDefault="00192B7F" w:rsidP="00192B7F" w:rsidR="00192B7F" w:rsidRPr="002976A3">
      <w:pPr>
        <w:pStyle w:val="Odlomakpopisa"/>
        <w:numPr>
          <w:ilvl w:val="0"/>
          <w:numId w:val="24"/>
        </w:numPr>
        <w:tabs>
          <w:tab w:pos="1276" w:val="left"/>
        </w:tabs>
        <w:ind w:hanging="426" w:left="426"/>
        <w:rPr>
          <w:rFonts w:hAnsi="Times New Roman" w:ascii="Times New Roman"/>
          <w:color w:val="FFFFFF"/>
          <w:szCs w:val="24"/>
        </w:rPr>
      </w:pPr>
      <w:r w:rsidRPr="002976A3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B74887" w:rsidRPr="002976A3">
        <w:rPr>
          <w:rFonts w:hAnsi="Times New Roman" w:ascii="Times New Roman"/>
          <w:color w:val="FFFFFF"/>
          <w:szCs w:val="24"/>
        </w:rPr>
        <w:t>Nikša Sršen, Zagreb, Aleja A.Augustinčića 3</w:t>
      </w:r>
    </w:p>
    <w:p w:rsidRDefault="00754D8E" w:rsidP="00192B7F" w:rsidR="00754D8E" w:rsidRPr="002976A3">
      <w:pPr>
        <w:pStyle w:val="Odlomakpopisa"/>
        <w:numPr>
          <w:ilvl w:val="0"/>
          <w:numId w:val="24"/>
        </w:numPr>
        <w:tabs>
          <w:tab w:pos="1276" w:val="left"/>
        </w:tabs>
        <w:ind w:hanging="426" w:left="426"/>
        <w:rPr>
          <w:rFonts w:hAnsi="Times New Roman" w:ascii="Times New Roman"/>
          <w:color w:val="FFFFFF"/>
          <w:szCs w:val="24"/>
        </w:rPr>
      </w:pPr>
      <w:r w:rsidRPr="002976A3">
        <w:rPr>
          <w:rFonts w:hAnsi="Times New Roman" w:ascii="Times New Roman"/>
          <w:color w:val="FFFFFF"/>
          <w:szCs w:val="24"/>
        </w:rPr>
        <w:t>e-oglasna ploča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976A3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45561">
      <w:rPr>
        <w:rFonts w:hAnsi="Times New Roman" w:ascii="Times New Roman"/>
        <w:szCs w:val="24"/>
      </w:rPr>
      <w:t>2663/16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47F54">
      <w:rPr>
        <w:rFonts w:hAnsi="Times New Roman" w:ascii="Times New Roman"/>
        <w:szCs w:val="24"/>
      </w:rPr>
      <w:t>2663/16</w:t>
    </w: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332FD9" w:rsidP="004049C4" w:rsidR="00332FD9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2FD9" w:rsidP="004049C4" w:rsidR="00332FD9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5561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740A8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1F07E6"/>
    <w:rsid w:val="00205ED9"/>
    <w:rsid w:val="00223C1B"/>
    <w:rsid w:val="00237135"/>
    <w:rsid w:val="002378EB"/>
    <w:rsid w:val="00243F01"/>
    <w:rsid w:val="0028716D"/>
    <w:rsid w:val="00290EF9"/>
    <w:rsid w:val="002937C9"/>
    <w:rsid w:val="002976A3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32FD9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2D43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47F54"/>
    <w:rsid w:val="00754D8E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4887"/>
    <w:rsid w:val="00B75450"/>
    <w:rsid w:val="00B87574"/>
    <w:rsid w:val="00B91CB0"/>
    <w:rsid w:val="00BA1132"/>
    <w:rsid w:val="00BC2238"/>
    <w:rsid w:val="00BD0F41"/>
    <w:rsid w:val="00BD2F27"/>
    <w:rsid w:val="00BD30A1"/>
    <w:rsid w:val="00BE5FDF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970A1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6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6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St-2663/2016</izvorni_sadrzaj>
    <derivirana_varijabla naziv="DomainObject.Predmet.OznakaBroj_1">St-2663/2016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DEVET, d.o.o. za promidžbu i marketing zastupanog po punomoćniku Nikša Sršen</izvorni_sadrzaj>
    <derivirana_varijabla naziv="DomainObject.Predmet.ProtustrankaFormated_1">  IDEA DEVET, d.o.o. za promidžbu i marketing zastupanog po punomoćniku Nikša Sršen</derivirana_varijabla>
  </DomainObject.Predmet.ProtustrankaFormated>
  <DomainObject.Predmet.ProtustrankaFormatedOIB>
    <izvorni_sadrzaj>  IDEA DEVET, d.o.o. za promidžbu i marketing, OIB 40493425937 zastupanog po punomoćniku Nikša Sršen</izvorni_sadrzaj>
    <derivirana_varijabla naziv="DomainObject.Predmet.ProtustrankaFormatedOIB_1">  IDEA DEVET, d.o.o. za promidžbu i marketing, OIB 40493425937 zastupanog po punomoćniku Nikša Sršen</derivirana_varijabla>
  </DomainObject.Predmet.ProtustrankaFormatedOIB>
  <DomainObject.Predmet.ProtustrankaFormatedWithAdress>
    <izvorni_sadrzaj> IDEA DEVET, d.o.o. za promidžbu i marketing, 2. Maksimirsko naselje 11, 10000 Zagreb zastupanog po punomoćniku Nikša Sršen</izvorni_sadrzaj>
    <derivirana_varijabla naziv="DomainObject.Predmet.ProtustrankaFormatedWithAdress_1"> IDEA DEVET, d.o.o. za promidžbu i marketing, 2. Maksimirsko naselje 11, 10000 Zagreb zastupanog po punomoćniku Nikša Sršen</derivirana_varijabla>
  </DomainObject.Predmet.ProtustrankaFormatedWithAdress>
  <DomainObject.Predmet.ProtustrankaFormatedWithAdressOIB>
    <izvorni_sadrzaj> IDEA DEVET, d.o.o. za promidžbu i marketing, OIB 40493425937, 2. Maksimirsko naselje 11, 10000 Zagreb zastupanog po punomoćniku Nikša Sršen</izvorni_sadrzaj>
    <derivirana_varijabla naziv="DomainObject.Predmet.ProtustrankaFormatedWithAdressOIB_1"> IDEA DEVET, d.o.o. za promidžbu i marketing, OIB 40493425937, 2. Maksimirsko naselje 11, 10000 Zagreb zastupanog po punomoćniku Nikša Sršen</derivirana_varijabla>
  </DomainObject.Predmet.ProtustrankaFormatedWithAdressOIB>
  <DomainObject.Predmet.ProtustrankaWithAdress>
    <izvorni_sadrzaj>IDEA DEVET, d.o.o. za promidžbu i marketing 2. Maksimirsko naselje 11, 10000 Zagreb</izvorni_sadrzaj>
    <derivirana_varijabla naziv="DomainObject.Predmet.ProtustrankaWithAdress_1">IDEA DEVET, d.o.o. za promidžbu i marketing 2. Maksimirsko naselje 11, 10000 Zagreb</derivirana_varijabla>
  </DomainObject.Predmet.ProtustrankaWithAdress>
  <DomainObject.Predmet.ProtustrankaWithAdressOIB>
    <izvorni_sadrzaj>IDEA DEVET, d.o.o. za promidžbu i marketing, OIB 40493425937, 2. Maksimirsko naselje 11, 10000 Zagreb</izvorni_sadrzaj>
    <derivirana_varijabla naziv="DomainObject.Predmet.ProtustrankaWithAdressOIB_1">IDEA DEVET, d.o.o. za promidžbu i marketing, OIB 40493425937, 2. Maksimirsko naselje 11, 10000 Zagreb</derivirana_varijabla>
  </DomainObject.Predmet.ProtustrankaWithAdressOIB>
  <DomainObject.Predmet.ProtustrankaNazivFormated>
    <izvorni_sadrzaj>IDEA DEVET, d.o.o. za promidžbu i marketing</izvorni_sadrzaj>
    <derivirana_varijabla naziv="DomainObject.Predmet.ProtustrankaNazivFormated_1">IDEA DEVET, d.o.o. za promidžbu i marketing</derivirana_varijabla>
  </DomainObject.Predmet.ProtustrankaNazivFormated>
  <DomainObject.Predmet.ProtustrankaNazivFormatedOIB>
    <izvorni_sadrzaj>IDEA DEVET, d.o.o. za promidžbu i marketing, OIB 40493425937</izvorni_sadrzaj>
    <derivirana_varijabla naziv="DomainObject.Predmet.ProtustrankaNazivFormatedOIB_1">IDEA DEVET, d.o.o. za promidžbu i marketing, OIB 40493425937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DEVET, d.o.o. za promidžbu i marketing zastupanog po punomoćniku Nikša Sršen</item>
    </izvorni_sadrzaj>
    <derivirana_varijabla naziv="DomainObject.Predmet.ProtuStrankaListFormated_1">
      <item>IDEA DEVET, d.o.o. za promidžbu i marketing zastupanog po punomoćniku Nikša Sršen</item>
    </derivirana_varijabla>
  </DomainObject.Predmet.ProtuStrankaListFormated>
  <DomainObject.Predmet.ProtuStrankaListFormatedOIB>
    <izvorni_sadrzaj>
      <item>IDEA DEVET, d.o.o. za promidžbu i marketing, OIB 40493425937 zastupanog po punomoćniku Nikša Sršen</item>
    </izvorni_sadrzaj>
    <derivirana_varijabla naziv="DomainObject.Predmet.ProtuStrankaListFormatedOIB_1">
      <item>IDEA DEVET, d.o.o. za promidžbu i marketing, OIB 40493425937 zastupanog po punomoćniku Nikša Sršen</item>
    </derivirana_varijabla>
  </DomainObject.Predmet.ProtuStrankaListFormatedOIB>
  <DomainObject.Predmet.ProtuStrankaListFormatedWithAdress>
    <izvorni_sadrzaj>
      <item>IDEA DEVET, d.o.o. za promidžbu i marketing, 2. Maksimirsko naselje 11, 10000 Zagreb zastupanog po punomoćniku Nikša Sršen</item>
    </izvorni_sadrzaj>
    <derivirana_varijabla naziv="DomainObject.Predmet.ProtuStrankaListFormatedWithAdress_1">
      <item>IDEA DEVET, d.o.o. za promidžbu i marketing, 2. Maksimirsko naselje 11, 10000 Zagreb zastupanog po punomoćniku Nikša Sršen</item>
    </derivirana_varijabla>
  </DomainObject.Predmet.ProtuStrankaListFormatedWithAdress>
  <DomainObject.Predmet.ProtuStrankaListFormatedWithAdressOIB>
    <izvorni_sadrzaj>
      <item>IDEA DEVET, d.o.o. za promidžbu i marketing, OIB 40493425937, 2. Maksimirsko naselje 11, 10000 Zagreb zastupanog po punomoćniku Nikša Sršen</item>
    </izvorni_sadrzaj>
    <derivirana_varijabla naziv="DomainObject.Predmet.ProtuStrankaListFormatedWithAdressOIB_1">
      <item>IDEA DEVET, d.o.o. za promidžbu i marketing, OIB 40493425937, 2. Maksimirsko naselje 11, 10000 Zagreb zastupanog po punomoćniku Nikša Sršen</item>
    </derivirana_varijabla>
  </DomainObject.Predmet.ProtuStrankaListFormatedWithAdressOIB>
  <DomainObject.Predmet.ProtuStrankaListNazivFormated>
    <izvorni_sadrzaj>
      <item>IDEA DEVET, d.o.o. za promidžbu i marketing</item>
    </izvorni_sadrzaj>
    <derivirana_varijabla naziv="DomainObject.Predmet.ProtuStrankaListNazivFormated_1">
      <item>IDEA DEVET, d.o.o. za promidžbu i marketing</item>
    </derivirana_varijabla>
  </DomainObject.Predmet.ProtuStrankaListNazivFormated>
  <DomainObject.Predmet.ProtuStrankaListNazivFormatedOIB>
    <izvorni_sadrzaj>
      <item>IDEA DEVET, d.o.o. za promidžbu i marketing, OIB 40493425937</item>
    </izvorni_sadrzaj>
    <derivirana_varijabla naziv="DomainObject.Predmet.ProtuStrankaListNazivFormatedOIB_1">
      <item>IDEA DEVET, d.o.o. za promidžbu i marketing, OIB 40493425937</item>
    </derivirana_varijabla>
  </DomainObject.Predmet.ProtuStrankaListNazivFormatedOIB>
  <DomainObject.Predmet.OstaliListFormated>
    <izvorni_sadrzaj>
      <item>Nikša Sršen punomoćnik sudionika u postupku IDEA DEVET, d.o.o. za promidžbu i marketing</item>
    </izvorni_sadrzaj>
    <derivirana_varijabla naziv="DomainObject.Predmet.OstaliListFormated_1">
      <item>Nikša Sršen punomoćnik sudionika u postupku IDEA DEVET, d.o.o. za promidžbu i marketing</item>
    </derivirana_varijabla>
  </DomainObject.Predmet.OstaliListFormated>
  <DomainObject.Predmet.OstaliListFormatedOIB>
    <izvorni_sadrzaj>
      <item>Nikša Sršen, OIB 47025075206 punomoćnik sudionika u postupku IDEA DEVET, d.o.o. za promidžbu i marketing</item>
    </izvorni_sadrzaj>
    <derivirana_varijabla naziv="DomainObject.Predmet.OstaliListFormatedOIB_1">
      <item>Nikša Sršen, OIB 47025075206 punomoćnik sudionika u postupku IDEA DEVET, d.o.o. za promidžbu i marketing</item>
    </derivirana_varijabla>
  </DomainObject.Predmet.OstaliListFormatedOIB>
  <DomainObject.Predmet.OstaliListFormatedWithAdress>
    <izvorni_sadrzaj>
      <item>Nikša Sršen, Aleja Antuna Augustinčića 3, 10000 Zagreb punomoćnik sudionika u postupku IDEA DEVET, d.o.o. za promidžbu i marketing</item>
    </izvorni_sadrzaj>
    <derivirana_varijabla naziv="DomainObject.Predmet.OstaliListFormatedWithAdress_1">
      <item>Nikša Sršen, Aleja Antuna Augustinčića 3, 10000 Zagreb punomoćnik sudionika u postupku IDEA DEVET, d.o.o. za promidžbu i marketing</item>
    </derivirana_varijabla>
  </DomainObject.Predmet.OstaliListFormatedWithAdress>
  <DomainObject.Predmet.OstaliListFormatedWithAdressOIB>
    <izvorni_sadrzaj>
      <item>Nikša Sršen, OIB 47025075206, Aleja Antuna Augustinčića 3, 10000 Zagreb punomoćnik sudionika u postupku IDEA DEVET, d.o.o. za promidžbu i marketing</item>
    </izvorni_sadrzaj>
    <derivirana_varijabla naziv="DomainObject.Predmet.OstaliListFormatedWithAdressOIB_1">
      <item>Nikša Sršen, OIB 47025075206, Aleja Antuna Augustinčića 3, 10000 Zagreb punomoćnik sudionika u postupku IDEA DEVET, d.o.o. za promidžbu i marketing</item>
    </derivirana_varijabla>
  </DomainObject.Predmet.OstaliListFormatedWithAdressOIB>
  <DomainObject.Predmet.OstaliListNazivFormated>
    <izvorni_sadrzaj>
      <item>Nikša Sršen</item>
    </izvorni_sadrzaj>
    <derivirana_varijabla naziv="DomainObject.Predmet.OstaliListNazivFormated_1">
      <item>Nikša Sršen</item>
    </derivirana_varijabla>
  </DomainObject.Predmet.OstaliListNazivFormated>
  <DomainObject.Predmet.OstaliListNazivFormatedOIB>
    <izvorni_sadrzaj>
      <item>Nikša Sršen, OIB 47025075206</item>
    </izvorni_sadrzaj>
    <derivirana_varijabla naziv="DomainObject.Predmet.OstaliListNazivFormatedOIB_1">
      <item>Nikša Sršen, OIB 47025075206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DEVET, d.o.o. za promidžbu i marketing</izvorni_sadrzaj>
    <derivirana_varijabla naziv="DomainObject.Predmet.ProtustrankaIDrugi_1">IDEA DEVET, d.o.o. za promidžbu i marketing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DEVET, d.o.o. za promidžbu i marketing, OIB 40493425937, 2. Maksimirsko naselje 11, 10000 Zagreb</izvorni_sadrzaj>
    <derivirana_varijabla naziv="DomainObject.Predmet.ProtustrankaIDrugiAdressOIB_1">IDEA DEVET, d.o.o. za promidžbu i marketing, OIB 40493425937, 2. Maksimirsko naselje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DEVET, d.o.o. za promidžbu i marketing</item>
      <item>Nikša Sršen</item>
    </izvorni_sadrzaj>
    <derivirana_varijabla naziv="DomainObject.Predmet.SudioniciListNaziv_1">
      <item>FINA Regionalni centar Zagreb</item>
      <item>IDEA DEVET, d.o.o. za promidžbu i marketing</item>
      <item>Nikša Sršen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DEVET, d.o.o. za promidžbu i marketing, OIB 40493425937, 2. Maksimirsko naselje 11,10000 Zagreb</item>
      <item>Nikša Sršen, OIB 47025075206,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IDEA DEVET, d.o.o. za promidžbu i marketing, OIB 40493425937, 2. Maksimirsko naselje 11,10000 Zagreb</item>
      <item>Nikša Sršen, OIB 47025075206,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40493425937</item>
      <item>, OIB 47025075206</item>
    </izvorni_sadrzaj>
    <derivirana_varijabla naziv="DomainObject.Predmet.SudioniciListNazivOIB_1">
      <item>, OIB 85821130368</item>
      <item>, OIB 40493425937</item>
      <item>, OIB 47025075206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684</properties:Words>
  <properties:Characters>3635</properties:Characters>
  <properties:Lines>99</properties:Lines>
  <properties:Paragraphs>47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2017-02-14T13:43:00Z</dcterms:created>
  <dc:creator>Sudsko vijeæe</dc:creator>
  <cp:lastModifiedBy>Monika Grbac</cp:lastModifiedBy>
  <cp:lastPrinted>2017-02-15T13:57:00Z</cp:lastPrinted>
  <dcterms:modified xmlns:xsi="http://www.w3.org/2001/XMLSchema-instance" xsi:type="dcterms:W3CDTF">2017-02-15T13:57:00Z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