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9acb" w14:paraId="fe89ac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631BAF">
        <w:rPr>
          <w:rFonts w:eastAsia="Calibri"/>
          <w:lang w:eastAsia="en-US"/>
        </w:rPr>
        <w:t>1</w:t>
      </w:r>
      <w:r w:rsidR="00066FF4">
        <w:rPr>
          <w:rFonts w:eastAsia="Calibri"/>
          <w:lang w:eastAsia="en-US"/>
        </w:rPr>
        <w:t>2</w:t>
      </w:r>
      <w:r w:rsidR="0069639F">
        <w:rPr>
          <w:rFonts w:eastAsia="Calibri"/>
          <w:lang w:eastAsia="en-US"/>
        </w:rPr>
        <w:t>/18-</w:t>
      </w:r>
      <w:r w:rsidR="00585858">
        <w:rPr>
          <w:rFonts w:eastAsia="Calibri"/>
          <w:lang w:eastAsia="en-US"/>
        </w:rPr>
        <w:t>6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066FF4">
        <w:t xml:space="preserve">ARH ING IMPEX društvo sa ograničenom odgovornošću za projektiranje, izgradnju, inženjering, trgovinu, export-import Osijek, Ribarska 1, OIB: 45523309043, MBS: 030028095, </w:t>
      </w:r>
      <w:r w:rsidR="00BB523C">
        <w:t xml:space="preserve">dana </w:t>
      </w:r>
      <w:r w:rsidR="00631BAF">
        <w:t>31</w:t>
      </w:r>
      <w:r>
        <w:t xml:space="preserve">. siječnja 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C557C1" w:rsidP="00B50F94" w:rsidR="00C557C1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C557C1">
        <w:t xml:space="preserve">ARH ING IMPEX društvo sa ograničenom odgovornošću za projektiranje, izgradnju, inženjering, trgovinu, export-import Osijek, Ribarska 1, OIB: 45523309043, MBS: 030028095.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8A5A4B">
        <w:t>3</w:t>
      </w:r>
      <w:r w:rsidR="009364F3">
        <w:t>. siječnja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C557C1">
        <w:t>1</w:t>
      </w:r>
      <w:r w:rsidR="008A5A4B">
        <w:t xml:space="preserve"> </w:t>
      </w:r>
      <w:r>
        <w:t>od</w:t>
      </w:r>
      <w:r w:rsidR="009364F3">
        <w:t xml:space="preserve"> </w:t>
      </w:r>
      <w:r w:rsidR="008A5A4B">
        <w:t>2. siječnja 2018.</w:t>
      </w:r>
      <w:r>
        <w:t xml:space="preserve"> nad stečajnim dužnikom </w:t>
      </w:r>
      <w:r w:rsidR="00C557C1">
        <w:t xml:space="preserve">ARH ING IMPEX društvo sa ograničenom odgovornošću za projektiranje, izgradnju, inženjering, trgovinu, export-import Osijek, Ribarska 1, OIB: 45523309043, MBS: 030028095.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>Nakon izvršenog uvida u sudski registar Sud je 1</w:t>
      </w:r>
      <w:r w:rsidR="008A5A4B">
        <w:t>5</w:t>
      </w:r>
      <w:r w:rsidR="009364F3">
        <w:t>. siječnja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lastRenderedPageBreak/>
        <w:t xml:space="preserve">Dana </w:t>
      </w:r>
      <w:r w:rsidR="009364F3">
        <w:t>2</w:t>
      </w:r>
      <w:r w:rsidR="00C557C1">
        <w:t>3</w:t>
      </w:r>
      <w:r w:rsidR="009364F3">
        <w:t>. siječnja 2018.</w:t>
      </w:r>
      <w:r>
        <w:t xml:space="preserve"> zaprimljen je podnesak Županijskog državnog odvjetništva u Osijeku, broj: S-DO-</w:t>
      </w:r>
      <w:r w:rsidR="009364F3">
        <w:t>2</w:t>
      </w:r>
      <w:r w:rsidR="00C557C1">
        <w:t>1</w:t>
      </w:r>
      <w:r w:rsidR="009364F3">
        <w:t>/2018 od 22. siječnja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C557C1">
        <w:t>11.271,77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9364F3">
        <w:t xml:space="preserve">17. </w:t>
      </w:r>
      <w:r w:rsidR="008A5A4B">
        <w:t>siječnja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9364F3">
        <w:t>17. siječanj</w:t>
      </w:r>
      <w:r>
        <w:t xml:space="preserve"> 2017. isti je u blokadi 1</w:t>
      </w:r>
      <w:r w:rsidR="009364F3">
        <w:t>3</w:t>
      </w:r>
      <w:r w:rsidR="00C557C1">
        <w:t>8</w:t>
      </w:r>
      <w:r>
        <w:t xml:space="preserve"> dana</w:t>
      </w:r>
      <w:r w:rsidR="00AD55B6">
        <w:t xml:space="preserve"> u iznosu od 91.867,62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7B66C7">
        <w:rPr>
          <w:rFonts w:eastAsia="Calibri"/>
          <w:lang w:eastAsia="en-US"/>
        </w:rPr>
        <w:t>31</w:t>
      </w:r>
      <w:r w:rsidR="003260BE">
        <w:rPr>
          <w:rFonts w:eastAsia="Calibri"/>
          <w:lang w:eastAsia="en-US"/>
        </w:rPr>
        <w:t xml:space="preserve">. siječnja 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375179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260BE">
        <w:tab/>
      </w:r>
      <w:r w:rsidR="003260BE"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179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7B66C7">
      <w:t>1</w:t>
    </w:r>
    <w:r w:rsidR="00AD55B6">
      <w:t>2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66FF4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179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85858"/>
    <w:rsid w:val="005931E7"/>
    <w:rsid w:val="005970BD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D55B6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57C1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751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51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1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1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751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51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1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1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 ING IMPEX društvo sa ograničenom odgovornošću za projektiranje, izgradnju, inženjering, trgovinu, export-import</izvorni_sadrzaj>
    <derivirana_varijabla naziv="DomainObject.Predmet.ProtustrankaFormated_1">  ARH ING IMPEX društvo sa ograničenom odgovornošću za projektiranje, izgradnju, inženjering, trgovinu, export-import</derivirana_varijabla>
  </DomainObject.Predmet.ProtustrankaFormated>
  <DomainObject.Predmet.ProtustrankaFormatedOIB>
    <izvorni_sadrzaj>  ARH ING IMPEX društvo sa ograničenom odgovornošću za projektiranje, izgradnju, inženjering, trgovinu, export-import, OIB 45523309043</izvorni_sadrzaj>
    <derivirana_varijabla naziv="DomainObject.Predmet.ProtustrankaFormatedOIB_1">  ARH ING IMPEX društvo sa ograničenom odgovornošću za projektiranje, izgradnju, inženjering, trgovinu, export-import, OIB 45523309043</derivirana_varijabla>
  </DomainObject.Predmet.ProtustrankaFormatedOIB>
  <DomainObject.Predmet.ProtustrankaFormatedWithAdress>
    <izvorni_sadrzaj> ARH ING IMPEX društvo sa ograničenom odgovornošću za projektiranje, izgradnju, inženjering, trgovinu, export-import, Ribarska 1, 31000 Osijek</izvorni_sadrzaj>
    <derivirana_varijabla naziv="DomainObject.Predmet.ProtustrankaFormatedWithAdress_1"> ARH ING IMPEX društvo sa ograničenom odgovornošću za projektiranje, izgradnju, inženjering, trgovinu, export-import, Ribarska 1, 31000 Osijek</derivirana_varijabla>
  </DomainObject.Predmet.ProtustrankaFormatedWithAdress>
  <DomainObject.Predmet.ProtustrankaFormatedWithAdressOIB>
    <izvorni_sadrzaj> ARH ING IMPEX društvo sa ograničenom odgovornošću za projektiranje, izgradnju, inženjering, trgovinu, export-import, OIB 45523309043, Ribarska 1, 31000 Osijek</izvorni_sadrzaj>
    <derivirana_varijabla naziv="DomainObject.Predmet.ProtustrankaFormatedWithAdressOIB_1"> ARH ING IMPEX društvo sa ograničenom odgovornošću za projektiranje, izgradnju, inženjering, trgovinu, export-import, OIB 45523309043, Ribarska 1, 31000 Osijek</derivirana_varijabla>
  </DomainObject.Predmet.ProtustrankaFormatedWithAdressOIB>
  <DomainObject.Predmet.ProtustrankaWithAdress>
    <izvorni_sadrzaj>ARH ING IMPEX društvo sa ograničenom odgovornošću za projektiranje, izgradnju, inženjering, trgovinu, export-import Ribarska 1, 31000 Osijek</izvorni_sadrzaj>
    <derivirana_varijabla naziv="DomainObject.Predmet.ProtustrankaWithAdress_1">ARH ING IMPEX društvo sa ograničenom odgovornošću za projektiranje, izgradnju, inženjering, trgovinu, export-import Ribarska 1, 31000 Osijek</derivirana_varijabla>
  </DomainObject.Predmet.ProtustrankaWithAdress>
  <DomainObject.Predmet.ProtustrankaWithAdressOIB>
    <izvorni_sadrzaj>ARH ING IMPEX društvo sa ograničenom odgovornošću za projektiranje, izgradnju, inženjering, trgovinu, export-import, OIB 45523309043, Ribarska 1, 31000 Osijek</izvorni_sadrzaj>
    <derivirana_varijabla naziv="DomainObject.Predmet.ProtustrankaWithAdressOIB_1">ARH ING IMPEX društvo sa ograničenom odgovornošću za projektiranje, izgradnju, inženjering, trgovinu, export-import, OIB 45523309043, Ribarska 1, 31000 Osijek</derivirana_varijabla>
  </DomainObject.Predmet.ProtustrankaWithAdressOIB>
  <DomainObject.Predmet.ProtustrankaNazivFormated>
    <izvorni_sadrzaj>ARH ING IMPEX društvo sa ograničenom odgovornošću za projektiranje, izgradnju, inženjering, trgovinu, export-import</izvorni_sadrzaj>
    <derivirana_varijabla naziv="DomainObject.Predmet.ProtustrankaNazivFormated_1">ARH ING IMPEX društvo sa ograničenom odgovornošću za projektiranje, izgradnju, inženjering, trgovinu, export-import</derivirana_varijabla>
  </DomainObject.Predmet.ProtustrankaNazivFormated>
  <DomainObject.Predmet.ProtustrankaNazivFormatedOIB>
    <izvorni_sadrzaj>ARH ING IMPEX društvo sa ograničenom odgovornošću za projektiranje, izgradnju, inženjering, trgovinu, export-import, OIB 45523309043</izvorni_sadrzaj>
    <derivirana_varijabla naziv="DomainObject.Predmet.ProtustrankaNazivFormatedOIB_1">ARH ING IMPEX društvo sa ograničenom odgovornošću za projektiranje, izgradnju, inženjering, trgovinu, export-import, OIB 45523309043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ARH ING IMPEX društvo sa ograničenom odgovornošću za projektiranje, izgradnju, inženjering, trgovinu, export-import</item>
    </izvorni_sadrzaj>
    <derivirana_varijabla naziv="DomainObject.Predmet.ProtuStrankaListFormated_1">
      <item>ARH ING IMPEX društvo sa ograničenom odgovornošću za projektiranje, izgradnju, inženjering, trgovinu, export-import</item>
    </derivirana_varijabla>
  </DomainObject.Predmet.ProtuStrankaListFormated>
  <DomainObject.Predmet.ProtuStrankaListFormatedOIB>
    <izvorni_sadrzaj>
      <item>ARH ING IMPEX društvo sa ograničenom odgovornošću za projektiranje, izgradnju, inženjering, trgovinu, export-import, OIB 45523309043</item>
    </izvorni_sadrzaj>
    <derivirana_varijabla naziv="DomainObject.Predmet.ProtuStrankaListFormatedOIB_1">
      <item>ARH ING IMPEX društvo sa ograničenom odgovornošću za projektiranje, izgradnju, inženjering, trgovinu, export-import, OIB 45523309043</item>
    </derivirana_varijabla>
  </DomainObject.Predmet.ProtuStrankaListFormatedOIB>
  <DomainObject.Predmet.ProtuStrankaListFormatedWithAdress>
    <izvorni_sadrzaj>
      <item>ARH ING IMPEX društvo sa ograničenom odgovornošću za projektiranje, izgradnju, inženjering, trgovinu, export-import, Ribarska 1, 31000 Osijek</item>
    </izvorni_sadrzaj>
    <derivirana_varijabla naziv="DomainObject.Predmet.ProtuStrankaListFormatedWithAdress_1">
      <item>ARH ING IMPEX društvo sa ograničenom odgovornošću za projektiranje, izgradnju, inženjering, trgovinu, export-import, Ribarska 1, 31000 Osijek</item>
    </derivirana_varijabla>
  </DomainObject.Predmet.ProtuStrankaListFormatedWithAdress>
  <DomainObject.Predmet.ProtuStrankaListFormatedWithAdressOIB>
    <izvorni_sadrzaj>
      <item>ARH ING IMPEX društvo sa ograničenom odgovornošću za projektiranje, izgradnju, inženjering, trgovinu, export-import, OIB 45523309043, Ribarska 1, 31000 Osijek</item>
    </izvorni_sadrzaj>
    <derivirana_varijabla naziv="DomainObject.Predmet.ProtuStrankaListFormatedWithAdressOIB_1">
      <item>ARH ING IMPEX društvo sa ograničenom odgovornošću za projektiranje, izgradnju, inženjering, trgovinu, export-import, OIB 45523309043, Ribarska 1, 31000 Osijek</item>
    </derivirana_varijabla>
  </DomainObject.Predmet.ProtuStrankaListFormatedWithAdressOIB>
  <DomainObject.Predmet.ProtuStrankaListNazivFormated>
    <izvorni_sadrzaj>
      <item>ARH ING IMPEX društvo sa ograničenom odgovornošću za projektiranje, izgradnju, inženjering, trgovinu, export-import</item>
    </izvorni_sadrzaj>
    <derivirana_varijabla naziv="DomainObject.Predmet.ProtuStrankaListNazivFormated_1">
      <item>ARH ING IMPEX društvo sa ograničenom odgovornošću za projektiranje, izgradnju, inženjering, trgovinu, export-import</item>
    </derivirana_varijabla>
  </DomainObject.Predmet.ProtuStrankaListNazivFormated>
  <DomainObject.Predmet.ProtuStrankaListNazivFormatedOIB>
    <izvorni_sadrzaj>
      <item>ARH ING IMPEX društvo sa ograničenom odgovornošću za projektiranje, izgradnju, inženjering, trgovinu, export-import, OIB 45523309043</item>
    </izvorni_sadrzaj>
    <derivirana_varijabla naziv="DomainObject.Predmet.ProtuStrankaListNazivFormatedOIB_1">
      <item>ARH ING IMPEX društvo sa ograničenom odgovornošću za projektiranje, izgradnju, inženjering, trgovinu, export-import, OIB 45523309043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ARH ING IMPEX društvo sa ograničenom odgovornošću za projektiranje, izgradnju, inženjering, trgovinu, export-import</izvorni_sadrzaj>
    <derivirana_varijabla naziv="DomainObject.Predmet.ProtustrankaIDrugi_1">ARH ING IMPEX društvo sa ograničenom odgovornošću za projektiranje, izgradnju, inženjering, trgovinu, export-import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ARH ING IMPEX društvo sa ograničenom odgovornošću za projektiranje, izgradnju, inženjering, trgovinu, export-import, OIB 45523309043, Ribarska 1, 31000 Osijek</izvorni_sadrzaj>
    <derivirana_varijabla naziv="DomainObject.Predmet.ProtustrankaIDrugiAdressOIB_1">ARH ING IMPEX društvo sa ograničenom odgovornošću za projektiranje, izgradnju, inženjering, trgovinu, export-import, OIB 45523309043, Ribarska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ARH ING IMPEX društvo sa ograničenom odgovornošću za projektiranje, izgradnju, inženjering, trgovinu, export-import</item>
    </izvorni_sadrzaj>
    <derivirana_varijabla naziv="DomainObject.Predmet.SudioniciListNaziv_1">
      <item>FINA RC OSIJEK</item>
      <item>ARH ING IMPEX društvo sa ograničenom odgovornošću za projektiranje, izgradnju, inženjering, trgovinu, export-import</item>
    </derivirana_varijabla>
  </DomainObject.Predmet.SudioniciListNaziv>
  <DomainObject.Predmet.SudioniciListAdressOIB>
    <izvorni_sadrzaj>
      <item>FINA RC OSIJEK, OIB 85821130368</item>
      <item>ARH ING IMPEX društvo sa ograničenom odgovornošću za projektiranje, izgradnju, inženjering, trgovinu, export-import, OIB 45523309043, Ribarska 1,31000 Osijek</item>
    </izvorni_sadrzaj>
    <derivirana_varijabla naziv="DomainObject.Predmet.SudioniciListAdressOIB_1">
      <item>FINA RC OSIJEK, OIB 85821130368</item>
      <item>ARH ING IMPEX društvo sa ograničenom odgovornošću za projektiranje, izgradnju, inženjering, trgovinu, export-import, OIB 45523309043,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45523309043</item>
    </izvorni_sadrzaj>
    <derivirana_varijabla naziv="DomainObject.Predmet.SudioniciListNazivOIB_1">
      <item>, OIB 85821130368</item>
      <item>, OIB 45523309043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59D20-E6DD-491D-A368-3AEE8546A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3454</properties:Characters>
  <properties:Lines>89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2018-01-31T07:47:00Z</dcterms:created>
  <dc:creator>Korisnik</dc:creator>
  <cp:lastModifiedBy>Ljiljana Floršić</cp:lastModifiedBy>
  <cp:lastPrinted>2018-01-31T08:07:00Z</cp:lastPrinted>
  <dcterms:modified xmlns:xsi="http://www.w3.org/2001/XMLSchema-instance" xsi:type="dcterms:W3CDTF">2018-01-31T08:44:00Z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