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f5d8" w14:paraId="f84f5d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</w:t>
      </w:r>
      <w:r w:rsidR="0002766D">
        <w:t>24</w:t>
      </w:r>
      <w:r w:rsidR="00765A93">
        <w:t>42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765A93">
        <w:t xml:space="preserve">UKUSNO I FINO d.o.o. za proizvodnju i </w:t>
      </w:r>
      <w:r w:rsidR="0002766D">
        <w:t xml:space="preserve">trgovinu Zagreb, </w:t>
      </w:r>
      <w:r w:rsidR="00765A93">
        <w:t>Porečka 2B, OIB 11902922467, MBS 080968232</w:t>
      </w:r>
      <w:r w:rsidR="0002766D">
        <w:t>, temeljem čla</w:t>
      </w:r>
      <w:r>
        <w:t xml:space="preserve">nka 430. Stečajnog zakona („Narodne novine“ 71/15, dalje SZ-a), dana </w:t>
      </w:r>
      <w:r w:rsidR="0002766D">
        <w:t xml:space="preserve">23.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765A93">
        <w:t>UKUSNO I FINO d.o.o. za proizvodnju i trgovinu Zagreb, Porečka 2B, OIB 11902922467, MBS 080968232</w:t>
      </w:r>
      <w:r>
        <w:t xml:space="preserve"> iznosi</w:t>
      </w:r>
      <w:r w:rsidR="005218C0">
        <w:t xml:space="preserve"> </w:t>
      </w:r>
      <w:r w:rsidR="00765A93">
        <w:t xml:space="preserve">7.643,24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765A93">
        <w:t>442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23.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F52D03" w:rsidR="00AB52E8">
      <w:r>
        <w:t xml:space="preserve">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52D03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St-2442/2016</izvorni_sadrzaj>
    <derivirana_varijabla naziv="DomainObject.Predmet.OznakaBroj_1">St-2442/2016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UKUSNO I FINO d.o.o.</izvorni_sadrzaj>
    <derivirana_varijabla naziv="DomainObject.Predmet.ProtustrankaFormated_1">  UKUSNO I FINO d.o.o.</derivirana_varijabla>
  </DomainObject.Predmet.ProtustrankaFormated>
  <DomainObject.Predmet.ProtustrankaFormatedOIB>
    <izvorni_sadrzaj>  UKUSNO I FINO d.o.o., OIB 11902922467</izvorni_sadrzaj>
    <derivirana_varijabla naziv="DomainObject.Predmet.ProtustrankaFormatedOIB_1">  UKUSNO I FINO d.o.o., OIB 11902922467</derivirana_varijabla>
  </DomainObject.Predmet.ProtustrankaFormatedOIB>
  <DomainObject.Predmet.ProtustrankaFormatedWithAdress>
    <izvorni_sadrzaj> UKUSNO I FINO d.o.o., Porečka 2 B, 10000 Zagreb</izvorni_sadrzaj>
    <derivirana_varijabla naziv="DomainObject.Predmet.ProtustrankaFormatedWithAdress_1"> UKUSNO I FINO d.o.o., Porečka 2 B, 10000 Zagreb</derivirana_varijabla>
  </DomainObject.Predmet.ProtustrankaFormatedWithAdress>
  <DomainObject.Predmet.ProtustrankaFormatedWithAdressOIB>
    <izvorni_sadrzaj> UKUSNO I FINO d.o.o., OIB 11902922467, Porečka 2 B, 10000 Zagreb</izvorni_sadrzaj>
    <derivirana_varijabla naziv="DomainObject.Predmet.ProtustrankaFormatedWithAdressOIB_1"> UKUSNO I FINO d.o.o., OIB 11902922467, Porečka 2 B, 10000 Zagreb</derivirana_varijabla>
  </DomainObject.Predmet.ProtustrankaFormatedWithAdressOIB>
  <DomainObject.Predmet.ProtustrankaWithAdress>
    <izvorni_sadrzaj>UKUSNO I FINO d.o.o. Porečka 2 B, 10000 Zagreb</izvorni_sadrzaj>
    <derivirana_varijabla naziv="DomainObject.Predmet.ProtustrankaWithAdress_1">UKUSNO I FINO d.o.o. Porečka 2 B, 10000 Zagreb</derivirana_varijabla>
  </DomainObject.Predmet.ProtustrankaWithAdress>
  <DomainObject.Predmet.ProtustrankaWithAdressOIB>
    <izvorni_sadrzaj>UKUSNO I FINO d.o.o., OIB 11902922467, Porečka 2 B, 10000 Zagreb</izvorni_sadrzaj>
    <derivirana_varijabla naziv="DomainObject.Predmet.ProtustrankaWithAdressOIB_1">UKUSNO I FINO d.o.o., OIB 11902922467, Porečka 2 B, 10000 Zagreb</derivirana_varijabla>
  </DomainObject.Predmet.ProtustrankaWithAdressOIB>
  <DomainObject.Predmet.ProtustrankaNazivFormated>
    <izvorni_sadrzaj>UKUSNO I FINO d.o.o.</izvorni_sadrzaj>
    <derivirana_varijabla naziv="DomainObject.Predmet.ProtustrankaNazivFormated_1">UKUSNO I FINO d.o.o.</derivirana_varijabla>
  </DomainObject.Predmet.ProtustrankaNazivFormated>
  <DomainObject.Predmet.ProtustrankaNazivFormatedOIB>
    <izvorni_sadrzaj>UKUSNO I FINO d.o.o., OIB 11902922467</izvorni_sadrzaj>
    <derivirana_varijabla naziv="DomainObject.Predmet.ProtustrankaNazivFormatedOIB_1">UKUSNO I FINO d.o.o., OIB 11902922467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UKUSNO I FINO d.o.o.</item>
    </izvorni_sadrzaj>
    <derivirana_varijabla naziv="DomainObject.Predmet.ProtuStrankaListFormated_1">
      <item>UKUSNO I FINO d.o.o.</item>
    </derivirana_varijabla>
  </DomainObject.Predmet.ProtuStrankaListFormated>
  <DomainObject.Predmet.ProtuStrankaListFormatedOIB>
    <izvorni_sadrzaj>
      <item>UKUSNO I FINO d.o.o., OIB 11902922467</item>
    </izvorni_sadrzaj>
    <derivirana_varijabla naziv="DomainObject.Predmet.ProtuStrankaListFormatedOIB_1">
      <item>UKUSNO I FINO d.o.o., OIB 11902922467</item>
    </derivirana_varijabla>
  </DomainObject.Predmet.ProtuStrankaListFormatedOIB>
  <DomainObject.Predmet.ProtuStrankaListFormatedWithAdress>
    <izvorni_sadrzaj>
      <item>UKUSNO I FINO d.o.o., Porečka 2 B, 10000 Zagreb</item>
    </izvorni_sadrzaj>
    <derivirana_varijabla naziv="DomainObject.Predmet.ProtuStrankaListFormatedWithAdress_1">
      <item>UKUSNO I FINO d.o.o., Porečka 2 B, 10000 Zagreb</item>
    </derivirana_varijabla>
  </DomainObject.Predmet.ProtuStrankaListFormatedWithAdress>
  <DomainObject.Predmet.ProtuStrankaListFormatedWithAdressOIB>
    <izvorni_sadrzaj>
      <item>UKUSNO I FINO d.o.o., OIB 11902922467, Porečka 2 B, 10000 Zagreb</item>
    </izvorni_sadrzaj>
    <derivirana_varijabla naziv="DomainObject.Predmet.ProtuStrankaListFormatedWithAdressOIB_1">
      <item>UKUSNO I FINO d.o.o., OIB 11902922467, Porečka 2 B, 10000 Zagreb</item>
    </derivirana_varijabla>
  </DomainObject.Predmet.ProtuStrankaListFormatedWithAdressOIB>
  <DomainObject.Predmet.ProtuStrankaListNazivFormated>
    <izvorni_sadrzaj>
      <item>UKUSNO I FINO d.o.o.</item>
    </izvorni_sadrzaj>
    <derivirana_varijabla naziv="DomainObject.Predmet.ProtuStrankaListNazivFormated_1">
      <item>UKUSNO I FINO d.o.o.</item>
    </derivirana_varijabla>
  </DomainObject.Predmet.ProtuStrankaListNazivFormated>
  <DomainObject.Predmet.ProtuStrankaListNazivFormatedOIB>
    <izvorni_sadrzaj>
      <item>UKUSNO I FINO d.o.o., OIB 11902922467</item>
    </izvorni_sadrzaj>
    <derivirana_varijabla naziv="DomainObject.Predmet.ProtuStrankaListNazivFormatedOIB_1">
      <item>UKUSNO I FINO d.o.o., OIB 11902922467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UKUSNO I FINO d.o.o.</izvorni_sadrzaj>
    <derivirana_varijabla naziv="DomainObject.Predmet.ProtustrankaIDrugi_1">UKUSNO I FINO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UKUSNO I FINO d.o.o., OIB 11902922467, Porečka 2 B, 10000 Zagreb</izvorni_sadrzaj>
    <derivirana_varijabla naziv="DomainObject.Predmet.ProtustrankaIDrugiAdressOIB_1">UKUSNO I FINO d.o.o., OIB 11902922467, Porečka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UKUSNO I FINO d.o.o.</item>
      <item>FINA Regionalni centar Zagreb</item>
    </izvorni_sadrzaj>
    <derivirana_varijabla naziv="DomainObject.Predmet.SudioniciListNaziv_1">
      <item>UKUSNO I FINO d.o.o.</item>
      <item>FINA Regionalni centar Zagreb</item>
    </derivirana_varijabla>
  </DomainObject.Predmet.SudioniciListNaziv>
  <DomainObject.Predmet.SudioniciListAdressOIB>
    <izvorni_sadrzaj>
      <item>UKUSNO I FINO d.o.o., OIB 11902922467, Porečka 2 B,10000 Zagreb</item>
      <item>FINA Regionalni centar Zagreb, OIB 85821130368, Trg svibanjskih žrtava 1995. 1,10000 Zagreb</item>
    </izvorni_sadrzaj>
    <derivirana_varijabla naziv="DomainObject.Predmet.SudioniciListAdressOIB_1">
      <item>UKUSNO I FINO d.o.o., OIB 11902922467, Porečka 2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11902922467</item>
      <item>, OIB 85821130368</item>
    </izvorni_sadrzaj>
    <derivirana_varijabla naziv="DomainObject.Predmet.SudioniciListNazivOIB_1">
      <item>, OIB 11902922467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41183-0A43-49A7-8D67-24D8B6505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1808</properties:Characters>
  <properties:Lines>47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2016-11-22T13:38:00Z</dcterms:created>
  <dc:creator>Korisnik</dc:creator>
  <cp:lastModifiedBy>Darija Miličević</cp:lastModifiedBy>
  <cp:lastPrinted>2016-11-22T13:38:00Z</cp:lastPrinted>
  <dcterms:modified xmlns:xsi="http://www.w3.org/2001/XMLSchema-instance" xsi:type="dcterms:W3CDTF">2016-11-23T07:57:00Z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