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1a61" w14:paraId="7b91a61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DE27E8">
        <w:rPr>
          <w:rFonts w:cs="Times New Roman" w:hAnsi="Times New Roman" w:ascii="Times New Roman"/>
          <w:sz w:val="24"/>
          <w:szCs w:val="24"/>
        </w:rPr>
        <w:t>538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Z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L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J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U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Č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Mije </w:t>
      </w:r>
      <w:proofErr w:type="spellStart"/>
      <w:r w:rsidR="002F6631" w:rsidRPr="00BF57FA">
        <w:rPr>
          <w:rFonts w:cs="Times New Roman" w:hAnsi="Times New Roman" w:ascii="Times New Roman"/>
          <w:b/>
          <w:sz w:val="24"/>
          <w:szCs w:val="24"/>
        </w:rPr>
        <w:t>Kišpatića</w:t>
      </w:r>
      <w:proofErr w:type="spellEnd"/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 2</w:t>
      </w:r>
      <w:r w:rsidR="00242D74" w:rsidRPr="00BF57FA">
        <w:rPr>
          <w:rFonts w:cs="Times New Roman" w:hAnsi="Times New Roman" w:ascii="Times New Roman"/>
          <w:b/>
          <w:sz w:val="24"/>
          <w:szCs w:val="24"/>
        </w:rPr>
        <w:t xml:space="preserve">.,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MBS: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>030025512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 xml:space="preserve"> 11879561491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, dana </w:t>
      </w:r>
      <w:r w:rsidR="00DE27E8">
        <w:rPr>
          <w:rFonts w:cs="Times New Roman" w:hAnsi="Times New Roman" w:ascii="Times New Roman"/>
          <w:sz w:val="24"/>
          <w:szCs w:val="24"/>
        </w:rPr>
        <w:t>10. studenog</w:t>
      </w:r>
      <w:r w:rsidR="00D11FDE">
        <w:rPr>
          <w:rFonts w:cs="Times New Roman" w:hAnsi="Times New Roman" w:ascii="Times New Roman"/>
          <w:sz w:val="24"/>
          <w:szCs w:val="24"/>
        </w:rPr>
        <w:t xml:space="preserve"> 2016</w:t>
      </w:r>
      <w:r w:rsidR="00EE3550" w:rsidRPr="00BF57FA">
        <w:rPr>
          <w:rFonts w:cs="Times New Roman" w:hAnsi="Times New Roman" w:ascii="Times New Roman"/>
          <w:sz w:val="24"/>
          <w:szCs w:val="24"/>
        </w:rPr>
        <w:t>. godine</w:t>
      </w:r>
      <w:r w:rsidR="00532F31" w:rsidRPr="00BF57FA">
        <w:rPr>
          <w:rFonts w:cs="Times New Roman" w:hAnsi="Times New Roman" w:ascii="Times New Roman"/>
          <w:sz w:val="24"/>
          <w:szCs w:val="24"/>
        </w:rPr>
        <w:t>,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CE4" w:rsidP="006F0618" w:rsidR="00423BF6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i o   j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DE27E8">
        <w:rPr>
          <w:rFonts w:cs="Times New Roman" w:hAnsi="Times New Roman" w:ascii="Times New Roman"/>
          <w:sz w:val="24"/>
          <w:szCs w:val="24"/>
        </w:rPr>
        <w:t>četrna</w:t>
      </w:r>
      <w:r w:rsidR="00227E7B">
        <w:rPr>
          <w:rFonts w:cs="Times New Roman" w:hAnsi="Times New Roman" w:ascii="Times New Roman"/>
          <w:sz w:val="24"/>
          <w:szCs w:val="24"/>
        </w:rPr>
        <w:t>esta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D11FDE" w:rsidR="00D11FDE" w:rsidRPr="00DE27E8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DE27E8">
        <w:rPr>
          <w:rFonts w:cs="Times New Roman" w:hAnsi="Times New Roman" w:ascii="Times New Roman"/>
          <w:sz w:val="24"/>
          <w:szCs w:val="24"/>
        </w:rPr>
        <w:t>1.</w:t>
      </w:r>
      <w:r w:rsidRPr="00DE27E8">
        <w:rPr>
          <w:rFonts w:cs="Times New Roman" w:hAnsi="Times New Roman" w:ascii="Times New Roman"/>
          <w:sz w:val="24"/>
          <w:szCs w:val="24"/>
        </w:rPr>
        <w:tab/>
      </w:r>
      <w:r w:rsidRPr="00DE27E8">
        <w:rPr>
          <w:rFonts w:cs="Times New Roman" w:hAnsi="Times New Roman" w:ascii="Times New Roman"/>
          <w:sz w:val="24"/>
          <w:szCs w:val="24"/>
        </w:rPr>
        <w:tab/>
      </w:r>
      <w:r w:rsidRPr="00DE27E8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DE27E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E27E8" w:rsidRPr="00DE27E8">
        <w:rPr>
          <w:rFonts w:cs="Times New Roman" w:hAnsi="Times New Roman" w:ascii="Times New Roman"/>
          <w:bCs/>
          <w:sz w:val="24"/>
          <w:szCs w:val="24"/>
        </w:rPr>
        <w:t xml:space="preserve">3.015.152,00 kn </w:t>
      </w:r>
    </w:p>
    <w:p w:rsidRDefault="004C4A20" w:rsidP="004C4A20" w:rsidR="004C4A20" w:rsidRPr="004C4A20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postupku usmenom javnom dražbom (</w:t>
      </w:r>
      <w:r w:rsidR="00DE27E8" w:rsidRPr="00DE27E8">
        <w:rPr>
          <w:rFonts w:cs="Times New Roman" w:hAnsi="Times New Roman" w:ascii="Times New Roman"/>
          <w:b/>
          <w:sz w:val="24"/>
          <w:szCs w:val="24"/>
        </w:rPr>
        <w:t>četr</w:t>
      </w:r>
      <w:r w:rsidR="00A67A63" w:rsidRPr="00DE27E8">
        <w:rPr>
          <w:rFonts w:cs="Times New Roman" w:hAnsi="Times New Roman" w:ascii="Times New Roman"/>
          <w:b/>
          <w:i/>
          <w:sz w:val="24"/>
          <w:szCs w:val="24"/>
        </w:rPr>
        <w:t>n</w:t>
      </w:r>
      <w:r w:rsidR="00227E7B" w:rsidRPr="00DE27E8">
        <w:rPr>
          <w:rFonts w:cs="Times New Roman" w:hAnsi="Times New Roman" w:ascii="Times New Roman"/>
          <w:b/>
          <w:i/>
          <w:sz w:val="24"/>
          <w:szCs w:val="24"/>
        </w:rPr>
        <w:t>aesta</w:t>
      </w:r>
      <w:r w:rsidRPr="004C4A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C4A20">
        <w:rPr>
          <w:rFonts w:cs="Times New Roman" w:hAnsi="Times New Roman" w:ascii="Times New Roman"/>
          <w:sz w:val="24"/>
          <w:szCs w:val="24"/>
        </w:rPr>
        <w:t>javna dražba).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F7876">
        <w:rPr>
          <w:rFonts w:cs="Times New Roman" w:hAnsi="Times New Roman" w:ascii="Times New Roman"/>
          <w:sz w:val="24"/>
          <w:szCs w:val="24"/>
        </w:rPr>
        <w:t>40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DE27E8">
        <w:rPr>
          <w:rFonts w:cs="Times New Roman" w:hAnsi="Times New Roman" w:ascii="Times New Roman"/>
          <w:b/>
          <w:sz w:val="24"/>
          <w:szCs w:val="24"/>
        </w:rPr>
        <w:t>10. siječnja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DE27E8">
        <w:rPr>
          <w:rFonts w:cs="Times New Roman" w:hAnsi="Times New Roman" w:ascii="Times New Roman"/>
          <w:b/>
          <w:sz w:val="24"/>
          <w:szCs w:val="24"/>
        </w:rPr>
        <w:t>7</w:t>
      </w:r>
      <w:r w:rsidR="00227E7B">
        <w:rPr>
          <w:rFonts w:cs="Times New Roman" w:hAnsi="Times New Roman" w:ascii="Times New Roman"/>
          <w:b/>
          <w:sz w:val="24"/>
          <w:szCs w:val="24"/>
        </w:rPr>
        <w:t>. g. u 10,</w:t>
      </w:r>
      <w:r w:rsidR="00DE27E8">
        <w:rPr>
          <w:rFonts w:cs="Times New Roman" w:hAnsi="Times New Roman" w:ascii="Times New Roman"/>
          <w:b/>
          <w:sz w:val="24"/>
          <w:szCs w:val="24"/>
        </w:rPr>
        <w:t>30</w:t>
      </w:r>
      <w:r w:rsidR="0067174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DE27E8">
        <w:rPr>
          <w:rFonts w:cs="Times New Roman" w:hAnsi="Times New Roman" w:ascii="Times New Roman"/>
          <w:sz w:val="24"/>
          <w:szCs w:val="24"/>
        </w:rPr>
        <w:t>538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DE27E8">
        <w:rPr>
          <w:rFonts w:cs="Times New Roman" w:hAnsi="Times New Roman" w:ascii="Times New Roman"/>
          <w:b/>
          <w:i/>
          <w:sz w:val="24"/>
          <w:szCs w:val="24"/>
        </w:rPr>
        <w:t>četr</w:t>
      </w:r>
      <w:r w:rsidR="00227E7B">
        <w:rPr>
          <w:rFonts w:cs="Times New Roman" w:hAnsi="Times New Roman" w:ascii="Times New Roman"/>
          <w:b/>
          <w:i/>
          <w:sz w:val="24"/>
          <w:szCs w:val="24"/>
        </w:rPr>
        <w:t>naest</w:t>
      </w:r>
      <w:r w:rsidR="00D11FDE">
        <w:rPr>
          <w:rFonts w:cs="Times New Roman" w:hAnsi="Times New Roman" w:ascii="Times New Roman"/>
          <w:b/>
          <w:i/>
          <w:sz w:val="24"/>
          <w:szCs w:val="24"/>
        </w:rPr>
        <w:t>om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Kao kupci mogu sudjelovati samo osobe koje su najkasnije dva dana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Ponuditelj čija ponuda bude prihvaćena dužan je u roku 30 dana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DE27E8">
        <w:rPr>
          <w:rFonts w:cs="Times New Roman" w:hAnsi="Times New Roman" w:ascii="Times New Roman"/>
          <w:sz w:val="24"/>
          <w:szCs w:val="24"/>
        </w:rPr>
        <w:t>538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392CE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O</w:t>
      </w:r>
      <w:r w:rsidR="006A15A9" w:rsidRPr="00BF57FA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, a stečajnu masu čine nekretnine koje su predmet ove prodaje, a koje su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opterečene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odgovoarajuću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DE27E8">
        <w:rPr>
          <w:rFonts w:cs="Times New Roman" w:hAnsi="Times New Roman" w:ascii="Times New Roman"/>
          <w:sz w:val="24"/>
          <w:szCs w:val="24"/>
        </w:rPr>
        <w:t>10. studenog</w:t>
      </w:r>
      <w:r w:rsidR="002B6CA7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 w:rsidRP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d.o.o. Zagreb, Slavonske avenija 6a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DE27E8">
        <w:rPr>
          <w:rFonts w:cs="Times New Roman" w:hAnsi="Times New Roman" w:ascii="Times New Roman"/>
          <w:sz w:val="24"/>
          <w:szCs w:val="24"/>
        </w:rPr>
        <w:t>10.1.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690" w:rsidP="00392CE4" w:rsidR="00F83690">
      <w:pPr>
        <w:spacing w:lineRule="auto" w:line="240" w:after="0"/>
      </w:pPr>
      <w:r>
        <w:separator/>
      </w:r>
    </w:p>
  </w:endnote>
  <w:endnote w:id="0" w:type="continuationSeparator">
    <w:p w:rsidRDefault="00F83690" w:rsidP="00392CE4" w:rsidR="00F836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690" w:rsidP="00392CE4" w:rsidR="00F83690">
      <w:pPr>
        <w:spacing w:lineRule="auto" w:line="240" w:after="0"/>
      </w:pPr>
      <w:r>
        <w:separator/>
      </w:r>
    </w:p>
  </w:footnote>
  <w:footnote w:id="0" w:type="continuationSeparator">
    <w:p w:rsidRDefault="00F83690" w:rsidP="00392CE4" w:rsidR="00F836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FEA">
          <w:rPr>
            <w:noProof/>
          </w:rPr>
          <w:t>4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A7732"/>
    <w:rsid w:val="001B2C07"/>
    <w:rsid w:val="00227E7B"/>
    <w:rsid w:val="00242D74"/>
    <w:rsid w:val="00284A02"/>
    <w:rsid w:val="002A2BE6"/>
    <w:rsid w:val="002B6CA7"/>
    <w:rsid w:val="002F6631"/>
    <w:rsid w:val="00302456"/>
    <w:rsid w:val="003174D3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A89"/>
    <w:rsid w:val="00434360"/>
    <w:rsid w:val="004C4A20"/>
    <w:rsid w:val="005112A0"/>
    <w:rsid w:val="00517A7F"/>
    <w:rsid w:val="00532F31"/>
    <w:rsid w:val="0056137F"/>
    <w:rsid w:val="005F7876"/>
    <w:rsid w:val="00644F64"/>
    <w:rsid w:val="0065249D"/>
    <w:rsid w:val="00661557"/>
    <w:rsid w:val="0067174D"/>
    <w:rsid w:val="006A14DD"/>
    <w:rsid w:val="006A15A9"/>
    <w:rsid w:val="006C61A7"/>
    <w:rsid w:val="006F0618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A5232C"/>
    <w:rsid w:val="00A52B5A"/>
    <w:rsid w:val="00A67A63"/>
    <w:rsid w:val="00B52F7F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969A0"/>
    <w:rsid w:val="00DE27E8"/>
    <w:rsid w:val="00DF5F19"/>
    <w:rsid w:val="00E33429"/>
    <w:rsid w:val="00E42E41"/>
    <w:rsid w:val="00E57960"/>
    <w:rsid w:val="00E72FEA"/>
    <w:rsid w:val="00E8482A"/>
    <w:rsid w:val="00E961D2"/>
    <w:rsid w:val="00EA396E"/>
    <w:rsid w:val="00EB59E3"/>
    <w:rsid w:val="00EE3550"/>
    <w:rsid w:val="00F8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2F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2F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2F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2F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741C7-0A41-4B86-8EEB-7AD763DD0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924</properties:Words>
  <properties:Characters>4985</properties:Characters>
  <properties:Lines>124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2016-11-10T12:11:00Z</dcterms:created>
  <dc:creator>obnova</dc:creator>
  <cp:lastModifiedBy>Danijela Sekulić</cp:lastModifiedBy>
  <cp:lastPrinted>2016-11-10T12:10:00Z</cp:lastPrinted>
  <dcterms:modified xmlns:xsi="http://www.w3.org/2001/XMLSchema-instance" xsi:type="dcterms:W3CDTF">2016-11-10T12:11:00Z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