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35235" w14:paraId="1435235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2A09BE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70 St-369</w:t>
      </w:r>
      <w:r w:rsidR="00236046">
        <w:t>/2016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 xml:space="preserve">, u stečajnom predmetu povodom zahtjeva FINANCIJSKE AGENCIJE, za provedbu skraćenog </w:t>
      </w:r>
      <w:r w:rsidR="00C92070">
        <w:t>stečajnog postupka nad dužnikom</w:t>
      </w:r>
      <w:r w:rsidR="00561B14" w:rsidRPr="00561B14">
        <w:t xml:space="preserve"> </w:t>
      </w:r>
      <w:r w:rsidR="002A09BE" w:rsidRPr="002A09BE">
        <w:t>ZAGREBAČKI SERVIS j.d.o.o.</w:t>
      </w:r>
      <w:r w:rsidR="002A09BE">
        <w:t xml:space="preserve"> OIB: </w:t>
      </w:r>
      <w:r w:rsidR="002A09BE" w:rsidRPr="002A09BE">
        <w:t>14650142687</w:t>
      </w:r>
      <w:r w:rsidR="002A09BE">
        <w:t xml:space="preserve">, MBS: </w:t>
      </w:r>
      <w:r w:rsidR="002A09BE" w:rsidRPr="002A09BE">
        <w:t>080928782</w:t>
      </w:r>
      <w:r w:rsidR="002A09BE">
        <w:t xml:space="preserve"> iz Zagreba, Tvrtkova 6 </w:t>
      </w:r>
      <w:r w:rsidR="007C052C">
        <w:t xml:space="preserve">dana </w:t>
      </w:r>
      <w:r w:rsidR="002A09BE">
        <w:t>19</w:t>
      </w:r>
      <w:r w:rsidR="00C92070">
        <w:t>. siječnja 2016</w:t>
      </w:r>
      <w:r w:rsidR="00254CEC" w:rsidRPr="00254CEC">
        <w:t>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A01C56" w:rsidRPr="00A01C56">
        <w:t xml:space="preserve"> </w:t>
      </w:r>
      <w:r w:rsidR="002A09BE" w:rsidRPr="002A09BE">
        <w:t>ZAGREBAČKI SERVIS j.d.o.o. OIB: 14650142687, MBS: 080928782 iz Zagreba, Tvrtkova 6</w:t>
      </w:r>
      <w:r w:rsidR="002A09BE">
        <w:t xml:space="preserve"> </w:t>
      </w:r>
      <w:r w:rsidR="004A58E7">
        <w:t xml:space="preserve">ili </w:t>
      </w:r>
      <w:r>
        <w:t xml:space="preserve">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2A09BE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2A09BE">
        <w:t xml:space="preserve"> </w:t>
      </w:r>
      <w:r w:rsidR="002A09BE" w:rsidRPr="002A09BE">
        <w:t>ZAGREBAČKI SERVIS j.d.o.o. OIB: 14650142687, MBS: 080928782 iz Zagreba, Tvrtkova 6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</w:t>
      </w:r>
      <w:r w:rsidR="00236046">
        <w:t>o</w:t>
      </w:r>
      <w:r w:rsidR="00EC159D">
        <w:t xml:space="preserve">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9C1F6F" w:rsidP="00A167C6" w:rsidR="00EC159D">
      <w:pPr>
        <w:pStyle w:val="Bezproreda"/>
        <w:jc w:val="center"/>
      </w:pPr>
      <w:r>
        <w:t>U Zagrebu</w:t>
      </w:r>
      <w:r w:rsidR="002A09BE">
        <w:t>, 19</w:t>
      </w:r>
      <w:r w:rsidR="00C92070">
        <w:t>. siječnja 2016</w:t>
      </w:r>
      <w:r w:rsidR="00EC159D">
        <w:t>.</w:t>
      </w:r>
      <w:r w:rsidR="00254CEC"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6288" w:rsidP="00DF43CB" w:rsidR="00C86288">
      <w:pPr>
        <w:spacing w:lineRule="auto" w:line="240" w:after="0"/>
      </w:pPr>
      <w:r>
        <w:separator/>
      </w:r>
    </w:p>
  </w:endnote>
  <w:endnote w:id="0" w:type="continuationSeparator">
    <w:p w:rsidRDefault="00C86288" w:rsidP="00DF43CB" w:rsidR="00C8628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6288" w:rsidP="00DF43CB" w:rsidR="00C86288">
      <w:pPr>
        <w:spacing w:lineRule="auto" w:line="240" w:after="0"/>
      </w:pPr>
      <w:r>
        <w:separator/>
      </w:r>
    </w:p>
  </w:footnote>
  <w:footnote w:id="0" w:type="continuationSeparator">
    <w:p w:rsidRDefault="00C86288" w:rsidP="00DF43CB" w:rsidR="00C8628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44D94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2A09BE">
          <w:t>70.St-369</w:t>
        </w:r>
        <w:r w:rsidR="00124F0E">
          <w:t>/</w:t>
        </w:r>
        <w:r w:rsidR="00236046">
          <w:t>2016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236046"/>
    <w:rsid w:val="00244D94"/>
    <w:rsid w:val="00254CEC"/>
    <w:rsid w:val="002A09BE"/>
    <w:rsid w:val="002F4E4F"/>
    <w:rsid w:val="003054CA"/>
    <w:rsid w:val="00345C9C"/>
    <w:rsid w:val="003A1FB9"/>
    <w:rsid w:val="003E7F88"/>
    <w:rsid w:val="0045323B"/>
    <w:rsid w:val="004A58E7"/>
    <w:rsid w:val="00561B14"/>
    <w:rsid w:val="0062520A"/>
    <w:rsid w:val="006E1039"/>
    <w:rsid w:val="006E4E2E"/>
    <w:rsid w:val="007C052C"/>
    <w:rsid w:val="0092290B"/>
    <w:rsid w:val="009C1F6F"/>
    <w:rsid w:val="00A01C56"/>
    <w:rsid w:val="00A167C6"/>
    <w:rsid w:val="00A62139"/>
    <w:rsid w:val="00B95F85"/>
    <w:rsid w:val="00C40A68"/>
    <w:rsid w:val="00C86288"/>
    <w:rsid w:val="00C92070"/>
    <w:rsid w:val="00D52F94"/>
    <w:rsid w:val="00D574B1"/>
    <w:rsid w:val="00DE2C63"/>
    <w:rsid w:val="00DF43CB"/>
    <w:rsid w:val="00EC159D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244D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4D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4D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4D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4D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244D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4D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4D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4D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4D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St-369/2016</izvorni_sadrzaj>
    <derivirana_varijabla naziv="DomainObject.Predmet.OznakaBroj_1">St-369/2016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ZAGREBAČKI SERVIS j.d.o.o. zastupanog po punomoćniku LJILJANA MAYERHOFFER</izvorni_sadrzaj>
    <derivirana_varijabla naziv="DomainObject.Predmet.ProtustrankaFormated_1">  ZAGREBAČKI SERVIS j.d.o.o. zastupanog po punomoćniku LJILJANA MAYERHOFFER</derivirana_varijabla>
  </DomainObject.Predmet.ProtustrankaFormated>
  <DomainObject.Predmet.ProtustrankaFormatedOIB>
    <izvorni_sadrzaj>  ZAGREBAČKI SERVIS j.d.o.o., OIB 14650142687 zastupanog po punomoćniku LJILJANA MAYERHOFFER</izvorni_sadrzaj>
    <derivirana_varijabla naziv="DomainObject.Predmet.ProtustrankaFormatedOIB_1">  ZAGREBAČKI SERVIS j.d.o.o., OIB 14650142687 zastupanog po punomoćniku LJILJANA MAYERHOFFER</derivirana_varijabla>
  </DomainObject.Predmet.ProtustrankaFormatedOIB>
  <DomainObject.Predmet.ProtustrankaFormatedWithAdress>
    <izvorni_sadrzaj> ZAGREBAČKI SERVIS j.d.o.o., Tvrtkova 6, 10000 Zagreb zastupanog po punomoćniku LJILJANA MAYERHOFFER</izvorni_sadrzaj>
    <derivirana_varijabla naziv="DomainObject.Predmet.ProtustrankaFormatedWithAdress_1"> ZAGREBAČKI SERVIS j.d.o.o., Tvrtkova 6, 10000 Zagreb zastupanog po punomoćniku LJILJANA MAYERHOFFER</derivirana_varijabla>
  </DomainObject.Predmet.ProtustrankaFormatedWithAdress>
  <DomainObject.Predmet.ProtustrankaFormatedWithAdressOIB>
    <izvorni_sadrzaj> ZAGREBAČKI SERVIS j.d.o.o., OIB 14650142687, Tvrtkova 6, 10000 Zagreb zastupanog po punomoćniku LJILJANA MAYERHOFFER</izvorni_sadrzaj>
    <derivirana_varijabla naziv="DomainObject.Predmet.ProtustrankaFormatedWithAdressOIB_1"> ZAGREBAČKI SERVIS j.d.o.o., OIB 14650142687, Tvrtkova 6, 10000 Zagreb zastupanog po punomoćniku LJILJANA MAYERHOFFER</derivirana_varijabla>
  </DomainObject.Predmet.ProtustrankaFormatedWithAdressOIB>
  <DomainObject.Predmet.ProtustrankaWithAdress>
    <izvorni_sadrzaj>ZAGREBAČKI SERVIS j.d.o.o. Tvrtkova 6, 10000 Zagreb</izvorni_sadrzaj>
    <derivirana_varijabla naziv="DomainObject.Predmet.ProtustrankaWithAdress_1">ZAGREBAČKI SERVIS j.d.o.o. Tvrtkova 6, 10000 Zagreb</derivirana_varijabla>
  </DomainObject.Predmet.ProtustrankaWithAdress>
  <DomainObject.Predmet.ProtustrankaWithAdressOIB>
    <izvorni_sadrzaj>ZAGREBAČKI SERVIS j.d.o.o., OIB 14650142687, Tvrtkova 6, 10000 Zagreb</izvorni_sadrzaj>
    <derivirana_varijabla naziv="DomainObject.Predmet.ProtustrankaWithAdressOIB_1">ZAGREBAČKI SERVIS j.d.o.o., OIB 14650142687, Tvrtkova 6, 10000 Zagreb</derivirana_varijabla>
  </DomainObject.Predmet.ProtustrankaWithAdressOIB>
  <DomainObject.Predmet.ProtustrankaNazivFormated>
    <izvorni_sadrzaj>ZAGREBAČKI SERVIS j.d.o.o.</izvorni_sadrzaj>
    <derivirana_varijabla naziv="DomainObject.Predmet.ProtustrankaNazivFormated_1">ZAGREBAČKI SERVIS j.d.o.o.</derivirana_varijabla>
  </DomainObject.Predmet.ProtustrankaNazivFormated>
  <DomainObject.Predmet.ProtustrankaNazivFormatedOIB>
    <izvorni_sadrzaj>ZAGREBAČKI SERVIS j.d.o.o., OIB 14650142687</izvorni_sadrzaj>
    <derivirana_varijabla naziv="DomainObject.Predmet.ProtustrankaNazivFormatedOIB_1">ZAGREBAČKI SERVIS j.d.o.o., OIB 14650142687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ZAGREBAČKI SERVIS j.d.o.o. zastupanog po punomoćniku LJILJANA MAYERHOFFER</item>
    </izvorni_sadrzaj>
    <derivirana_varijabla naziv="DomainObject.Predmet.ProtuStrankaListFormated_1">
      <item>ZAGREBAČKI SERVIS j.d.o.o. zastupanog po punomoćniku LJILJANA MAYERHOFFER</item>
    </derivirana_varijabla>
  </DomainObject.Predmet.ProtuStrankaListFormated>
  <DomainObject.Predmet.ProtuStrankaListFormatedOIB>
    <izvorni_sadrzaj>
      <item>ZAGREBAČKI SERVIS j.d.o.o., OIB 14650142687 zastupanog po punomoćniku LJILJANA MAYERHOFFER</item>
    </izvorni_sadrzaj>
    <derivirana_varijabla naziv="DomainObject.Predmet.ProtuStrankaListFormatedOIB_1">
      <item>ZAGREBAČKI SERVIS j.d.o.o., OIB 14650142687 zastupanog po punomoćniku LJILJANA MAYERHOFFER</item>
    </derivirana_varijabla>
  </DomainObject.Predmet.ProtuStrankaListFormatedOIB>
  <DomainObject.Predmet.ProtuStrankaListFormatedWithAdress>
    <izvorni_sadrzaj>
      <item>ZAGREBAČKI SERVIS j.d.o.o., Tvrtkova 6, 10000 Zagreb zastupanog po punomoćniku LJILJANA MAYERHOFFER</item>
    </izvorni_sadrzaj>
    <derivirana_varijabla naziv="DomainObject.Predmet.ProtuStrankaListFormatedWithAdress_1">
      <item>ZAGREBAČKI SERVIS j.d.o.o., Tvrtkova 6, 10000 Zagreb zastupanog po punomoćniku LJILJANA MAYERHOFFER</item>
    </derivirana_varijabla>
  </DomainObject.Predmet.ProtuStrankaListFormatedWithAdress>
  <DomainObject.Predmet.ProtuStrankaListFormatedWithAdressOIB>
    <izvorni_sadrzaj>
      <item>ZAGREBAČKI SERVIS j.d.o.o., OIB 14650142687, Tvrtkova 6, 10000 Zagreb zastupanog po punomoćniku LJILJANA MAYERHOFFER</item>
    </izvorni_sadrzaj>
    <derivirana_varijabla naziv="DomainObject.Predmet.ProtuStrankaListFormatedWithAdressOIB_1">
      <item>ZAGREBAČKI SERVIS j.d.o.o., OIB 14650142687, Tvrtkova 6, 10000 Zagreb zastupanog po punomoćniku LJILJANA MAYERHOFFER</item>
    </derivirana_varijabla>
  </DomainObject.Predmet.ProtuStrankaListFormatedWithAdressOIB>
  <DomainObject.Predmet.ProtuStrankaListNazivFormated>
    <izvorni_sadrzaj>
      <item>ZAGREBAČKI SERVIS j.d.o.o.</item>
    </izvorni_sadrzaj>
    <derivirana_varijabla naziv="DomainObject.Predmet.ProtuStrankaListNazivFormated_1">
      <item>ZAGREBAČKI SERVIS j.d.o.o.</item>
    </derivirana_varijabla>
  </DomainObject.Predmet.ProtuStrankaListNazivFormated>
  <DomainObject.Predmet.ProtuStrankaListNazivFormatedOIB>
    <izvorni_sadrzaj>
      <item>ZAGREBAČKI SERVIS j.d.o.o., OIB 14650142687</item>
    </izvorni_sadrzaj>
    <derivirana_varijabla naziv="DomainObject.Predmet.ProtuStrankaListNazivFormatedOIB_1">
      <item>ZAGREBAČKI SERVIS j.d.o.o., OIB 14650142687</item>
    </derivirana_varijabla>
  </DomainObject.Predmet.ProtuStrankaListNazivFormatedOIB>
  <DomainObject.Predmet.OstaliListFormated>
    <izvorni_sadrzaj>
      <item>LJILJANA MAYERHOFFER punomoćnik sudionika u postupku ZAGREBAČKI SERVIS j.d.o.o.</item>
    </izvorni_sadrzaj>
    <derivirana_varijabla naziv="DomainObject.Predmet.OstaliListFormated_1">
      <item>LJILJANA MAYERHOFFER punomoćnik sudionika u postupku ZAGREBAČKI SERVIS j.d.o.o.</item>
    </derivirana_varijabla>
  </DomainObject.Predmet.OstaliListFormated>
  <DomainObject.Predmet.OstaliListFormatedOIB>
    <izvorni_sadrzaj>
      <item>LJILJANA MAYERHOFFER, OIB 07612573847 punomoćnik sudionika u postupku ZAGREBAČKI SERVIS j.d.o.o.</item>
    </izvorni_sadrzaj>
    <derivirana_varijabla naziv="DomainObject.Predmet.OstaliListFormatedOIB_1">
      <item>LJILJANA MAYERHOFFER, OIB 07612573847 punomoćnik sudionika u postupku ZAGREBAČKI SERVIS j.d.o.o.</item>
    </derivirana_varijabla>
  </DomainObject.Predmet.OstaliListFormatedOIB>
  <DomainObject.Predmet.OstaliListFormatedWithAdress>
    <izvorni_sadrzaj>
      <item>LJILJANA MAYERHOFFER, TVRTKOVA 6, 10000 Zagreb punomoćnik sudionika u postupku ZAGREBAČKI SERVIS j.d.o.o.</item>
    </izvorni_sadrzaj>
    <derivirana_varijabla naziv="DomainObject.Predmet.OstaliListFormatedWithAdress_1">
      <item>LJILJANA MAYERHOFFER, TVRTKOVA 6, 10000 Zagreb punomoćnik sudionika u postupku ZAGREBAČKI SERVIS j.d.o.o.</item>
    </derivirana_varijabla>
  </DomainObject.Predmet.OstaliListFormatedWithAdress>
  <DomainObject.Predmet.OstaliListFormatedWithAdressOIB>
    <izvorni_sadrzaj>
      <item>LJILJANA MAYERHOFFER, OIB 07612573847, TVRTKOVA 6, 10000 Zagreb punomoćnik sudionika u postupku ZAGREBAČKI SERVIS j.d.o.o.</item>
    </izvorni_sadrzaj>
    <derivirana_varijabla naziv="DomainObject.Predmet.OstaliListFormatedWithAdressOIB_1">
      <item>LJILJANA MAYERHOFFER, OIB 07612573847, TVRTKOVA 6, 10000 Zagreb punomoćnik sudionika u postupku ZAGREBAČKI SERVIS j.d.o.o.</item>
    </derivirana_varijabla>
  </DomainObject.Predmet.OstaliListFormatedWithAdressOIB>
  <DomainObject.Predmet.OstaliListNazivFormated>
    <izvorni_sadrzaj>
      <item>LJILJANA MAYERHOFFER</item>
    </izvorni_sadrzaj>
    <derivirana_varijabla naziv="DomainObject.Predmet.OstaliListNazivFormated_1">
      <item>LJILJANA MAYERHOFFER</item>
    </derivirana_varijabla>
  </DomainObject.Predmet.OstaliListNazivFormated>
  <DomainObject.Predmet.OstaliListNazivFormatedOIB>
    <izvorni_sadrzaj>
      <item>LJILJANA MAYERHOFFER, OIB 07612573847</item>
    </izvorni_sadrzaj>
    <derivirana_varijabla naziv="DomainObject.Predmet.OstaliListNazivFormatedOIB_1">
      <item>LJILJANA MAYERHOFFER, OIB 07612573847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ZAGREBAČKI SERVIS j.d.o.o.</izvorni_sadrzaj>
    <derivirana_varijabla naziv="DomainObject.Predmet.ProtustrankaIDrugi_1">ZAGREBAČKI SERVIS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ZAGREBAČKI SERVIS j.d.o.o., OIB 14650142687, Tvrtkova 6, 10000 Zagreb</izvorni_sadrzaj>
    <derivirana_varijabla naziv="DomainObject.Predmet.ProtustrankaIDrugiAdressOIB_1">ZAGREBAČKI SERVIS j.d.o.o., OIB 14650142687, Tvrtkova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ZAGREBAČKI SERVIS j.d.o.o.</item>
      <item>FINA Regionalni centar Zagreb</item>
      <item>LJILJANA MAYERHOFFER</item>
    </izvorni_sadrzaj>
    <derivirana_varijabla naziv="DomainObject.Predmet.SudioniciListNaziv_1">
      <item>ZAGREBAČKI SERVIS j.d.o.o.</item>
      <item>FINA Regionalni centar Zagreb</item>
      <item>LJILJANA MAYERHOFFER</item>
    </derivirana_varijabla>
  </DomainObject.Predmet.SudioniciListNaziv>
  <DomainObject.Predmet.SudioniciListAdressOIB>
    <izvorni_sadrzaj>
      <item>ZAGREBAČKI SERVIS j.d.o.o., OIB 14650142687, Tvrtkova 6,10000 Zagreb</item>
      <item>FINA Regionalni centar Zagreb, OIB 85821130368, Trg svibanjskih žrtava 1995. 1,10000 Zagreb</item>
      <item>LJILJANA MAYERHOFFER, OIB 07612573847, TVRTKOVA 6,10000 Zagreb</item>
    </izvorni_sadrzaj>
    <derivirana_varijabla naziv="DomainObject.Predmet.SudioniciListAdressOIB_1">
      <item>ZAGREBAČKI SERVIS j.d.o.o., OIB 14650142687, Tvrtkova 6,10000 Zagreb</item>
      <item>FINA Regionalni centar Zagreb, OIB 85821130368, Trg svibanjskih žrtava 1995. 1,10000 Zagreb</item>
      <item>LJILJANA MAYERHOFFER, OIB 07612573847, TVRTKOVA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14650142687</item>
      <item>, OIB 85821130368</item>
      <item>, OIB 07612573847</item>
    </izvorni_sadrzaj>
    <derivirana_varijabla naziv="DomainObject.Predmet.SudioniciListNazivOIB_1">
      <item>, OIB 14650142687</item>
      <item>, OIB 85821130368</item>
      <item>, OIB 07612573847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1740</properties:Characters>
  <properties:Lines>53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2016-01-22T10:26:00Z</dcterms:created>
  <dc:creator>Maja Jurovicki</dc:creator>
  <cp:lastModifiedBy>Višnja Svečak</cp:lastModifiedBy>
  <cp:lastPrinted>2016-01-07T10:21:00Z</cp:lastPrinted>
  <dcterms:modified xmlns:xsi="http://www.w3.org/2001/XMLSchema-instance" xsi:type="dcterms:W3CDTF">2016-01-22T10:27:00Z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