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05b6a" w14:paraId="c205b6a" w:rsidRDefault="009A7988" w:rsidP="009A7988" w:rsidR="009A7988" w:rsidRPr="00DF0AFB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DF0AFB">
        <w:rPr>
          <w:rFonts w:cs="Times New Roman" w:hAnsi="Times New Roman" w:ascii="Times New Roman"/>
          <w:sz w:val="24"/>
          <w:szCs w:val="24"/>
        </w:rPr>
        <w:t xml:space="preserve">REPUBLIKA HRVATSKA </w:t>
      </w:r>
    </w:p>
    <w:p w:rsidRDefault="009A7988" w:rsidP="009A7988" w:rsidR="009A7988" w:rsidRPr="00DF0A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>OPĆINSKI SUD U SPLITU</w:t>
      </w:r>
    </w:p>
    <w:p w:rsidRDefault="009A7988" w:rsidP="009A7988" w:rsidR="009A7988" w:rsidRPr="00DF0AFB">
      <w:pPr>
        <w:tabs>
          <w:tab w:pos="4088" w:val="left"/>
          <w:tab w:pos="7056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>Ex. vojarna Sv. Križ Dračevac</w:t>
      </w:r>
      <w:r w:rsidRPr="00DF0AFB">
        <w:rPr>
          <w:rFonts w:cs="Times New Roman" w:hAnsi="Times New Roman" w:ascii="Times New Roman"/>
          <w:sz w:val="24"/>
          <w:szCs w:val="24"/>
        </w:rPr>
        <w:tab/>
        <w:t xml:space="preserve">                                  </w:t>
      </w:r>
      <w:r w:rsidR="00DF0AFB" w:rsidRPr="00DF0AFB"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B26FDF">
        <w:rPr>
          <w:rFonts w:cs="Times New Roman" w:hAnsi="Times New Roman" w:ascii="Times New Roman"/>
          <w:sz w:val="24"/>
          <w:szCs w:val="24"/>
        </w:rPr>
        <w:t>Poslovni broj: Sp-4</w:t>
      </w:r>
      <w:r w:rsidRPr="00DF0AFB">
        <w:rPr>
          <w:rFonts w:cs="Times New Roman" w:hAnsi="Times New Roman" w:ascii="Times New Roman"/>
          <w:sz w:val="24"/>
          <w:szCs w:val="24"/>
        </w:rPr>
        <w:t>/16</w:t>
      </w:r>
      <w:r w:rsidRPr="00DF0AFB">
        <w:rPr>
          <w:rFonts w:cs="Times New Roman" w:hAnsi="Times New Roman" w:ascii="Times New Roman"/>
          <w:sz w:val="24"/>
          <w:szCs w:val="24"/>
        </w:rPr>
        <w:tab/>
      </w:r>
    </w:p>
    <w:p w:rsidRDefault="009A7988" w:rsidP="009A7988" w:rsidR="009A7988" w:rsidRPr="00DF0AFB">
      <w:pPr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9A7988" w:rsidP="00DF0AFB" w:rsidR="009A7988" w:rsidRPr="00DF0AF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Općinski sud u Splitu, po sucu Ireni Klisović kao sucu pojedincu, </w:t>
      </w:r>
      <w:r w:rsidR="00DF0AFB">
        <w:rPr>
          <w:rFonts w:cs="Times New Roman" w:hAnsi="Times New Roman" w:ascii="Times New Roman"/>
          <w:sz w:val="24"/>
          <w:szCs w:val="24"/>
        </w:rPr>
        <w:t>u pravnoj stvari predlagatelja</w:t>
      </w:r>
      <w:r w:rsidRPr="00DF0AFB">
        <w:rPr>
          <w:rFonts w:cs="Times New Roman" w:hAnsi="Times New Roman" w:ascii="Times New Roman"/>
          <w:sz w:val="24"/>
          <w:szCs w:val="24"/>
        </w:rPr>
        <w:t xml:space="preserve"> – potrošača </w:t>
      </w:r>
      <w:r w:rsidR="00B26FDF">
        <w:rPr>
          <w:rFonts w:cs="Times New Roman" w:hAnsi="Times New Roman" w:ascii="Times New Roman"/>
          <w:sz w:val="24"/>
          <w:szCs w:val="24"/>
        </w:rPr>
        <w:t>ŠIMUNIĆ MILE, Kaštel Gomilica, Ivana Merca 13, OIB: 55674319043</w:t>
      </w:r>
      <w:r w:rsidR="00C72AEE">
        <w:rPr>
          <w:rFonts w:cs="Times New Roman" w:hAnsi="Times New Roman" w:ascii="Times New Roman"/>
          <w:sz w:val="24"/>
          <w:szCs w:val="24"/>
        </w:rPr>
        <w:t xml:space="preserve">, </w:t>
      </w:r>
      <w:r w:rsidR="00DF0AFB" w:rsidRPr="00DF0AFB">
        <w:rPr>
          <w:rFonts w:cs="Times New Roman" w:hAnsi="Times New Roman" w:ascii="Times New Roman"/>
          <w:sz w:val="24"/>
          <w:szCs w:val="24"/>
        </w:rPr>
        <w:t>radi stečaja potrošača, dana 17</w:t>
      </w:r>
      <w:r w:rsidRPr="00DF0AFB">
        <w:rPr>
          <w:rFonts w:cs="Times New Roman" w:hAnsi="Times New Roman" w:ascii="Times New Roman"/>
          <w:sz w:val="24"/>
          <w:szCs w:val="24"/>
        </w:rPr>
        <w:t xml:space="preserve">.veljače 2017.g. objavljuje </w:t>
      </w:r>
    </w:p>
    <w:p w:rsidRDefault="009A7988" w:rsidP="009A7988" w:rsidR="009A7988" w:rsidRPr="00DF0AFB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P O Z I V</w:t>
      </w:r>
    </w:p>
    <w:p w:rsidRDefault="009A7988" w:rsidP="009A7988" w:rsidR="009A7988" w:rsidRPr="00DF0AFB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                                  za pripremno ročište u postupku stečaja potrošača</w:t>
      </w:r>
    </w:p>
    <w:p w:rsidRDefault="009A7988" w:rsidP="009A7988" w:rsidR="009A7988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 xml:space="preserve">I Zakazuje se </w:t>
      </w:r>
      <w:r w:rsidR="00CC1D0F" w:rsidRPr="00DF0AFB">
        <w:rPr>
          <w:rFonts w:cs="Times New Roman" w:hAnsi="Times New Roman" w:ascii="Times New Roman"/>
          <w:sz w:val="24"/>
          <w:szCs w:val="24"/>
        </w:rPr>
        <w:t>pripremno ročište u postupku ste</w:t>
      </w:r>
      <w:r w:rsidRPr="00DF0AFB">
        <w:rPr>
          <w:rFonts w:cs="Times New Roman" w:hAnsi="Times New Roman" w:ascii="Times New Roman"/>
          <w:sz w:val="24"/>
          <w:szCs w:val="24"/>
        </w:rPr>
        <w:t>čaja potrošača za dan</w:t>
      </w:r>
    </w:p>
    <w:p w:rsidRDefault="00B26FDF" w:rsidP="009A7988" w:rsidR="009A7988" w:rsidRPr="00DF0AFB">
      <w:pPr>
        <w:tabs>
          <w:tab w:pos="923" w:val="left"/>
        </w:tabs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03.svibnja  2017.g. u 11,3</w:t>
      </w:r>
      <w:r w:rsidR="009A7988" w:rsidRPr="00DF0AFB">
        <w:rPr>
          <w:rFonts w:cs="Times New Roman" w:hAnsi="Times New Roman" w:ascii="Times New Roman"/>
          <w:b/>
          <w:sz w:val="24"/>
          <w:szCs w:val="24"/>
        </w:rPr>
        <w:t>0 sati, I kat, sudnica 37c</w:t>
      </w:r>
    </w:p>
    <w:p w:rsidRDefault="009A7988" w:rsidP="009A7988" w:rsidR="009A7988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>Na pripremnom ročištu raspravljat će se i glasovati o planu ispunjenja obveza.</w:t>
      </w:r>
    </w:p>
    <w:p w:rsidRDefault="00CC1D0F" w:rsidP="009A7988" w:rsidR="009A7988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</w:r>
      <w:r w:rsidR="009A7988" w:rsidRPr="00DF0AFB">
        <w:rPr>
          <w:rFonts w:cs="Times New Roman" w:hAnsi="Times New Roman" w:ascii="Times New Roman"/>
          <w:sz w:val="24"/>
          <w:szCs w:val="24"/>
        </w:rPr>
        <w:t xml:space="preserve">II Ovaj poziv objavljuje se na e-oglasnoj ploči suda. </w:t>
      </w:r>
    </w:p>
    <w:p w:rsidRDefault="00CC1D0F" w:rsidP="009A7988" w:rsidR="009A7988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</w:r>
      <w:r w:rsidR="009A7988" w:rsidRPr="00DF0AFB">
        <w:rPr>
          <w:rFonts w:cs="Times New Roman" w:hAnsi="Times New Roman" w:ascii="Times New Roman"/>
          <w:sz w:val="24"/>
          <w:szCs w:val="24"/>
        </w:rPr>
        <w:t>III Pozivaju se vjerovnici:</w:t>
      </w:r>
    </w:p>
    <w:p w:rsidRDefault="00114AB8" w:rsidP="00BA6DAC" w:rsidR="00114AB8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VINDIJA d.d. OIB: 44138062462, Međimurska 6, Varaždin</w:t>
      </w:r>
    </w:p>
    <w:p w:rsidRDefault="00114AB8" w:rsidP="00BA6DAC" w:rsidR="00114AB8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LEDO d.d. OIB: 87955947581, Zagreb, Čavićeva 9</w:t>
      </w:r>
    </w:p>
    <w:p w:rsidRDefault="00DF4CB5" w:rsidP="00DF4CB5" w:rsidR="00DF4CB5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DF4CB5">
        <w:rPr>
          <w:rFonts w:cs="Times New Roman" w:hAnsi="Times New Roman" w:ascii="Times New Roman"/>
        </w:rPr>
        <w:t>REPUBLIKA HRVATSKA,</w:t>
      </w:r>
      <w:r w:rsidR="00114AB8">
        <w:rPr>
          <w:rFonts w:cs="Times New Roman" w:hAnsi="Times New Roman" w:ascii="Times New Roman"/>
        </w:rPr>
        <w:t xml:space="preserve">Ministarstvo financija, Porezna uprava, Područni ured Dalmacija, Ispostava Trogir, Porezno mjesto Kaštela, Braće Radića 1, Kaštel Sućruac, </w:t>
      </w:r>
      <w:r w:rsidRPr="00DF4CB5">
        <w:rPr>
          <w:rFonts w:cs="Times New Roman" w:hAnsi="Times New Roman" w:ascii="Times New Roman"/>
        </w:rPr>
        <w:t xml:space="preserve"> OIB:18683136487</w:t>
      </w:r>
    </w:p>
    <w:p w:rsidRDefault="00114AB8" w:rsidP="00DF4CB5" w:rsidR="00114AB8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ORBICO d.o.o., Škrpikova 3a, zagreb, OIB: 85611744662</w:t>
      </w:r>
    </w:p>
    <w:p w:rsidRDefault="00114AB8" w:rsidP="00DF4CB5" w:rsidR="00114AB8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ALLIANZ ZAGREB d.d., OIB: 23759810849, Heinzelova 70, Zagreb</w:t>
      </w:r>
    </w:p>
    <w:p w:rsidRDefault="00133159" w:rsidP="00133159" w:rsidR="00133159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DF4CB5">
        <w:rPr>
          <w:rFonts w:cs="Times New Roman" w:hAnsi="Times New Roman" w:ascii="Times New Roman"/>
        </w:rPr>
        <w:t xml:space="preserve">REPUBLIKA HRVATSKA, </w:t>
      </w:r>
      <w:r>
        <w:rPr>
          <w:rFonts w:cs="Times New Roman" w:hAnsi="Times New Roman" w:ascii="Times New Roman"/>
        </w:rPr>
        <w:t xml:space="preserve">Općinski sud u Splitu, ex vojarna sv.Križ, Dračevac, Split, </w:t>
      </w:r>
      <w:r w:rsidRPr="00DF4CB5">
        <w:rPr>
          <w:rFonts w:cs="Times New Roman" w:hAnsi="Times New Roman" w:ascii="Times New Roman"/>
        </w:rPr>
        <w:t xml:space="preserve">  OIB: 18683136487</w:t>
      </w:r>
    </w:p>
    <w:p w:rsidRDefault="00133159" w:rsidP="00DF4CB5" w:rsidR="00114AB8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HZZO, OIB: 02958272670, Regionalni ured Split, Obala kneza Branimira 14</w:t>
      </w:r>
    </w:p>
    <w:p w:rsidRDefault="00133159" w:rsidP="00133159" w:rsidR="00133159" w:rsidRPr="00133159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133159">
        <w:rPr>
          <w:rFonts w:cs="Times New Roman" w:hAnsi="Times New Roman" w:ascii="Times New Roman"/>
        </w:rPr>
        <w:t>Financijska agencija, OIB: 85821130368, Ulica Grada Vukovara 70, Zagreb</w:t>
      </w:r>
    </w:p>
    <w:p w:rsidRDefault="00133159" w:rsidP="00DF4CB5" w:rsidR="00133159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Općinsko državno odvjetništvo u Splitu, OIB: 88116062296, Gundulićeva 29A, Split</w:t>
      </w:r>
    </w:p>
    <w:p w:rsidRDefault="00133159" w:rsidP="00DF4CB5" w:rsidR="00133159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KONZUM d.d., OIB: 29955634590, M.Čavića 1a, Zagreb</w:t>
      </w:r>
    </w:p>
    <w:p w:rsidRDefault="00DF0AFB" w:rsidP="00DF0AFB" w:rsidR="00DF0AFB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Na ročište se poziva i dužnik – potrošač </w:t>
      </w:r>
      <w:r w:rsidR="00133159">
        <w:rPr>
          <w:rFonts w:cs="Times New Roman" w:hAnsi="Times New Roman" w:ascii="Times New Roman"/>
          <w:sz w:val="24"/>
          <w:szCs w:val="24"/>
        </w:rPr>
        <w:t>Šimunić Mile</w:t>
      </w:r>
      <w:r w:rsidR="00C72AEE">
        <w:rPr>
          <w:rFonts w:cs="Times New Roman" w:hAnsi="Times New Roman" w:ascii="Times New Roman"/>
          <w:sz w:val="24"/>
          <w:szCs w:val="24"/>
        </w:rPr>
        <w:t xml:space="preserve"> </w:t>
      </w:r>
      <w:r w:rsidRPr="00DF0AFB">
        <w:rPr>
          <w:rFonts w:cs="Times New Roman" w:hAnsi="Times New Roman" w:ascii="Times New Roman"/>
          <w:sz w:val="24"/>
          <w:szCs w:val="24"/>
        </w:rPr>
        <w:t xml:space="preserve"> OSOBNO RADI SASLUŠANJA. </w:t>
      </w:r>
    </w:p>
    <w:p w:rsidRDefault="00DF0AFB" w:rsidP="00DF0AFB" w:rsidR="00DF0AFB" w:rsidRPr="00DF0AFB">
      <w:pPr>
        <w:tabs>
          <w:tab w:pos="1449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 xml:space="preserve">U Splitu, dana 17.veljače 2017.g. </w:t>
      </w:r>
    </w:p>
    <w:p w:rsidRDefault="00DF0AFB" w:rsidP="00DF0AFB" w:rsidR="00DF0AFB" w:rsidRPr="00DF0AFB">
      <w:pPr>
        <w:tabs>
          <w:tab w:pos="7209" w:val="left"/>
        </w:tabs>
        <w:spacing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 xml:space="preserve">   SUDAC:</w:t>
      </w:r>
    </w:p>
    <w:p w:rsidRDefault="00DF0AFB" w:rsidP="00DF0AFB" w:rsidR="00DF0AFB" w:rsidRPr="00DF0AFB">
      <w:pPr>
        <w:tabs>
          <w:tab w:pos="7209" w:val="left"/>
        </w:tabs>
        <w:spacing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>Irena Klisović</w:t>
      </w:r>
    </w:p>
    <w:p w:rsidRDefault="00DF0AFB" w:rsidP="00DF0AFB" w:rsidR="00DF0AFB" w:rsidRPr="00DF0AFB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</w:r>
    </w:p>
    <w:p w:rsidRDefault="00CC1D0F" w:rsidP="00DF0AFB" w:rsidR="00CC1D0F" w:rsidRPr="00DF0AFB">
      <w:pPr>
        <w:tabs>
          <w:tab w:pos="8142" w:val="left"/>
        </w:tabs>
        <w:rPr>
          <w:rFonts w:cs="Times New Roman" w:hAnsi="Times New Roman" w:ascii="Times New Roman"/>
          <w:sz w:val="24"/>
          <w:szCs w:val="24"/>
        </w:rPr>
      </w:pPr>
    </w:p>
    <w:sectPr w:rsidR="00CC1D0F" w:rsidRPr="00DF0A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FD30CD1"/>
    <w:multiLevelType w:val="hybridMultilevel"/>
    <w:tmpl w:val="7708E090"/>
    <w:lvl w:tplc="52A0155A" w:ilvl="0">
      <w:start w:val="20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988"/>
    <w:rsid w:val="00013D84"/>
    <w:rsid w:val="000904E0"/>
    <w:rsid w:val="000D3B7C"/>
    <w:rsid w:val="00114AB8"/>
    <w:rsid w:val="00133159"/>
    <w:rsid w:val="001362C0"/>
    <w:rsid w:val="001778C7"/>
    <w:rsid w:val="00182C56"/>
    <w:rsid w:val="001B28C4"/>
    <w:rsid w:val="001D17E8"/>
    <w:rsid w:val="001F4D82"/>
    <w:rsid w:val="00240D92"/>
    <w:rsid w:val="002D19B7"/>
    <w:rsid w:val="003F28D1"/>
    <w:rsid w:val="00420CB4"/>
    <w:rsid w:val="00494346"/>
    <w:rsid w:val="00534F85"/>
    <w:rsid w:val="0058672B"/>
    <w:rsid w:val="00593572"/>
    <w:rsid w:val="00597898"/>
    <w:rsid w:val="005F236C"/>
    <w:rsid w:val="00613C32"/>
    <w:rsid w:val="006F2189"/>
    <w:rsid w:val="0072481D"/>
    <w:rsid w:val="00747080"/>
    <w:rsid w:val="007C4774"/>
    <w:rsid w:val="0094618C"/>
    <w:rsid w:val="009A7988"/>
    <w:rsid w:val="00A23522"/>
    <w:rsid w:val="00AE28F4"/>
    <w:rsid w:val="00AE6106"/>
    <w:rsid w:val="00B26FDF"/>
    <w:rsid w:val="00B569CD"/>
    <w:rsid w:val="00BA679F"/>
    <w:rsid w:val="00BA6DAC"/>
    <w:rsid w:val="00BB5A9E"/>
    <w:rsid w:val="00BC1F7E"/>
    <w:rsid w:val="00C250B3"/>
    <w:rsid w:val="00C72AEE"/>
    <w:rsid w:val="00CC1D0F"/>
    <w:rsid w:val="00CF61E3"/>
    <w:rsid w:val="00DF0AFB"/>
    <w:rsid w:val="00DF4CB5"/>
    <w:rsid w:val="00F74401"/>
    <w:rsid w:val="00F7731F"/>
    <w:rsid w:val="00FF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A798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F0AF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0AF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4F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4F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4F8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4F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4F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A798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F0AF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0AF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4F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4F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4F8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4F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4F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Sp-4/2016</izvorni_sadrzaj>
    <derivirana_varijabla naziv="DomainObject.Predmet.OznakaBroj_1">Sp-4/2016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 Šimunić</izvorni_sadrzaj>
    <derivirana_varijabla naziv="DomainObject.Predmet.StrankaFormated_1">  Mile Šimunić</derivirana_varijabla>
  </DomainObject.Predmet.StrankaFormated>
  <DomainObject.Predmet.StrankaFormatedOIB>
    <izvorni_sadrzaj>  Mile Šimunić, OIB 55674319043</izvorni_sadrzaj>
    <derivirana_varijabla naziv="DomainObject.Predmet.StrankaFormatedOIB_1">  Mile Šimunić, OIB 55674319043</derivirana_varijabla>
  </DomainObject.Predmet.StrankaFormatedOIB>
  <DomainObject.Predmet.StrankaFormatedWithAdress>
    <izvorni_sadrzaj> Mile Šimunić, Ivana Mertza 13, 21214 Kaštel Gomilica</izvorni_sadrzaj>
    <derivirana_varijabla naziv="DomainObject.Predmet.StrankaFormatedWithAdress_1"> Mile Šimunić, Ivana Mertza 13, 21214 Kaštel Gomilica</derivirana_varijabla>
  </DomainObject.Predmet.StrankaFormatedWithAdress>
  <DomainObject.Predmet.StrankaFormatedWithAdressOIB>
    <izvorni_sadrzaj> Mile Šimunić, OIB 55674319043, Ivana Mertza 13, 21214 Kaštel Gomilica</izvorni_sadrzaj>
    <derivirana_varijabla naziv="DomainObject.Predmet.StrankaFormatedWithAdressOIB_1"> Mile Šimunić, OIB 55674319043, Ivana Mertza 13, 21214 Kaštel Gomilica</derivirana_varijabla>
  </DomainObject.Predmet.StrankaFormatedWithAdressOIB>
  <DomainObject.Predmet.StrankaWithAdress>
    <izvorni_sadrzaj>Mile Šimunić Ivana Mertza 13,21214 Kaštel Gomilica</izvorni_sadrzaj>
    <derivirana_varijabla naziv="DomainObject.Predmet.StrankaWithAdress_1">Mile Šimunić Ivana Mertza 13,21214 Kaštel Gomilica</derivirana_varijabla>
  </DomainObject.Predmet.StrankaWithAdress>
  <DomainObject.Predmet.StrankaWithAdressOIB>
    <izvorni_sadrzaj>Mile Šimunić, OIB 55674319043, Ivana Mertza 13,21214 Kaštel Gomilica</izvorni_sadrzaj>
    <derivirana_varijabla naziv="DomainObject.Predmet.StrankaWithAdressOIB_1">Mile Šimunić, OIB 55674319043, Ivana Mertza 13,21214 Kaštel Gomilica</derivirana_varijabla>
  </DomainObject.Predmet.StrankaWithAdressOIB>
  <DomainObject.Predmet.StrankaNazivFormated>
    <izvorni_sadrzaj>Mile Šimunić</izvorni_sadrzaj>
    <derivirana_varijabla naziv="DomainObject.Predmet.StrankaNazivFormated_1">Mile Šimunić</derivirana_varijabla>
  </DomainObject.Predmet.StrankaNazivFormated>
  <DomainObject.Predmet.StrankaNazivFormatedOIB>
    <izvorni_sadrzaj>Mile Šimunić, OIB 55674319043</izvorni_sadrzaj>
    <derivirana_varijabla naziv="DomainObject.Predmet.StrankaNazivFormatedOIB_1">Mile Šimunić, OIB 55674319043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>137681.72</izvorni_sadrzaj>
    <derivirana_varijabla naziv="DomainObject.Predmet.TrenutnaVrijednost_1">137681.72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Mile Šimunić</item>
    </izvorni_sadrzaj>
    <derivirana_varijabla naziv="DomainObject.Predmet.StrankaListFormated_1">
      <item>Mile Šimunić</item>
    </derivirana_varijabla>
  </DomainObject.Predmet.StrankaListFormated>
  <DomainObject.Predmet.StrankaListFormatedOIB>
    <izvorni_sadrzaj>
      <item>Mile Šimunić, OIB 55674319043</item>
    </izvorni_sadrzaj>
    <derivirana_varijabla naziv="DomainObject.Predmet.StrankaListFormatedOIB_1">
      <item>Mile Šimunić, OIB 55674319043</item>
    </derivirana_varijabla>
  </DomainObject.Predmet.StrankaListFormatedOIB>
  <DomainObject.Predmet.StrankaListFormatedWithAdress>
    <izvorni_sadrzaj>
      <item>Mile Šimunić, Ivana Mertza 13, 21214 Kaštel Gomilica</item>
    </izvorni_sadrzaj>
    <derivirana_varijabla naziv="DomainObject.Predmet.StrankaListFormatedWithAdress_1">
      <item>Mile Šimunić, Ivana Mertza 13, 21214 Kaštel Gomilica</item>
    </derivirana_varijabla>
  </DomainObject.Predmet.StrankaListFormatedWithAdress>
  <DomainObject.Predmet.StrankaListFormatedWithAdressOIB>
    <izvorni_sadrzaj>
      <item>Mile Šimunić, OIB 55674319043, Ivana Mertza 13, 21214 Kaštel Gomilica</item>
    </izvorni_sadrzaj>
    <derivirana_varijabla naziv="DomainObject.Predmet.StrankaListFormatedWithAdressOIB_1">
      <item>Mile Šimunić, OIB 55674319043, Ivana Mertza 13, 21214 Kaštel Gomilica</item>
    </derivirana_varijabla>
  </DomainObject.Predmet.StrankaListFormatedWithAdressOIB>
  <DomainObject.Predmet.StrankaListNazivFormated>
    <izvorni_sadrzaj>
      <item>Mile Šimunić</item>
    </izvorni_sadrzaj>
    <derivirana_varijabla naziv="DomainObject.Predmet.StrankaListNazivFormated_1">
      <item>Mile Šimunić</item>
    </derivirana_varijabla>
  </DomainObject.Predmet.StrankaListNazivFormated>
  <DomainObject.Predmet.StrankaListNazivFormatedOIB>
    <izvorni_sadrzaj>
      <item>Mile Šimunić, OIB 55674319043</item>
    </izvorni_sadrzaj>
    <derivirana_varijabla naziv="DomainObject.Predmet.StrankaListNazivFormatedOIB_1">
      <item>Mile Šimunić, OIB 55674319043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Mile Šimunić</izvorni_sadrzaj>
    <derivirana_varijabla naziv="DomainObject.Predmet.StrankaIDrugi_1">Mile Šimunić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Mile Šimunić, OIB 55674319043, Ivana Mertza 13, 21214 Kaštel Gomilica</izvorni_sadrzaj>
    <derivirana_varijabla naziv="DomainObject.Predmet.StrankaIDrugiAdressOIB_1">Mile Šimunić, OIB 55674319043, Ivana Mertza 13, 21214 Kaštel Gomilica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 Šimunić</item>
    </izvorni_sadrzaj>
    <derivirana_varijabla naziv="DomainObject.Predmet.SudioniciListNaziv_1">
      <item>Mile Šimunić</item>
    </derivirana_varijabla>
  </DomainObject.Predmet.SudioniciListNaziv>
  <DomainObject.Predmet.SudioniciListAdressOIB>
    <izvorni_sadrzaj>
      <item>Mile Šimunić, OIB 55674319043, Ivana Mertza 13,21214 Kaštel Gomilica</item>
    </izvorni_sadrzaj>
    <derivirana_varijabla naziv="DomainObject.Predmet.SudioniciListAdressOIB_1">
      <item>Mile Šimunić, OIB 55674319043, Ivana Mertza 13,21214 Kaštel Gomilica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55674319043</item>
    </izvorni_sadrzaj>
    <derivirana_varijabla naziv="DomainObject.Predmet.SudioniciListNazivOIB_1">
      <item>, OIB 55674319043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1353</properties:Characters>
  <properties:Lines>32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2017-02-16T11:32:00Z</dcterms:created>
  <dc:creator>Božena Semren</dc:creator>
  <cp:lastModifiedBy>Božena Semren</cp:lastModifiedBy>
  <cp:lastPrinted>2017-02-17T09:42:00Z</cp:lastPrinted>
  <dcterms:modified xmlns:xsi="http://www.w3.org/2001/XMLSchema-instance" xsi:type="dcterms:W3CDTF">2017-02-17T09:44:00Z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