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bbeb" w14:paraId="61abbeb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997D96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C1299A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3142DA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6414F0" w:rsidRPr="002D7C5F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2D7C5F">
        <w:rPr>
          <w:sz w:val="24"/>
        </w:rPr>
        <w:t>Broj: St-</w:t>
      </w:r>
      <w:r w:rsidR="008D79FE" w:rsidRPr="002D7C5F">
        <w:rPr>
          <w:sz w:val="24"/>
        </w:rPr>
        <w:t>60/</w:t>
      </w:r>
      <w:r w:rsidR="003142DA">
        <w:rPr>
          <w:sz w:val="24"/>
        </w:rPr>
        <w:t>2011-302</w:t>
      </w:r>
    </w:p>
    <w:p w:rsidRDefault="00BC4E18" w:rsidR="00BC4E18">
      <w:pPr>
        <w:rPr>
          <w:sz w:val="24"/>
        </w:rPr>
      </w:pPr>
    </w:p>
    <w:p w:rsidRDefault="00BC4E18" w:rsidP="00943447" w:rsidR="00222939" w:rsidRPr="00BC4E18">
      <w:pPr>
        <w:jc w:val="center"/>
        <w:rPr>
          <w:b/>
          <w:sz w:val="24"/>
        </w:rPr>
      </w:pPr>
      <w:r w:rsidRPr="00BC4E18">
        <w:rPr>
          <w:b/>
          <w:sz w:val="24"/>
        </w:rPr>
        <w:t>P O Z I V</w:t>
      </w:r>
    </w:p>
    <w:p w:rsidRDefault="00BC4E18" w:rsidP="00957DB9" w:rsidR="00943447" w:rsidRPr="00943447">
      <w:pPr>
        <w:jc w:val="center"/>
        <w:rPr>
          <w:b/>
          <w:sz w:val="24"/>
        </w:rPr>
      </w:pPr>
      <w:r w:rsidRPr="00BC4E18">
        <w:rPr>
          <w:b/>
          <w:sz w:val="24"/>
        </w:rPr>
        <w:t xml:space="preserve">na ročište za diobu </w:t>
      </w:r>
      <w:proofErr w:type="spellStart"/>
      <w:r w:rsidRPr="00BC4E18">
        <w:rPr>
          <w:b/>
          <w:sz w:val="24"/>
        </w:rPr>
        <w:t>kupovnine</w:t>
      </w:r>
      <w:proofErr w:type="spellEnd"/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EA2ED3" w:rsidR="00C1299A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</w:t>
      </w:r>
      <w:r w:rsidR="00C22FF4">
        <w:rPr>
          <w:sz w:val="24"/>
        </w:rPr>
        <w:t>postupku koji se vodi nad dužnikom</w:t>
      </w:r>
      <w:r w:rsidR="005F612B">
        <w:rPr>
          <w:sz w:val="24"/>
        </w:rPr>
        <w:t xml:space="preserve"> </w:t>
      </w:r>
      <w:r w:rsidR="0094250D">
        <w:rPr>
          <w:sz w:val="24"/>
        </w:rPr>
        <w:t xml:space="preserve">KLAS </w:t>
      </w:r>
      <w:proofErr w:type="spellStart"/>
      <w:r w:rsidR="0094250D">
        <w:rPr>
          <w:sz w:val="24"/>
        </w:rPr>
        <w:t>d.d</w:t>
      </w:r>
      <w:proofErr w:type="spellEnd"/>
      <w:r w:rsidR="0094250D">
        <w:rPr>
          <w:sz w:val="24"/>
        </w:rPr>
        <w:t xml:space="preserve">,u stečaju Nova Gradiška 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</w:t>
      </w:r>
      <w:proofErr w:type="spellStart"/>
      <w:r w:rsidR="00BC4E18">
        <w:rPr>
          <w:sz w:val="24"/>
        </w:rPr>
        <w:t>kupovnine</w:t>
      </w:r>
      <w:proofErr w:type="spellEnd"/>
      <w:r w:rsidR="00BC4E18">
        <w:rPr>
          <w:sz w:val="24"/>
        </w:rPr>
        <w:t xml:space="preserve"> </w:t>
      </w:r>
      <w:r w:rsidR="00EC23EA">
        <w:rPr>
          <w:sz w:val="24"/>
        </w:rPr>
        <w:t xml:space="preserve">u iznosu od </w:t>
      </w:r>
      <w:r w:rsidR="003142DA">
        <w:rPr>
          <w:sz w:val="24"/>
        </w:rPr>
        <w:t>113.800,00</w:t>
      </w:r>
      <w:r w:rsidR="00EC23EA">
        <w:rPr>
          <w:sz w:val="24"/>
        </w:rPr>
        <w:t xml:space="preserve"> kn </w:t>
      </w:r>
      <w:r w:rsidR="003142DA">
        <w:rPr>
          <w:sz w:val="24"/>
        </w:rPr>
        <w:t xml:space="preserve">za prodane  nekretnine </w:t>
      </w:r>
      <w:r w:rsidR="00B119E9">
        <w:rPr>
          <w:sz w:val="24"/>
        </w:rPr>
        <w:t xml:space="preserve">stečajnog dužnika </w:t>
      </w:r>
      <w:r w:rsidR="00C1299A">
        <w:rPr>
          <w:sz w:val="24"/>
        </w:rPr>
        <w:t>koj</w:t>
      </w:r>
      <w:r w:rsidR="003142DA">
        <w:rPr>
          <w:sz w:val="24"/>
        </w:rPr>
        <w:t>e</w:t>
      </w:r>
      <w:r w:rsidR="00C1299A">
        <w:rPr>
          <w:sz w:val="24"/>
        </w:rPr>
        <w:t xml:space="preserve"> čine:</w:t>
      </w:r>
    </w:p>
    <w:p w:rsidRDefault="003142DA" w:rsidP="00EA2ED3" w:rsidR="003142DA">
      <w:pPr>
        <w:ind w:firstLine="720"/>
        <w:jc w:val="both"/>
        <w:rPr>
          <w:sz w:val="24"/>
        </w:rPr>
      </w:pPr>
      <w:r>
        <w:rPr>
          <w:sz w:val="24"/>
        </w:rPr>
        <w:t>kč.br. 2749 kuća i dvorište na Bedemu br. 10</w:t>
      </w:r>
    </w:p>
    <w:p w:rsidRDefault="003142DA" w:rsidP="00EA2ED3" w:rsidR="003142DA">
      <w:pPr>
        <w:ind w:firstLine="720"/>
        <w:jc w:val="both"/>
        <w:rPr>
          <w:sz w:val="24"/>
        </w:rPr>
      </w:pPr>
      <w:r>
        <w:rPr>
          <w:sz w:val="24"/>
        </w:rPr>
        <w:t xml:space="preserve">kč.br. 2750 vrt na Bedemu, sve upisane u </w:t>
      </w:r>
      <w:proofErr w:type="spellStart"/>
      <w:r>
        <w:rPr>
          <w:sz w:val="24"/>
        </w:rPr>
        <w:t>zk.ul</w:t>
      </w:r>
      <w:proofErr w:type="spellEnd"/>
      <w:r>
        <w:rPr>
          <w:sz w:val="24"/>
        </w:rPr>
        <w:t xml:space="preserve">. 109 </w:t>
      </w:r>
      <w:proofErr w:type="spellStart"/>
      <w:r>
        <w:rPr>
          <w:sz w:val="24"/>
        </w:rPr>
        <w:t>k.o</w:t>
      </w:r>
      <w:proofErr w:type="spellEnd"/>
      <w:r>
        <w:rPr>
          <w:sz w:val="24"/>
        </w:rPr>
        <w:t xml:space="preserve"> Nova Gradiška</w:t>
      </w:r>
    </w:p>
    <w:p w:rsidRDefault="0094250D" w:rsidP="00EA2ED3" w:rsidR="0094250D">
      <w:pPr>
        <w:ind w:firstLine="720"/>
        <w:jc w:val="both"/>
        <w:rPr>
          <w:sz w:val="24"/>
        </w:rPr>
      </w:pPr>
    </w:p>
    <w:p w:rsidRDefault="00BC4E18" w:rsidP="00290E56" w:rsidR="00D67D06">
      <w:pPr>
        <w:ind w:firstLine="720"/>
        <w:jc w:val="both"/>
        <w:rPr>
          <w:sz w:val="24"/>
        </w:rPr>
      </w:pPr>
      <w:r>
        <w:rPr>
          <w:sz w:val="24"/>
        </w:rPr>
        <w:tab/>
        <w:t xml:space="preserve">Ročište će se održati pred stečajnim sucem </w:t>
      </w:r>
      <w:r w:rsidR="000145B2">
        <w:rPr>
          <w:sz w:val="24"/>
        </w:rPr>
        <w:t>na dan</w:t>
      </w:r>
    </w:p>
    <w:p w:rsidRDefault="00D67D06" w:rsidP="00D67D06" w:rsidR="00D67D06">
      <w:pPr>
        <w:jc w:val="both"/>
        <w:rPr>
          <w:sz w:val="24"/>
        </w:rPr>
      </w:pPr>
    </w:p>
    <w:p w:rsidRDefault="003142DA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5.listopada 2016. u 9</w:t>
      </w:r>
      <w:r w:rsidR="00653444">
        <w:rPr>
          <w:b/>
          <w:sz w:val="24"/>
        </w:rPr>
        <w:t xml:space="preserve"> 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 xml:space="preserve">SS </w:t>
      </w:r>
      <w:proofErr w:type="spellStart"/>
      <w:r w:rsidR="000C3690">
        <w:rPr>
          <w:b/>
          <w:sz w:val="24"/>
        </w:rPr>
        <w:t>Slav.Brod</w:t>
      </w:r>
      <w:proofErr w:type="spellEnd"/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59C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59C">
        <w:rPr>
          <w:sz w:val="24"/>
        </w:rPr>
        <w:t>112/12, 251/13 i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CD312B">
        <w:rPr>
          <w:sz w:val="24"/>
        </w:rPr>
        <w:t xml:space="preserve"> </w:t>
      </w:r>
      <w:r w:rsidR="003142DA">
        <w:rPr>
          <w:sz w:val="24"/>
        </w:rPr>
        <w:t>27.srpnja</w:t>
      </w:r>
      <w:r w:rsidR="004B7EF9">
        <w:rPr>
          <w:sz w:val="24"/>
        </w:rPr>
        <w:t xml:space="preserve"> 2016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222939" w:rsidR="00C1299A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v.r.</w:t>
      </w:r>
    </w:p>
    <w:p w:rsidRDefault="00FC7FEA" w:rsidP="00FC7FEA" w:rsidR="00C22FF4">
      <w:r>
        <w:t>Dostaviti:</w:t>
      </w:r>
      <w:r w:rsidR="00C22FF4">
        <w:t xml:space="preserve"> putem</w:t>
      </w:r>
      <w:r w:rsidR="004B7EF9">
        <w:t xml:space="preserve"> mrežne stanice e-O</w:t>
      </w:r>
      <w:r w:rsidR="00C22FF4">
        <w:t>glasne ploče</w:t>
      </w:r>
      <w:r w:rsidR="00C22FF4">
        <w:tab/>
      </w:r>
    </w:p>
    <w:p w:rsidRDefault="00FC7FEA" w:rsidP="00FC7FEA" w:rsidR="00FC7FEA">
      <w:pPr>
        <w:numPr>
          <w:ilvl w:val="0"/>
          <w:numId w:val="3"/>
        </w:numPr>
        <w:overflowPunct/>
        <w:autoSpaceDE/>
        <w:autoSpaceDN/>
        <w:adjustRightInd/>
        <w:textAlignment w:val="auto"/>
      </w:pPr>
      <w:proofErr w:type="spellStart"/>
      <w:r>
        <w:t>steč.upravitelj</w:t>
      </w:r>
      <w:proofErr w:type="spellEnd"/>
    </w:p>
    <w:p w:rsidRDefault="00CA4B5A" w:rsidP="003142DA" w:rsidR="00FC7FEA">
      <w:pPr>
        <w:overflowPunct/>
        <w:autoSpaceDE/>
        <w:autoSpaceDN/>
        <w:adjustRightInd/>
        <w:ind w:left="1353"/>
        <w:textAlignment w:val="auto"/>
      </w:pPr>
      <w:proofErr w:type="spellStart"/>
      <w:r>
        <w:t>razlučni</w:t>
      </w:r>
      <w:proofErr w:type="spellEnd"/>
      <w:r>
        <w:t xml:space="preserve"> vjerovnik</w:t>
      </w:r>
      <w:r w:rsidR="00FC7FEA">
        <w:t>:</w:t>
      </w:r>
    </w:p>
    <w:p w:rsidRDefault="003142DA" w:rsidP="00FC7FEA" w:rsidR="00FC7FEA">
      <w:pPr>
        <w:numPr>
          <w:ilvl w:val="0"/>
          <w:numId w:val="3"/>
        </w:numPr>
        <w:overflowPunct/>
        <w:autoSpaceDE/>
        <w:autoSpaceDN/>
        <w:adjustRightInd/>
        <w:textAlignment w:val="auto"/>
      </w:pPr>
      <w:r>
        <w:t xml:space="preserve">–RH MF </w:t>
      </w:r>
      <w:r w:rsidR="00FC7FEA">
        <w:t xml:space="preserve"> PU </w:t>
      </w:r>
      <w:proofErr w:type="spellStart"/>
      <w:r w:rsidR="00FC7FEA">
        <w:t>Slav.Brod</w:t>
      </w:r>
      <w:proofErr w:type="spellEnd"/>
      <w:r w:rsidR="00C22FF4">
        <w:t xml:space="preserve">, putem ŽDO Građ.upr.odjel </w:t>
      </w:r>
      <w:proofErr w:type="spellStart"/>
      <w:r w:rsidR="00C22FF4">
        <w:t>Slav.Brod</w:t>
      </w:r>
      <w:proofErr w:type="spellEnd"/>
    </w:p>
    <w:p w:rsidRDefault="00C22FF4" w:rsidP="00C22FF4" w:rsidR="00C22FF4">
      <w:pPr>
        <w:overflowPunct/>
        <w:autoSpaceDE/>
        <w:autoSpaceDN/>
        <w:adjustRightInd/>
        <w:ind w:left="1353"/>
        <w:textAlignment w:val="auto"/>
      </w:pPr>
    </w:p>
    <w:sectPr w:rsidR="00C22FF4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02E83"/>
    <w:rsid w:val="000145B2"/>
    <w:rsid w:val="000326E9"/>
    <w:rsid w:val="00042524"/>
    <w:rsid w:val="00066F2D"/>
    <w:rsid w:val="00077152"/>
    <w:rsid w:val="00083444"/>
    <w:rsid w:val="00096990"/>
    <w:rsid w:val="000B0AE3"/>
    <w:rsid w:val="000C3690"/>
    <w:rsid w:val="000E1659"/>
    <w:rsid w:val="000E5A9A"/>
    <w:rsid w:val="0010409D"/>
    <w:rsid w:val="001214AD"/>
    <w:rsid w:val="00144CC6"/>
    <w:rsid w:val="001940E6"/>
    <w:rsid w:val="001C6A77"/>
    <w:rsid w:val="001F2F15"/>
    <w:rsid w:val="001F464E"/>
    <w:rsid w:val="001F5B81"/>
    <w:rsid w:val="00221B80"/>
    <w:rsid w:val="00222939"/>
    <w:rsid w:val="002233C5"/>
    <w:rsid w:val="0023242B"/>
    <w:rsid w:val="00290E56"/>
    <w:rsid w:val="002B01FA"/>
    <w:rsid w:val="002D7C5F"/>
    <w:rsid w:val="002E11A3"/>
    <w:rsid w:val="003142DA"/>
    <w:rsid w:val="003467ED"/>
    <w:rsid w:val="003C2361"/>
    <w:rsid w:val="004270C6"/>
    <w:rsid w:val="004B7EF9"/>
    <w:rsid w:val="004D15D4"/>
    <w:rsid w:val="004D73B9"/>
    <w:rsid w:val="004F3694"/>
    <w:rsid w:val="00507415"/>
    <w:rsid w:val="00507A61"/>
    <w:rsid w:val="00523332"/>
    <w:rsid w:val="00561755"/>
    <w:rsid w:val="00562F27"/>
    <w:rsid w:val="00584170"/>
    <w:rsid w:val="005A37B0"/>
    <w:rsid w:val="005E27DF"/>
    <w:rsid w:val="005E4255"/>
    <w:rsid w:val="005F612B"/>
    <w:rsid w:val="006015DB"/>
    <w:rsid w:val="0060559E"/>
    <w:rsid w:val="0061716E"/>
    <w:rsid w:val="00637967"/>
    <w:rsid w:val="006414F0"/>
    <w:rsid w:val="00644AE5"/>
    <w:rsid w:val="00645F12"/>
    <w:rsid w:val="00651BA4"/>
    <w:rsid w:val="006528AC"/>
    <w:rsid w:val="00653444"/>
    <w:rsid w:val="006571A4"/>
    <w:rsid w:val="00670E9F"/>
    <w:rsid w:val="00676A20"/>
    <w:rsid w:val="006C28D3"/>
    <w:rsid w:val="006C58D0"/>
    <w:rsid w:val="006F2CF7"/>
    <w:rsid w:val="007006C4"/>
    <w:rsid w:val="00700D70"/>
    <w:rsid w:val="007136CC"/>
    <w:rsid w:val="00715CF3"/>
    <w:rsid w:val="00723D33"/>
    <w:rsid w:val="007B3AF3"/>
    <w:rsid w:val="007B4BB1"/>
    <w:rsid w:val="007C19DB"/>
    <w:rsid w:val="007C4CBC"/>
    <w:rsid w:val="007C550C"/>
    <w:rsid w:val="007E195E"/>
    <w:rsid w:val="00875371"/>
    <w:rsid w:val="008D79FE"/>
    <w:rsid w:val="008E50C1"/>
    <w:rsid w:val="008F1B23"/>
    <w:rsid w:val="0094250D"/>
    <w:rsid w:val="00943447"/>
    <w:rsid w:val="00957DB9"/>
    <w:rsid w:val="00963DD8"/>
    <w:rsid w:val="00977C88"/>
    <w:rsid w:val="00997D96"/>
    <w:rsid w:val="009A2CE1"/>
    <w:rsid w:val="009A2D35"/>
    <w:rsid w:val="009A5550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E6097"/>
    <w:rsid w:val="00B119E9"/>
    <w:rsid w:val="00B53FB9"/>
    <w:rsid w:val="00B66A63"/>
    <w:rsid w:val="00B8012E"/>
    <w:rsid w:val="00B90155"/>
    <w:rsid w:val="00BA37CA"/>
    <w:rsid w:val="00BB75D6"/>
    <w:rsid w:val="00BC4E18"/>
    <w:rsid w:val="00BC5CC9"/>
    <w:rsid w:val="00BD3A92"/>
    <w:rsid w:val="00C04B0F"/>
    <w:rsid w:val="00C11053"/>
    <w:rsid w:val="00C1211D"/>
    <w:rsid w:val="00C1299A"/>
    <w:rsid w:val="00C22FF4"/>
    <w:rsid w:val="00C46BA6"/>
    <w:rsid w:val="00C74934"/>
    <w:rsid w:val="00C80B5A"/>
    <w:rsid w:val="00CA0278"/>
    <w:rsid w:val="00CA4B5A"/>
    <w:rsid w:val="00CB7CDC"/>
    <w:rsid w:val="00CD312B"/>
    <w:rsid w:val="00CD50C5"/>
    <w:rsid w:val="00CF1EE9"/>
    <w:rsid w:val="00CF39E4"/>
    <w:rsid w:val="00D100CB"/>
    <w:rsid w:val="00D16B30"/>
    <w:rsid w:val="00D40A96"/>
    <w:rsid w:val="00D5659C"/>
    <w:rsid w:val="00D6479D"/>
    <w:rsid w:val="00D67D06"/>
    <w:rsid w:val="00D93206"/>
    <w:rsid w:val="00DA70C4"/>
    <w:rsid w:val="00DB5110"/>
    <w:rsid w:val="00DE0D19"/>
    <w:rsid w:val="00E20531"/>
    <w:rsid w:val="00E26CAD"/>
    <w:rsid w:val="00E73DE3"/>
    <w:rsid w:val="00E777B6"/>
    <w:rsid w:val="00EA2ED3"/>
    <w:rsid w:val="00EA4AA3"/>
    <w:rsid w:val="00EB2741"/>
    <w:rsid w:val="00EC23EA"/>
    <w:rsid w:val="00F2466F"/>
    <w:rsid w:val="00F2676E"/>
    <w:rsid w:val="00F515D4"/>
    <w:rsid w:val="00F7700A"/>
    <w:rsid w:val="00FA4DB1"/>
    <w:rsid w:val="00FC7FEA"/>
    <w:rsid w:val="00FD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D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3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DD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D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3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DD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u ormaru,   9,10,11 kal.13,
12,13 - dio kod suca</izvorni_sadrzaj>
    <derivirana_varijabla naziv="DomainObject.Predmet.PrimjedbaSuca_1">I-III ,IV,V dio u ormaru,   9,10,11 kal.13,
12,13 -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225</properties:Words>
  <properties:Characters>1168</properties:Characters>
  <properties:Lines>39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2016-07-27T10:53:00Z</dcterms:created>
  <dc:creator>Trgovacki sud</dc:creator>
  <cp:lastModifiedBy>wsadmin</cp:lastModifiedBy>
  <cp:lastPrinted>2016-07-27T09:55:00Z</cp:lastPrinted>
  <dcterms:modified xmlns:xsi="http://www.w3.org/2001/XMLSchema-instance" xsi:type="dcterms:W3CDTF">2016-07-27T10:53:00Z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