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5c30f" w14:paraId="ef5c30f" w:rsidRDefault="00772BF9" w:rsidP="001940FB" w:rsidR="00772BF9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3E35C3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BB396C" w:rsidP="00BB396C" w:rsidR="00BB396C" w:rsidRPr="00372EC9">
      <w:pPr>
        <w:spacing w:lineRule="auto" w:line="276" w:after="0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772BF9" w:rsidP="00AA6BCF" w:rsidR="00772BF9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772BF9" w:rsidP="00772BF9" w:rsidR="00772BF9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772BF9" w:rsidP="00772BF9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  <w:r w:rsidR="00AA6BCF" w:rsidRPr="00372EC9">
        <w:rPr>
          <w:rFonts w:cs="Calibri" w:eastAsia="Calibri" w:hAnsi="Calibri" w:ascii="Calibri"/>
          <w:b/>
          <w:lang w:val="hr-HR"/>
        </w:rPr>
        <w:t xml:space="preserve">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772BF9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772BF9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783BFB" w:rsidR="00AA6BCF" w:rsidRPr="00783BFB">
      <w:pPr>
        <w:suppressAutoHyphens/>
        <w:spacing w:after="0"/>
        <w:jc w:val="both"/>
        <w:rPr>
          <w:rFonts w:cs="Calibri" w:hAnsi="Calibri" w:ascii="Calibri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883E64">
        <w:rPr>
          <w:rFonts w:cs="Calibri" w:eastAsia="Arial Unicode MS" w:hAnsi="Calibri" w:ascii="Calibri"/>
          <w:kern w:val="1"/>
          <w:lang w:eastAsia="ar-SA" w:val="hr-HR"/>
        </w:rPr>
        <w:t>IVAN MILAS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podni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o</w:t>
      </w:r>
      <w:r w:rsidR="00772BF9">
        <w:rPr>
          <w:rFonts w:cs="Calibri" w:eastAsia="Arial Unicode MS" w:hAnsi="Calibri" w:ascii="Calibri"/>
          <w:kern w:val="1"/>
          <w:lang w:eastAsia="ar-SA" w:val="hr-HR"/>
        </w:rPr>
        <w:t xml:space="preserve"> prijavu tražbine u iznosu od </w:t>
      </w:r>
      <w:r w:rsidR="00883E64">
        <w:rPr>
          <w:rFonts w:cs="Calibri" w:eastAsia="Arial Unicode MS" w:hAnsi="Calibri" w:ascii="Calibri"/>
          <w:kern w:val="1"/>
          <w:lang w:eastAsia="ar-SA" w:val="hr-HR"/>
        </w:rPr>
        <w:t>171.110,40</w:t>
      </w:r>
      <w:r w:rsidR="00783BFB" w:rsidRPr="00783BFB">
        <w:rPr>
          <w:rFonts w:cs="Calibri" w:hAnsi="Calibri" w:ascii="Calibri"/>
        </w:rPr>
        <w:t xml:space="preserve"> kn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te 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mu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883E64">
        <w:rPr>
          <w:rFonts w:cs="Calibri" w:eastAsia="Arial Unicode MS" w:hAnsi="Calibri" w:ascii="Calibri"/>
          <w:kern w:val="1"/>
          <w:lang w:eastAsia="ar-SA" w:val="hr-HR"/>
        </w:rPr>
        <w:t>156.610,40</w:t>
      </w:r>
      <w:r w:rsidR="00783BFB" w:rsidRPr="00783BFB">
        <w:rPr>
          <w:rFonts w:cs="Calibri" w:hAnsi="Calibri" w:ascii="Calibri"/>
        </w:rPr>
        <w:t xml:space="preserve"> </w:t>
      </w:r>
      <w:r w:rsidR="00F20B3B" w:rsidRPr="00F20B3B">
        <w:rPr>
          <w:rFonts w:cs="Calibri" w:hAnsi="Calibri" w:ascii="Calibri"/>
        </w:rPr>
        <w:t>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883E64">
        <w:rPr>
          <w:rFonts w:cs="Calibri" w:eastAsia="Arial Unicode MS" w:hAnsi="Calibri" w:ascii="Calibri"/>
          <w:kern w:val="1"/>
          <w:lang w:eastAsia="ar-SA" w:val="hr-HR"/>
        </w:rPr>
        <w:t>14</w:t>
      </w:r>
      <w:r w:rsidR="00575392">
        <w:rPr>
          <w:rFonts w:cs="Calibri" w:eastAsia="Arial Unicode MS" w:hAnsi="Calibri" w:ascii="Calibri"/>
          <w:kern w:val="1"/>
          <w:lang w:eastAsia="ar-SA" w:val="hr-HR"/>
        </w:rPr>
        <w:t>.</w:t>
      </w:r>
      <w:r w:rsidR="00883E64">
        <w:rPr>
          <w:rFonts w:cs="Calibri" w:eastAsia="Arial Unicode MS" w:hAnsi="Calibri" w:ascii="Calibri"/>
          <w:kern w:val="1"/>
          <w:lang w:eastAsia="ar-SA" w:val="hr-HR"/>
        </w:rPr>
        <w:t>5</w:t>
      </w:r>
      <w:r w:rsidR="00575392">
        <w:rPr>
          <w:rFonts w:cs="Calibri" w:eastAsia="Arial Unicode MS" w:hAnsi="Calibri" w:ascii="Calibri"/>
          <w:kern w:val="1"/>
          <w:lang w:eastAsia="ar-SA" w:val="hr-HR"/>
        </w:rPr>
        <w:t>00,00</w:t>
      </w:r>
      <w:r w:rsidR="00F20B3B" w:rsidRPr="00F20B3B">
        <w:rPr>
          <w:rFonts w:cs="Calibri" w:hAnsi="Calibri" w:ascii="Calibri"/>
        </w:rPr>
        <w:t xml:space="preserve"> kn</w:t>
      </w:r>
      <w:r w:rsidR="00F20B3B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772BF9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772BF9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772BF9" w:rsidRPr="00772BF9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772BF9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372EC9">
        <w:rPr>
          <w:rFonts w:cs="Calibri" w:eastAsia="Times New Roman" w:hAnsi="Calibri" w:ascii="Calibri"/>
          <w:lang w:val="hr-HR"/>
        </w:rPr>
        <w:t xml:space="preserve"> </w:t>
      </w:r>
    </w:p>
    <w:p w:rsidRDefault="00BD0B6A" w:rsidP="00AA6BCF" w:rsidR="00BD0B6A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E43846" w:rsidP="00AA6BCF" w:rsidR="00E43846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09792A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09792A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83E64" w:rsidP="00883E64" w:rsidR="00AA6BCF" w:rsidRPr="0009792A">
            <w:pPr>
              <w:spacing w:after="0"/>
              <w:jc w:val="both"/>
              <w:rPr>
                <w:rFonts w:cs="Calibri" w:hAnsi="Calibri" w:ascii="Calibri"/>
              </w:rPr>
            </w:pPr>
            <w:r w:rsidRPr="0009792A">
              <w:rPr>
                <w:rFonts w:cs="Calibri" w:hAnsi="Calibri" w:ascii="Calibri"/>
              </w:rPr>
              <w:t>Ivan Milas</w:t>
            </w:r>
            <w:r w:rsidR="00F20B3B" w:rsidRPr="0009792A">
              <w:rPr>
                <w:rFonts w:cs="Calibri" w:hAnsi="Calibri" w:ascii="Calibri"/>
              </w:rPr>
              <w:t xml:space="preserve">, </w:t>
            </w:r>
            <w:r w:rsidRPr="0009792A">
              <w:rPr>
                <w:rFonts w:cs="Calibri" w:hAnsi="Calibri" w:ascii="Calibri"/>
              </w:rPr>
              <w:t>Omiška 14</w:t>
            </w:r>
            <w:r w:rsidR="00575392" w:rsidRPr="0009792A">
              <w:rPr>
                <w:rFonts w:cs="Calibri" w:hAnsi="Calibri" w:ascii="Calibri"/>
              </w:rPr>
              <w:t>,</w:t>
            </w:r>
            <w:r w:rsidR="003C5AF8" w:rsidRPr="0009792A">
              <w:rPr>
                <w:rFonts w:cs="Calibri" w:hAnsi="Calibri" w:ascii="Calibri"/>
              </w:rPr>
              <w:t xml:space="preserve"> </w:t>
            </w:r>
            <w:r w:rsidRPr="0009792A">
              <w:rPr>
                <w:rFonts w:cs="Calibri" w:hAnsi="Calibri" w:ascii="Calibri"/>
              </w:rPr>
              <w:t xml:space="preserve"> Split, </w:t>
            </w:r>
            <w:r w:rsidR="003A5883" w:rsidRPr="0009792A">
              <w:rPr>
                <w:rFonts w:cs="Calibri" w:hAnsi="Calibri" w:ascii="Calibri"/>
              </w:rPr>
              <w:t>OIB:</w:t>
            </w:r>
            <w:r w:rsidR="00E43846" w:rsidRPr="0009792A">
              <w:rPr>
                <w:rFonts w:cs="Calibri" w:hAnsi="Calibri" w:ascii="Calibri"/>
              </w:rPr>
              <w:t xml:space="preserve"> </w:t>
            </w:r>
            <w:r w:rsidRPr="0009792A">
              <w:rPr>
                <w:rFonts w:cs="Calibri" w:hAnsi="Calibri" w:ascii="Calibri"/>
              </w:rPr>
              <w:t>24422644084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83E64" w:rsidP="00883E64" w:rsidR="00AA6BCF" w:rsidRPr="0009792A">
            <w:pPr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9792A">
              <w:rPr>
                <w:rFonts w:cs="Calibri" w:hAnsi="Calibri" w:ascii="Calibri"/>
              </w:rPr>
              <w:t>Ugovori o štednom depozitu broj 81-70-13006-5, knjigovodstvena kartica članskog uloga, izračun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D0B6A" w:rsidP="00AA6BCF" w:rsidR="00BD0B6A" w:rsidRPr="0009792A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883E64" w:rsidP="00883E64" w:rsidR="00AA6BCF" w:rsidRPr="0009792A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09792A">
              <w:rPr>
                <w:rFonts w:cs="Calibri" w:hAnsi="Calibri" w:ascii="Calibri"/>
              </w:rPr>
              <w:t>171.110,40</w:t>
            </w:r>
            <w:r w:rsidR="00783BFB" w:rsidRPr="0009792A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BD0B6A" w:rsidR="00AA6BCF" w:rsidRPr="0009792A">
            <w:pPr>
              <w:spacing w:after="0"/>
              <w:rPr>
                <w:rFonts w:cs="Calibri" w:hAnsi="Calibri" w:ascii="Calibri"/>
              </w:rPr>
            </w:pPr>
          </w:p>
          <w:p w:rsidRDefault="00883E64" w:rsidP="00AA6BCF" w:rsidR="00AA6BCF" w:rsidRPr="0009792A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09792A">
              <w:rPr>
                <w:rFonts w:cs="Calibri" w:hAnsi="Calibri" w:ascii="Calibri"/>
              </w:rPr>
              <w:t>156.610,40</w:t>
            </w:r>
            <w:r w:rsidR="00783BFB" w:rsidRPr="0009792A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0B6A" w:rsidP="00E43846" w:rsidR="00BD0B6A" w:rsidRPr="0009792A">
            <w:pPr>
              <w:spacing w:after="0"/>
              <w:rPr>
                <w:rFonts w:cs="Calibri" w:hAnsi="Calibri" w:ascii="Calibri"/>
              </w:rPr>
            </w:pPr>
          </w:p>
          <w:p w:rsidRDefault="00883E64" w:rsidP="00E43846" w:rsidR="00AA6BCF" w:rsidRPr="0009792A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09792A">
              <w:rPr>
                <w:rFonts w:cs="Calibri" w:hAnsi="Calibri" w:ascii="Calibri"/>
              </w:rPr>
              <w:t>14.500,00</w:t>
            </w:r>
            <w:r w:rsidR="00F20B3B" w:rsidRPr="0009792A">
              <w:rPr>
                <w:rFonts w:cs="Calibri" w:hAnsi="Calibri" w:ascii="Calibri"/>
              </w:rPr>
              <w:t xml:space="preserve"> kn</w:t>
            </w:r>
          </w:p>
        </w:tc>
      </w:tr>
    </w:tbl>
    <w:p w:rsidRDefault="00772BF9" w:rsidP="00BB396C" w:rsidR="00772BF9">
      <w:pPr>
        <w:spacing w:lineRule="auto" w:line="276"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F72571" w:rsidP="00F72571" w:rsidR="00F72571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B92149" w:rsidP="00F72571" w:rsidR="00F72571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2571" w:rsidP="00F72571" w:rsidR="00F72571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F72571" w:rsidP="00F72571" w:rsidR="00F72571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F72571" w:rsidP="00F72571" w:rsidR="00F72571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F72571" w:rsidP="00F72571" w:rsidR="00F72571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F72571" w:rsidP="00F72571" w:rsidR="00F72571" w:rsidRPr="00B706F7">
      <w:pPr>
        <w:spacing w:after="0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5B1F" w:rsidR="00225B1F">
      <w:pPr>
        <w:spacing w:after="0"/>
      </w:pPr>
      <w:r>
        <w:separator/>
      </w:r>
    </w:p>
  </w:endnote>
  <w:endnote w:id="0" w:type="continuationSeparator">
    <w:p w:rsidRDefault="00225B1F" w:rsidR="00225B1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B442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5B1F" w:rsidR="00225B1F">
      <w:pPr>
        <w:spacing w:after="0"/>
      </w:pPr>
      <w:r>
        <w:separator/>
      </w:r>
    </w:p>
  </w:footnote>
  <w:footnote w:id="0" w:type="continuationSeparator">
    <w:p w:rsidRDefault="00225B1F" w:rsidR="00225B1F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425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>Ste</w:t>
                </w:r>
                <w:r w:rsidRPr="00F95ED2">
                  <w:rPr>
                    <w:rFonts w:cs="Cambria" w:hAnsi="Cambria" w:ascii="Cambria"/>
                    <w:sz w:val="24"/>
                    <w:szCs w:val="24"/>
                  </w:rPr>
                  <w:t>č</w:t>
                </w:r>
                <w:r w:rsidRPr="00F95ED2">
                  <w:rPr>
                    <w:rFonts w:hAnsi="Palatino" w:ascii="Palatino"/>
                    <w:sz w:val="24"/>
                    <w:szCs w:val="24"/>
                  </w:rPr>
                  <w:t>ajni upravitelj</w:t>
                </w:r>
              </w:p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>Stjepan Lovi</w:t>
                </w:r>
                <w:r w:rsidRPr="00F95ED2">
                  <w:rPr>
                    <w:rFonts w:cs="Cambria" w:hAnsi="Cambria" w:ascii="Cambria"/>
                    <w:sz w:val="24"/>
                    <w:szCs w:val="24"/>
                  </w:rPr>
                  <w:t>ć</w:t>
                </w:r>
              </w:p>
              <w:p w:rsidRDefault="00F666FB" w:rsidP="00D51C39" w:rsidR="00F666FB" w:rsidRPr="00F95ED2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F95ED2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95ED2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</w:t>
                </w:r>
                <w:r w:rsidRPr="00F95ED2">
                  <w:rPr>
                    <w:rFonts w:cs="Cambria"/>
                    <w:b/>
                    <w:i/>
                    <w:sz w:val="20"/>
                    <w:szCs w:val="20"/>
                  </w:rPr>
                  <w:t>ć</w:t>
                </w:r>
                <w:r w:rsidRPr="00F95ED2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eva 13, tel. 01/48 72 545, fax. 01/48 19 152</w:t>
                </w:r>
              </w:p>
              <w:p w:rsidRDefault="00F666FB" w:rsidP="00D51C39" w:rsidR="00F666FB" w:rsidRPr="00F95ED2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95ED2">
                  <w:rPr>
                    <w:rFonts w:hAnsi="Palatino" w:ascii="Palatino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F666FB" w:rsidP="00356B0C" w:rsidR="00F666FB" w:rsidRPr="00F95ED2">
                <w:pPr>
                  <w:rPr>
                    <w:rFonts w:hAnsi="Palatino" w:ascii="Palatino"/>
                  </w:rPr>
                </w:pPr>
              </w:p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66B3"/>
    <w:rsid w:val="00037CEA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9792A"/>
    <w:rsid w:val="000A0CE2"/>
    <w:rsid w:val="000A4646"/>
    <w:rsid w:val="000A4E5E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4CEC"/>
    <w:rsid w:val="000D54FE"/>
    <w:rsid w:val="000D5985"/>
    <w:rsid w:val="000E06DE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1B67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5B1F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001F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AF8"/>
    <w:rsid w:val="003C5F98"/>
    <w:rsid w:val="003D639A"/>
    <w:rsid w:val="003E31E5"/>
    <w:rsid w:val="003E35C3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24E9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2C9A"/>
    <w:rsid w:val="00573CEC"/>
    <w:rsid w:val="005741EF"/>
    <w:rsid w:val="00575392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4850"/>
    <w:rsid w:val="005F5704"/>
    <w:rsid w:val="005F6CE5"/>
    <w:rsid w:val="00604720"/>
    <w:rsid w:val="00606043"/>
    <w:rsid w:val="0060637A"/>
    <w:rsid w:val="006077AC"/>
    <w:rsid w:val="00612C8D"/>
    <w:rsid w:val="00617876"/>
    <w:rsid w:val="00617C8B"/>
    <w:rsid w:val="006234B7"/>
    <w:rsid w:val="0062585C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2BF9"/>
    <w:rsid w:val="00776B22"/>
    <w:rsid w:val="0078275A"/>
    <w:rsid w:val="00783BFB"/>
    <w:rsid w:val="0078466D"/>
    <w:rsid w:val="00787DE4"/>
    <w:rsid w:val="00790BE3"/>
    <w:rsid w:val="00792C89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708E2"/>
    <w:rsid w:val="00873C81"/>
    <w:rsid w:val="00883B73"/>
    <w:rsid w:val="00883E64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1A3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40D8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AF4D8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2149"/>
    <w:rsid w:val="00B93195"/>
    <w:rsid w:val="00B93DCB"/>
    <w:rsid w:val="00BA20C7"/>
    <w:rsid w:val="00BA7F48"/>
    <w:rsid w:val="00BB1929"/>
    <w:rsid w:val="00BB396C"/>
    <w:rsid w:val="00BB5011"/>
    <w:rsid w:val="00BC0A8E"/>
    <w:rsid w:val="00BC381B"/>
    <w:rsid w:val="00BD0B6A"/>
    <w:rsid w:val="00BD45EA"/>
    <w:rsid w:val="00BD578F"/>
    <w:rsid w:val="00BE29E2"/>
    <w:rsid w:val="00BF0A20"/>
    <w:rsid w:val="00BF7D10"/>
    <w:rsid w:val="00C02ABF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5730"/>
    <w:rsid w:val="00C86386"/>
    <w:rsid w:val="00C91741"/>
    <w:rsid w:val="00C9771B"/>
    <w:rsid w:val="00CA05D0"/>
    <w:rsid w:val="00CA0EA0"/>
    <w:rsid w:val="00CA3C1F"/>
    <w:rsid w:val="00CA5D54"/>
    <w:rsid w:val="00CA5FB8"/>
    <w:rsid w:val="00CA71AD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3EA1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65A12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425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209E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3846"/>
    <w:rsid w:val="00E45609"/>
    <w:rsid w:val="00E5386C"/>
    <w:rsid w:val="00E53BFC"/>
    <w:rsid w:val="00E55249"/>
    <w:rsid w:val="00E62751"/>
    <w:rsid w:val="00E650E9"/>
    <w:rsid w:val="00E66685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0F28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0B3B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71"/>
    <w:rsid w:val="00F725C8"/>
    <w:rsid w:val="00F80DB4"/>
    <w:rsid w:val="00F82249"/>
    <w:rsid w:val="00F841E5"/>
    <w:rsid w:val="00F934C5"/>
    <w:rsid w:val="00F94059"/>
    <w:rsid w:val="00F95ED2"/>
    <w:rsid w:val="00FA41AA"/>
    <w:rsid w:val="00FA57A0"/>
    <w:rsid w:val="00FB1677"/>
    <w:rsid w:val="00FB5A5E"/>
    <w:rsid w:val="00FC3D72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Referencakomentara" w:type="character">
    <w:name w:val="annotation reference"/>
    <w:uiPriority w:val="99"/>
    <w:semiHidden/>
    <w:unhideWhenUsed/>
    <w:rsid w:val="003C5AF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3C5AF8"/>
    <w:rPr>
      <w:sz w:val="20"/>
      <w:szCs w:val="20"/>
    </w:rPr>
  </w:style>
  <w:style w:customStyle="true" w:styleId="TekstkomentaraChar" w:type="character">
    <w:name w:val="Tekst komentara Char"/>
    <w:link w:val="Tekstkomentara"/>
    <w:uiPriority w:val="99"/>
    <w:semiHidden/>
    <w:rsid w:val="003C5AF8"/>
    <w:rPr>
      <w:lang w:eastAsia="en-US"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3C5AF8"/>
    <w:rPr>
      <w:b/>
      <w:bCs/>
    </w:rPr>
  </w:style>
  <w:style w:customStyle="true" w:styleId="PredmetkomentaraChar" w:type="character">
    <w:name w:val="Predmet komentara Char"/>
    <w:link w:val="Predmetkomentara"/>
    <w:uiPriority w:val="99"/>
    <w:semiHidden/>
    <w:rsid w:val="003C5AF8"/>
    <w:rPr>
      <w:b/>
      <w:bCs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DB44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4425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4425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4425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4425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Referencakomentara" w:type="character">
    <w:name w:val="annotation reference"/>
    <w:uiPriority w:val="99"/>
    <w:semiHidden/>
    <w:unhideWhenUsed/>
    <w:rsid w:val="003C5AF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3C5AF8"/>
    <w:rPr>
      <w:sz w:val="20"/>
      <w:szCs w:val="20"/>
    </w:rPr>
  </w:style>
  <w:style w:customStyle="1" w:styleId="TekstkomentaraChar" w:type="character">
    <w:name w:val="Tekst komentara Char"/>
    <w:link w:val="Tekstkomentara"/>
    <w:uiPriority w:val="99"/>
    <w:semiHidden/>
    <w:rsid w:val="003C5AF8"/>
    <w:rPr>
      <w:lang w:eastAsia="en-US"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3C5AF8"/>
    <w:rPr>
      <w:b/>
      <w:bCs/>
    </w:rPr>
  </w:style>
  <w:style w:customStyle="1" w:styleId="PredmetkomentaraChar" w:type="character">
    <w:name w:val="Predmet komentara Char"/>
    <w:link w:val="Predmetkomentara"/>
    <w:uiPriority w:val="99"/>
    <w:semiHidden/>
    <w:rsid w:val="003C5AF8"/>
    <w:rPr>
      <w:b/>
      <w:bCs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DB44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4425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4425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4425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4425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547F87-5AA1-4D15-AC89-6AE65CADAC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257</properties:Words>
  <properties:Characters>1422</properties:Characters>
  <properties:Lines>76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1677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2018-08-23T10:38:00Z</dcterms:created>
  <dc:creator>Anja</dc:creator>
  <cp:keywords/>
  <cp:lastModifiedBy>Paško Bačić</cp:lastModifiedBy>
  <cp:lastPrinted>2018-07-04T06:22:00Z</cp:lastPrinted>
  <dcterms:modified xmlns:xsi="http://www.w3.org/2001/XMLSchema-instance" xsi:type="dcterms:W3CDTF">2018-08-23T11:29:00Z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St-651/2017-162 / Podnesak - Podnesak (-162.docx)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