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e467" w14:paraId="592e467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AB0E88">
        <w:rPr>
          <w:sz w:val="24"/>
          <w:szCs w:val="24"/>
        </w:rPr>
        <w:t>2406</w:t>
      </w:r>
      <w:r w:rsidR="00F31CF6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F31CF6" w:rsidP="00F31CF6" w:rsidR="00F31CF6">
      <w:pPr>
        <w:rPr>
          <w:sz w:val="24"/>
          <w:szCs w:val="24"/>
        </w:rPr>
      </w:pPr>
    </w:p>
    <w:p w:rsidRDefault="00382A0B" w:rsidP="00627544" w:rsidR="00EC7FB3">
      <w:pPr>
        <w:jc w:val="both"/>
      </w:pPr>
      <w:r w:rsidRPr="00382A0B">
        <w:rPr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EC7FB3" w:rsidRPr="00EC7FB3">
        <w:t xml:space="preserve"> </w:t>
      </w:r>
      <w:r w:rsidR="00AB0E88" w:rsidRPr="00AB0E88">
        <w:t>OTVORENA TAJNA d.o.o. OIB:20750129999, Zagreb, Ulica Lavoslava Švarca 3, dana 26. studenog 2018.</w:t>
      </w:r>
    </w:p>
    <w:p w:rsidRDefault="00AB0E88" w:rsidP="00627544" w:rsidR="00AB0E88">
      <w:pPr>
        <w:jc w:val="both"/>
        <w:rPr>
          <w:sz w:val="24"/>
        </w:rPr>
      </w:pPr>
    </w:p>
    <w:p w:rsidRDefault="00EB69EE" w:rsidP="00976CA3" w:rsidR="00EB69EE" w:rsidRPr="00CD225D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D57699" w:rsidR="00EB69EE" w:rsidRPr="006E26C0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D57699" w:rsidRPr="00D57699">
        <w:t xml:space="preserve"> </w:t>
      </w:r>
      <w:r w:rsidR="00AB0E88" w:rsidRPr="00AB0E88">
        <w:t>Mira Šir, OIB: 20771298236 Zagreb, Ulica Lavoslava Švarca 3</w:t>
      </w:r>
      <w:r w:rsidR="00AB0E88">
        <w:t xml:space="preserve"> </w:t>
      </w:r>
      <w:r w:rsidR="008A58E4">
        <w:rPr>
          <w:sz w:val="24"/>
          <w:szCs w:val="24"/>
        </w:rPr>
        <w:t xml:space="preserve">u </w:t>
      </w:r>
      <w:r w:rsidR="002455C6">
        <w:rPr>
          <w:sz w:val="24"/>
          <w:szCs w:val="24"/>
        </w:rPr>
        <w:t>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AB0E88">
        <w:rPr>
          <w:sz w:val="24"/>
          <w:szCs w:val="24"/>
        </w:rPr>
        <w:t>2406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930EEA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C7FB3">
        <w:rPr>
          <w:sz w:val="24"/>
          <w:szCs w:val="24"/>
          <w:lang w:val="pt-BR"/>
        </w:rPr>
        <w:t xml:space="preserve"> </w:t>
      </w:r>
      <w:r w:rsidR="00AB0E88" w:rsidRPr="00AB0E88">
        <w:rPr>
          <w:sz w:val="24"/>
          <w:szCs w:val="24"/>
          <w:lang w:val="pt-BR"/>
        </w:rPr>
        <w:t>OTVORENA TAJNA d.o.o. OIB:20750129999, Z</w:t>
      </w:r>
      <w:r w:rsidR="00345D2F">
        <w:rPr>
          <w:sz w:val="24"/>
          <w:szCs w:val="24"/>
          <w:lang w:val="pt-BR"/>
        </w:rPr>
        <w:t>agreb, Ulica Lavoslava Švarca 3</w:t>
      </w:r>
      <w:r w:rsidR="00930EEA">
        <w:rPr>
          <w:sz w:val="24"/>
          <w:szCs w:val="24"/>
          <w:lang w:val="pt-BR"/>
        </w:rPr>
        <w:t>.</w:t>
      </w:r>
      <w:r w:rsidR="00930EEA" w:rsidRPr="00930EEA">
        <w:rPr>
          <w:sz w:val="24"/>
          <w:szCs w:val="24"/>
          <w:lang w:val="pt-BR"/>
        </w:rPr>
        <w:t xml:space="preserve"> 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721E78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721E7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345D2F">
        <w:rPr>
          <w:sz w:val="24"/>
          <w:szCs w:val="24"/>
          <w:lang w:val="pt-BR"/>
        </w:rPr>
        <w:t xml:space="preserve">4.043,50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21E78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243832">
        <w:rPr>
          <w:sz w:val="24"/>
        </w:rPr>
        <w:t xml:space="preserve">u </w:t>
      </w:r>
      <w:r w:rsidR="00345D2F">
        <w:rPr>
          <w:sz w:val="24"/>
        </w:rPr>
        <w:t>26</w:t>
      </w:r>
      <w:r w:rsidR="00355BAC" w:rsidRPr="00355BAC">
        <w:rPr>
          <w:sz w:val="24"/>
        </w:rPr>
        <w:t>. studenog 2018.</w:t>
      </w:r>
      <w:r w:rsidR="00541CB2">
        <w:rPr>
          <w:sz w:val="24"/>
        </w:rPr>
        <w:t xml:space="preserve"> 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577765">
        <w:rPr>
          <w:sz w:val="24"/>
        </w:rPr>
        <w:t xml:space="preserve">,v.r.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577765" w:rsidP="004F5146" w:rsidR="00577765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577765" w:rsidP="004F5146" w:rsidR="00577765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7776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345D2F">
      <w:rPr>
        <w:sz w:val="24"/>
        <w:szCs w:val="24"/>
      </w:rPr>
      <w:t>70. St-2406</w:t>
    </w:r>
    <w:r w:rsidR="006E5013" w:rsidRPr="006E5013">
      <w:rPr>
        <w:sz w:val="24"/>
        <w:szCs w:val="24"/>
      </w:rPr>
      <w:t xml:space="preserve">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2723B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907EF"/>
    <w:rsid w:val="001B5B36"/>
    <w:rsid w:val="001B7669"/>
    <w:rsid w:val="001C17FC"/>
    <w:rsid w:val="001C2902"/>
    <w:rsid w:val="001D30E4"/>
    <w:rsid w:val="001E53C9"/>
    <w:rsid w:val="001E53FF"/>
    <w:rsid w:val="001F1E1B"/>
    <w:rsid w:val="001F30F9"/>
    <w:rsid w:val="001F457C"/>
    <w:rsid w:val="00200EC8"/>
    <w:rsid w:val="00202D07"/>
    <w:rsid w:val="0020396B"/>
    <w:rsid w:val="00207E2E"/>
    <w:rsid w:val="0021367A"/>
    <w:rsid w:val="00213D53"/>
    <w:rsid w:val="0021434B"/>
    <w:rsid w:val="00220D51"/>
    <w:rsid w:val="00225901"/>
    <w:rsid w:val="002265A1"/>
    <w:rsid w:val="00227CD2"/>
    <w:rsid w:val="002325F4"/>
    <w:rsid w:val="00240545"/>
    <w:rsid w:val="0024196B"/>
    <w:rsid w:val="00243832"/>
    <w:rsid w:val="002455C6"/>
    <w:rsid w:val="00245750"/>
    <w:rsid w:val="00245F29"/>
    <w:rsid w:val="0024600F"/>
    <w:rsid w:val="002650E8"/>
    <w:rsid w:val="00265BFA"/>
    <w:rsid w:val="00267AB2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3F20"/>
    <w:rsid w:val="00327920"/>
    <w:rsid w:val="00330388"/>
    <w:rsid w:val="00331898"/>
    <w:rsid w:val="00345D2F"/>
    <w:rsid w:val="00345FEB"/>
    <w:rsid w:val="00355BAC"/>
    <w:rsid w:val="0036221F"/>
    <w:rsid w:val="00372E77"/>
    <w:rsid w:val="0037505D"/>
    <w:rsid w:val="00377434"/>
    <w:rsid w:val="00380BDC"/>
    <w:rsid w:val="00382A0B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D7B4A"/>
    <w:rsid w:val="003E695B"/>
    <w:rsid w:val="003E77B6"/>
    <w:rsid w:val="003F24EC"/>
    <w:rsid w:val="00410869"/>
    <w:rsid w:val="00423A40"/>
    <w:rsid w:val="004243D8"/>
    <w:rsid w:val="00426703"/>
    <w:rsid w:val="0043613B"/>
    <w:rsid w:val="00442AF0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3F23"/>
    <w:rsid w:val="004F5343"/>
    <w:rsid w:val="00500D56"/>
    <w:rsid w:val="00503A8D"/>
    <w:rsid w:val="005071E8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1CB2"/>
    <w:rsid w:val="00543364"/>
    <w:rsid w:val="00554A8A"/>
    <w:rsid w:val="00560060"/>
    <w:rsid w:val="0056060C"/>
    <w:rsid w:val="005621C8"/>
    <w:rsid w:val="0056607C"/>
    <w:rsid w:val="00570C57"/>
    <w:rsid w:val="00575526"/>
    <w:rsid w:val="00577765"/>
    <w:rsid w:val="005814DF"/>
    <w:rsid w:val="0058277D"/>
    <w:rsid w:val="0058749E"/>
    <w:rsid w:val="005930B8"/>
    <w:rsid w:val="00595476"/>
    <w:rsid w:val="005957CB"/>
    <w:rsid w:val="005A4711"/>
    <w:rsid w:val="005A6B2D"/>
    <w:rsid w:val="005A6B35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4582"/>
    <w:rsid w:val="006052FD"/>
    <w:rsid w:val="00607FF0"/>
    <w:rsid w:val="00611026"/>
    <w:rsid w:val="006155F6"/>
    <w:rsid w:val="00626E2D"/>
    <w:rsid w:val="00627544"/>
    <w:rsid w:val="00630C7B"/>
    <w:rsid w:val="00631D2D"/>
    <w:rsid w:val="006462E1"/>
    <w:rsid w:val="00664632"/>
    <w:rsid w:val="00667C76"/>
    <w:rsid w:val="006765BC"/>
    <w:rsid w:val="00683F41"/>
    <w:rsid w:val="006868A5"/>
    <w:rsid w:val="00693AB6"/>
    <w:rsid w:val="006A1915"/>
    <w:rsid w:val="006A228C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5013"/>
    <w:rsid w:val="006E602B"/>
    <w:rsid w:val="006F34CD"/>
    <w:rsid w:val="007020AA"/>
    <w:rsid w:val="00712972"/>
    <w:rsid w:val="00713D13"/>
    <w:rsid w:val="00713FA8"/>
    <w:rsid w:val="00714A3C"/>
    <w:rsid w:val="00721E78"/>
    <w:rsid w:val="00727342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94522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213A"/>
    <w:rsid w:val="008751FB"/>
    <w:rsid w:val="00884822"/>
    <w:rsid w:val="00885088"/>
    <w:rsid w:val="008921BD"/>
    <w:rsid w:val="00897588"/>
    <w:rsid w:val="0089780B"/>
    <w:rsid w:val="008979AC"/>
    <w:rsid w:val="008A4DC0"/>
    <w:rsid w:val="008A58E4"/>
    <w:rsid w:val="008B1E4B"/>
    <w:rsid w:val="008B5EF8"/>
    <w:rsid w:val="008C1325"/>
    <w:rsid w:val="008C1695"/>
    <w:rsid w:val="008E1831"/>
    <w:rsid w:val="008F0098"/>
    <w:rsid w:val="008F2DF5"/>
    <w:rsid w:val="008F3C6D"/>
    <w:rsid w:val="008F707F"/>
    <w:rsid w:val="00901D59"/>
    <w:rsid w:val="00902E7D"/>
    <w:rsid w:val="00906A76"/>
    <w:rsid w:val="00916B77"/>
    <w:rsid w:val="00917EA6"/>
    <w:rsid w:val="00926E6D"/>
    <w:rsid w:val="0092735D"/>
    <w:rsid w:val="009273AD"/>
    <w:rsid w:val="00930EEA"/>
    <w:rsid w:val="0093385A"/>
    <w:rsid w:val="00941267"/>
    <w:rsid w:val="00947634"/>
    <w:rsid w:val="00960451"/>
    <w:rsid w:val="00976CA3"/>
    <w:rsid w:val="00981FFB"/>
    <w:rsid w:val="009858BC"/>
    <w:rsid w:val="00986ABF"/>
    <w:rsid w:val="009921CE"/>
    <w:rsid w:val="00993E50"/>
    <w:rsid w:val="00995863"/>
    <w:rsid w:val="009A1A48"/>
    <w:rsid w:val="009A5A5E"/>
    <w:rsid w:val="009B3324"/>
    <w:rsid w:val="009B736F"/>
    <w:rsid w:val="009D565E"/>
    <w:rsid w:val="009D727E"/>
    <w:rsid w:val="009E2E16"/>
    <w:rsid w:val="009E34A3"/>
    <w:rsid w:val="009E579A"/>
    <w:rsid w:val="009E7794"/>
    <w:rsid w:val="00A00D81"/>
    <w:rsid w:val="00A118F5"/>
    <w:rsid w:val="00A221A7"/>
    <w:rsid w:val="00A23969"/>
    <w:rsid w:val="00A264BF"/>
    <w:rsid w:val="00A27D86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0E88"/>
    <w:rsid w:val="00AB6AA2"/>
    <w:rsid w:val="00AC2B7E"/>
    <w:rsid w:val="00AC2EFA"/>
    <w:rsid w:val="00AC35C9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452D0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BF5878"/>
    <w:rsid w:val="00C029A5"/>
    <w:rsid w:val="00C1526F"/>
    <w:rsid w:val="00C20143"/>
    <w:rsid w:val="00C265E4"/>
    <w:rsid w:val="00C3267D"/>
    <w:rsid w:val="00C331DD"/>
    <w:rsid w:val="00C40DDD"/>
    <w:rsid w:val="00C41A2F"/>
    <w:rsid w:val="00C42755"/>
    <w:rsid w:val="00C61BFF"/>
    <w:rsid w:val="00C63CC4"/>
    <w:rsid w:val="00C919A9"/>
    <w:rsid w:val="00C94C3C"/>
    <w:rsid w:val="00C95D9C"/>
    <w:rsid w:val="00C95E71"/>
    <w:rsid w:val="00CA1177"/>
    <w:rsid w:val="00CA1A34"/>
    <w:rsid w:val="00CA61B0"/>
    <w:rsid w:val="00CB0997"/>
    <w:rsid w:val="00CB0C62"/>
    <w:rsid w:val="00CC36AB"/>
    <w:rsid w:val="00CD225D"/>
    <w:rsid w:val="00CD7834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57699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C74BF"/>
    <w:rsid w:val="00EC7FB3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1CF6"/>
    <w:rsid w:val="00F36F0F"/>
    <w:rsid w:val="00F3718E"/>
    <w:rsid w:val="00F40313"/>
    <w:rsid w:val="00F445D9"/>
    <w:rsid w:val="00F45BB4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77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7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76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7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7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77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7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76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7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7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2406</izvorni_sadrzaj>
    <derivirana_varijabla naziv="DomainObject.Predmet.Broj_1">2406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St-2406/2018</izvorni_sadrzaj>
    <derivirana_varijabla naziv="DomainObject.Predmet.OznakaBroj_1">St-2406/2018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OTVORENA TAJNA d.o.o.</izvorni_sadrzaj>
    <derivirana_varijabla naziv="DomainObject.Predmet.ProtustrankaFormated_1">  OTVORENA TAJNA d.o.o.</derivirana_varijabla>
  </DomainObject.Predmet.ProtustrankaFormated>
  <DomainObject.Predmet.ProtustrankaFormatedOIB>
    <izvorni_sadrzaj>  OTVORENA TAJNA d.o.o., OIB 20750129999</izvorni_sadrzaj>
    <derivirana_varijabla naziv="DomainObject.Predmet.ProtustrankaFormatedOIB_1">  OTVORENA TAJNA d.o.o., OIB 20750129999</derivirana_varijabla>
  </DomainObject.Predmet.ProtustrankaFormatedOIB>
  <DomainObject.Predmet.ProtustrankaFormatedWithAdress>
    <izvorni_sadrzaj> OTVORENA TAJNA d.o.o., Ulica Lavoslava Švarca 3, 10000 Zagreb</izvorni_sadrzaj>
    <derivirana_varijabla naziv="DomainObject.Predmet.ProtustrankaFormatedWithAdress_1"> OTVORENA TAJNA d.o.o., Ulica Lavoslava Švarca 3, 10000 Zagreb</derivirana_varijabla>
  </DomainObject.Predmet.ProtustrankaFormatedWithAdress>
  <DomainObject.Predmet.ProtustrankaFormatedWithAdressOIB>
    <izvorni_sadrzaj> OTVORENA TAJNA d.o.o., OIB 20750129999, Ulica Lavoslava Švarca 3, 10000 Zagreb</izvorni_sadrzaj>
    <derivirana_varijabla naziv="DomainObject.Predmet.ProtustrankaFormatedWithAdressOIB_1"> OTVORENA TAJNA d.o.o., OIB 20750129999, Ulica Lavoslava Švarca 3, 10000 Zagreb</derivirana_varijabla>
  </DomainObject.Predmet.ProtustrankaFormatedWithAdressOIB>
  <DomainObject.Predmet.ProtustrankaWithAdress>
    <izvorni_sadrzaj>OTVORENA TAJNA d.o.o. Ulica Lavoslava Švarca 3, 10000 Zagreb</izvorni_sadrzaj>
    <derivirana_varijabla naziv="DomainObject.Predmet.ProtustrankaWithAdress_1">OTVORENA TAJNA d.o.o. Ulica Lavoslava Švarca 3, 10000 Zagreb</derivirana_varijabla>
  </DomainObject.Predmet.ProtustrankaWithAdress>
  <DomainObject.Predmet.ProtustrankaWithAdressOIB>
    <izvorni_sadrzaj>OTVORENA TAJNA d.o.o., OIB 20750129999, Ulica Lavoslava Švarca 3, 10000 Zagreb</izvorni_sadrzaj>
    <derivirana_varijabla naziv="DomainObject.Predmet.ProtustrankaWithAdressOIB_1">OTVORENA TAJNA d.o.o., OIB 20750129999, Ulica Lavoslava Švarca 3, 10000 Zagreb</derivirana_varijabla>
  </DomainObject.Predmet.ProtustrankaWithAdressOIB>
  <DomainObject.Predmet.ProtustrankaNazivFormated>
    <izvorni_sadrzaj>OTVORENA TAJNA d.o.o.</izvorni_sadrzaj>
    <derivirana_varijabla naziv="DomainObject.Predmet.ProtustrankaNazivFormated_1">OTVORENA TAJNA d.o.o.</derivirana_varijabla>
  </DomainObject.Predmet.ProtustrankaNazivFormated>
  <DomainObject.Predmet.ProtustrankaNazivFormatedOIB>
    <izvorni_sadrzaj>OTVORENA TAJNA d.o.o., OIB 20750129999</izvorni_sadrzaj>
    <derivirana_varijabla naziv="DomainObject.Predmet.ProtustrankaNazivFormatedOIB_1">OTVORENA TAJNA d.o.o., OIB 20750129999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OTVORENA TAJNA d.o.o.</item>
    </izvorni_sadrzaj>
    <derivirana_varijabla naziv="DomainObject.Predmet.ProtuStrankaListFormated_1">
      <item>OTVORENA TAJNA d.o.o.</item>
    </derivirana_varijabla>
  </DomainObject.Predmet.ProtuStrankaListFormated>
  <DomainObject.Predmet.ProtuStrankaListFormatedOIB>
    <izvorni_sadrzaj>
      <item>OTVORENA TAJNA d.o.o., OIB 20750129999</item>
    </izvorni_sadrzaj>
    <derivirana_varijabla naziv="DomainObject.Predmet.ProtuStrankaListFormatedOIB_1">
      <item>OTVORENA TAJNA d.o.o., OIB 20750129999</item>
    </derivirana_varijabla>
  </DomainObject.Predmet.ProtuStrankaListFormatedOIB>
  <DomainObject.Predmet.ProtuStrankaListFormatedWithAdress>
    <izvorni_sadrzaj>
      <item>OTVORENA TAJNA d.o.o., Ulica Lavoslava Švarca 3, 10000 Zagreb</item>
    </izvorni_sadrzaj>
    <derivirana_varijabla naziv="DomainObject.Predmet.ProtuStrankaListFormatedWithAdress_1">
      <item>OTVORENA TAJNA d.o.o., Ulica Lavoslava Švarca 3, 10000 Zagreb</item>
    </derivirana_varijabla>
  </DomainObject.Predmet.ProtuStrankaListFormatedWithAdress>
  <DomainObject.Predmet.ProtuStrankaListFormatedWithAdressOIB>
    <izvorni_sadrzaj>
      <item>OTVORENA TAJNA d.o.o., OIB 20750129999, Ulica Lavoslava Švarca 3, 10000 Zagreb</item>
    </izvorni_sadrzaj>
    <derivirana_varijabla naziv="DomainObject.Predmet.ProtuStrankaListFormatedWithAdressOIB_1">
      <item>OTVORENA TAJNA d.o.o., OIB 20750129999, Ulica Lavoslava Švarca 3, 10000 Zagreb</item>
    </derivirana_varijabla>
  </DomainObject.Predmet.ProtuStrankaListFormatedWithAdressOIB>
  <DomainObject.Predmet.ProtuStrankaListNazivFormated>
    <izvorni_sadrzaj>
      <item>OTVORENA TAJNA d.o.o.</item>
    </izvorni_sadrzaj>
    <derivirana_varijabla naziv="DomainObject.Predmet.ProtuStrankaListNazivFormated_1">
      <item>OTVORENA TAJNA d.o.o.</item>
    </derivirana_varijabla>
  </DomainObject.Predmet.ProtuStrankaListNazivFormated>
  <DomainObject.Predmet.ProtuStrankaListNazivFormatedOIB>
    <izvorni_sadrzaj>
      <item>OTVORENA TAJNA d.o.o., OIB 20750129999</item>
    </izvorni_sadrzaj>
    <derivirana_varijabla naziv="DomainObject.Predmet.ProtuStrankaListNazivFormatedOIB_1">
      <item>OTVORENA TAJNA d.o.o., OIB 20750129999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OTVORENA TAJNA d.o.o.</izvorni_sadrzaj>
    <derivirana_varijabla naziv="DomainObject.Predmet.ProtustrankaIDrugi_1">OTVORENA TAJNA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OTVORENA TAJNA d.o.o., OIB 20750129999, Ulica Lavoslava Švarca 3, 10000 Zagreb</izvorni_sadrzaj>
    <derivirana_varijabla naziv="DomainObject.Predmet.ProtustrankaIDrugiAdressOIB_1">OTVORENA TAJNA d.o.o., OIB 20750129999, Ulica Lavoslava Švarca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OTVORENA TAJNA d.o.o.</item>
    </izvorni_sadrzaj>
    <derivirana_varijabla naziv="DomainObject.Predmet.SudioniciListNaziv_1">
      <item>FINA Regionalni centar Zagreb</item>
      <item>OTVORENA TAJNA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OTVORENA TAJNA d.o.o., OIB 20750129999, Ulica Lavoslava Švarca 3,10000 Zagreb</item>
    </izvorni_sadrzaj>
    <derivirana_varijabla naziv="DomainObject.Predmet.SudioniciListAdressOIB_1">
      <item>FINA Regionalni centar Zagreb, OIB 85821130368, Trg svibanjskih žrtava 1995. 1,10000 Zagreb</item>
      <item>OTVORENA TAJNA d.o.o., OIB 20750129999, Ulica Lavoslava Švarca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20750129999</item>
    </izvorni_sadrzaj>
    <derivirana_varijabla naziv="DomainObject.Predmet.SudioniciListNazivOIB_1">
      <item>, OIB 85821130368</item>
      <item>, OIB 20750129999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2939</properties:Characters>
  <properties:Lines>77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2018-11-26T09:06:00Z</dcterms:created>
  <dc:creator>ilukac</dc:creator>
  <cp:lastModifiedBy>Mirjana Gašparić</cp:lastModifiedBy>
  <cp:lastPrinted>2018-11-26T10:24:00Z</cp:lastPrinted>
  <dcterms:modified xmlns:xsi="http://www.w3.org/2001/XMLSchema-instance" xsi:type="dcterms:W3CDTF">2018-11-26T10:24:00Z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St-2406-18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