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e543" w14:paraId="5fae543" w:rsidRDefault="00840F45" w:rsidP="00840F45" w:rsidR="00840F4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840F45" w:rsidP="00840F45" w:rsidR="00840F45">
      <w:pPr>
        <w:rPr>
          <w:szCs w:val="24"/>
        </w:rPr>
      </w:pPr>
      <w:r>
        <w:rPr>
          <w:szCs w:val="24"/>
        </w:rPr>
        <w:t xml:space="preserve">              </w:t>
      </w:r>
      <w:r>
        <w:rPr>
          <w:noProof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F45" w:rsidP="00840F45" w:rsidR="00840F45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840F45" w:rsidP="00840F45" w:rsidR="00840F45">
      <w:pPr>
        <w:rPr>
          <w:szCs w:val="24"/>
        </w:rPr>
      </w:pPr>
      <w:r>
        <w:rPr>
          <w:szCs w:val="24"/>
        </w:rPr>
        <w:t>Trgovački sud u Varaždinu</w:t>
      </w:r>
    </w:p>
    <w:p w:rsidRDefault="00840F45" w:rsidP="00840F45" w:rsidR="00840F45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840F45" w:rsidP="00840F45" w:rsidR="00840F4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Poslovni broj. 7 St-610/2017-5</w:t>
      </w:r>
    </w:p>
    <w:p w:rsidRDefault="00840F45" w:rsidP="00840F45" w:rsidR="00840F45">
      <w:pPr>
        <w:rPr>
          <w:sz w:val="24"/>
          <w:szCs w:val="24"/>
          <w:lang w:val="hr-HR"/>
        </w:rPr>
      </w:pPr>
    </w:p>
    <w:p w:rsidRDefault="00840F45" w:rsidP="00840F45" w:rsidR="00840F45">
      <w:pPr>
        <w:jc w:val="center"/>
        <w:rPr>
          <w:b/>
          <w:sz w:val="24"/>
          <w:szCs w:val="24"/>
          <w:lang w:val="hr-HR"/>
        </w:rPr>
      </w:pPr>
    </w:p>
    <w:p w:rsidRDefault="00840F45" w:rsidP="00840F45" w:rsidR="00840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840F45" w:rsidP="00840F45" w:rsidR="00840F45">
      <w:pPr>
        <w:jc w:val="center"/>
        <w:rPr>
          <w:b/>
          <w:sz w:val="24"/>
          <w:szCs w:val="24"/>
          <w:lang w:val="hr-HR"/>
        </w:rPr>
      </w:pPr>
    </w:p>
    <w:p w:rsidRDefault="00840F45" w:rsidP="00840F45" w:rsidR="00840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NJ E </w:t>
      </w:r>
    </w:p>
    <w:p w:rsidRDefault="00840F45" w:rsidP="00840F45" w:rsidR="00840F45">
      <w:pPr>
        <w:jc w:val="center"/>
        <w:rPr>
          <w:sz w:val="24"/>
          <w:szCs w:val="24"/>
          <w:lang w:val="hr-HR"/>
        </w:rPr>
      </w:pP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zahtjeva Financijske agencije, Regionalni centar Zagreb, Podružnica Varaždin, Augusta Cesarca 2, Varaždin, za pokretanje skraćenog stečajnog postupka protiv dužnika ISOLIERUNGEN j.d.o.o. Slivarsko (Općina Donja voća), Slivarsko 37/c, OIB: 88066963904, dana 16. veljače 2018.,             </w:t>
      </w: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840F45" w:rsidP="00840F45" w:rsidR="00840F45">
      <w:pPr>
        <w:jc w:val="center"/>
        <w:rPr>
          <w:sz w:val="24"/>
          <w:szCs w:val="24"/>
          <w:lang w:val="hr-HR"/>
        </w:rPr>
      </w:pPr>
    </w:p>
    <w:p w:rsidRDefault="00840F45" w:rsidP="00840F45" w:rsidR="00840F45">
      <w:pPr>
        <w:ind w:hanging="960"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  </w:t>
      </w:r>
      <w:r>
        <w:rPr>
          <w:sz w:val="24"/>
          <w:szCs w:val="24"/>
          <w:lang w:val="hr-HR"/>
        </w:rPr>
        <w:tab/>
        <w:t>Obustavlja se skraćeni stečajni postupak nad dužnikom ISOLIERUNGEN j.d.o.o. Slivarsko (Općina Donja voća), Slivarsko 37/c, OIB: 88066963904.</w:t>
      </w: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ind w:hanging="1020"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             O pokretanju prethodnog postupka odnosno o otvaranju stečajnog postupka nad </w:t>
      </w:r>
    </w:p>
    <w:p w:rsidRDefault="00840F45" w:rsidP="00840F45" w:rsidR="00840F45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dužnikom ISOLIERUNGEN j.d.o.o. Slivarsko (Općina Donja voća), Slivarsko 37/c, OIB: 88066963904, sud će donijeti posebno rješenje.</w:t>
      </w:r>
    </w:p>
    <w:p w:rsidRDefault="00840F45" w:rsidP="00840F45" w:rsidR="00840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</w:p>
    <w:p w:rsidRDefault="00840F45" w:rsidP="00840F45" w:rsidR="00840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840F45" w:rsidP="00840F45" w:rsidR="00840F45">
      <w:pPr>
        <w:pStyle w:val="Tijeloteksta"/>
        <w:rPr>
          <w:sz w:val="24"/>
          <w:szCs w:val="24"/>
          <w:lang w:val="hr-HR"/>
        </w:rPr>
      </w:pPr>
    </w:p>
    <w:p w:rsidRDefault="00840F45" w:rsidP="00840F45" w:rsidR="00840F45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Financijska agencija, Regionalni centar Zagreb, Podružnica Varaždin je 29. studenoga 2017. godine podnijela zahtjev za pokretanje skraćenog stečajnog postupka nad dužnikom ISOLIERUNGEN j.d.o.o. Slivarsko (Općina Donja voća), Slivarsko 37/c, OIB: 88066963904, pa kako su za to bile ispunjene pretpostavke iz čl. 428. Stečajnog zakona </w:t>
      </w:r>
      <w:r>
        <w:rPr>
          <w:color w:val="000000"/>
          <w:sz w:val="24"/>
          <w:szCs w:val="24"/>
          <w:shd w:fill="FFFFFF" w:color="auto" w:val="clear"/>
          <w:lang w:val="hr-HR"/>
        </w:rPr>
        <w:t>(''Narodne novine'' broj 71/15 i 104/17 – dalje u tekstu: SZ), sud je dana 15. prosinca 2017. godine, primjenom čl. 430. SZ-a,</w:t>
      </w:r>
      <w:r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Dana 22. siječnja 2018. </w:t>
      </w:r>
      <w:r>
        <w:rPr>
          <w:sz w:val="24"/>
          <w:szCs w:val="24"/>
          <w:lang w:val="hr-HR"/>
        </w:rPr>
        <w:t xml:space="preserve">zaprimljen je u spis  prijedlog vjerovnika RH Ministarstvo financija, Porezna uprava Područni ured Sjeverna Hrvatska, zastupano po Županijskom državnom odvjetništvu u Varaždinu, za otvaranje stečajnog postupka iz kojeg prijedloga proizlazi da vjerovnik ima tražbinu prema dužniku u iznosu od 37.395,60 kn. Predlaže se otvoriti stečajni postupak nad dužnikom, budući da prema podacima iz posljednje bilance na dan 31.12.2016. godine proizlazi da je porezni dužnik iskazao podatak o kratkotrajnoj imovini </w:t>
      </w:r>
      <w:r>
        <w:rPr>
          <w:sz w:val="24"/>
          <w:szCs w:val="24"/>
          <w:lang w:val="hr-HR"/>
        </w:rPr>
        <w:lastRenderedPageBreak/>
        <w:t>u iznosu od 202.918,00 kn od čega novac u banci i blagajni iznose 44.437,00 kn, te potraživanja 158.481,00 kn.</w:t>
      </w: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840F45" w:rsidP="00840F45" w:rsidR="00840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840F45" w:rsidP="00840F45" w:rsidR="00840F45">
      <w:pPr>
        <w:ind w:firstLine="720"/>
        <w:jc w:val="both"/>
        <w:rPr>
          <w:sz w:val="24"/>
          <w:szCs w:val="24"/>
        </w:rPr>
      </w:pPr>
    </w:p>
    <w:p w:rsidRDefault="00840F45" w:rsidP="00840F45" w:rsidR="00840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16. veljače 2018. </w:t>
      </w:r>
    </w:p>
    <w:p w:rsidRDefault="00840F45" w:rsidP="00840F45" w:rsidR="00840F45">
      <w:pPr>
        <w:jc w:val="center"/>
        <w:rPr>
          <w:sz w:val="24"/>
          <w:szCs w:val="24"/>
          <w:lang w:val="hr-HR"/>
        </w:rPr>
      </w:pPr>
    </w:p>
    <w:p w:rsidRDefault="00840F45" w:rsidP="00840F45" w:rsidR="00840F45">
      <w:pPr>
        <w:jc w:val="center"/>
        <w:rPr>
          <w:sz w:val="24"/>
          <w:szCs w:val="24"/>
          <w:lang w:val="hr-HR"/>
        </w:rPr>
      </w:pP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</w:t>
      </w:r>
      <w:r>
        <w:rPr>
          <w:sz w:val="24"/>
          <w:szCs w:val="24"/>
          <w:lang w:val="hr-HR"/>
        </w:rPr>
        <w:tab/>
        <w:t>Sudac:</w:t>
      </w: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Marija Levanić-Škerbić,v. r.</w:t>
      </w: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službenik:</w:t>
      </w:r>
    </w:p>
    <w:p w:rsidRDefault="00840F45" w:rsidP="00840F45" w:rsidR="00840F45">
      <w:pPr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840F45" w:rsidP="00840F45" w:rsidR="00840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840F45" w:rsidP="00840F45" w:rsidR="00840F45">
      <w:pPr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jc w:val="both"/>
        <w:rPr>
          <w:sz w:val="24"/>
          <w:szCs w:val="24"/>
          <w:lang w:val="hr-HR"/>
        </w:rPr>
      </w:pPr>
    </w:p>
    <w:p w:rsidRDefault="00840F45" w:rsidP="00840F45" w:rsidR="00840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1. Predlagatelj Financijska agencija, Regionalni centar Zagreb, Podružnica Varaždin, </w:t>
      </w:r>
    </w:p>
    <w:p w:rsidRDefault="00840F45" w:rsidP="00840F45" w:rsidR="00840F45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Cesarca 2</w:t>
      </w:r>
    </w:p>
    <w:p w:rsidRDefault="00840F45" w:rsidP="00840F45" w:rsidR="00840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Za vjerovnika- ŽDO Varaždin, Građansko upravni odjel</w:t>
      </w:r>
    </w:p>
    <w:p w:rsidRDefault="00840F45" w:rsidP="00840F45" w:rsidR="00840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3. Dužnik- ISOLIERUNGEN j.d.o.o. Slivarsko (Općina Donja voća), Slivarsko 37/c</w:t>
      </w:r>
    </w:p>
    <w:p w:rsidRDefault="00AE649C" w:rsidP="00840F45" w:rsidR="00AE649C" w:rsidRPr="00840F45"/>
    <w:sectPr w:rsidSect="0032366B" w:rsidR="00AE649C" w:rsidRPr="00840F4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0F4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40F45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40F45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81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St-610/2017-5</izvorni_sadrzaj>
    <derivirana_varijabla naziv="DomainObject.Oznaka_1">St-610/2017-5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ISOLIERUNGEN jednostavno društvo s ograničenom odgovornošću za izolaterske radove zastupanog po punomoćniku Stjepan Ernečić; Željko Šambar</izvorni_sadrzaj>
    <derivirana_varijabla naziv="DomainObject.Predmet.ProtustrankaFormated_1">  ISOLIERUNGEN jednostavno društvo s ograničenom odgovornošću za izolaterske radove zastupanog po punomoćniku Stjepan Ernečić; Željko Šambar</derivirana_varijabla>
  </DomainObject.Predmet.ProtustrankaFormated>
  <DomainObject.Predmet.ProtustrankaFormatedOIB>
    <izvorni_sadrzaj>  ISOLIERUNGEN jednostavno društvo s ograničenom odgovornošću za izolaterske radove, OIB 88066963904 zastupanog po punomoćniku Stjepan Ernečić; Željko Šambar</izvorni_sadrzaj>
    <derivirana_varijabla naziv="DomainObject.Predmet.ProtustrankaFormatedOIB_1">  ISOLIERUNGEN jednostavno društvo s ograničenom odgovornošću za izolaterske radove, OIB 88066963904 zastupanog po punomoćniku Stjepan Ernečić; Željko Šambar</derivirana_varijabla>
  </DomainObject.Predmet.ProtustrankaFormatedOIB>
  <DomainObject.Predmet.ProtustrankaFormatedWithAdress>
    <izvorni_sadrzaj> ISOLIERUNGEN jednostavno društvo s ograničenom odgovornošću za izolaterske radove, Slivarsko 37C, 42245 Slivarsko zastupanog po punomoćniku Stjepan Ernečić; Željko Šambar</izvorni_sadrzaj>
    <derivirana_varijabla naziv="DomainObject.Predmet.ProtustrankaFormatedWithAdress_1"> ISOLIERUNGEN jednostavno društvo s ograničenom odgovornošću za izolaterske radove, Slivarsko 37C, 42245 Slivarsko zastupanog po punomoćniku Stjepan Ernečić; Željko Šambar</derivirana_varijabla>
  </DomainObject.Predmet.ProtustrankaFormatedWithAdress>
  <DomainObject.Predmet.ProtustrankaFormatedWithAdressOIB>
    <izvorni_sadrzaj> ISOLIERUNGEN jednostavno društvo s ograničenom odgovornošću za izolaterske radove, OIB 88066963904, Slivarsko 37C, 42245 Slivarsko zastupanog po punomoćniku Stjepan Ernečić; Željko Šambar</izvorni_sadrzaj>
    <derivirana_varijabla naziv="DomainObject.Predmet.ProtustrankaFormatedWithAdressOIB_1"> ISOLIERUNGEN jednostavno društvo s ograničenom odgovornošću za izolaterske radove, OIB 88066963904, Slivarsko 37C, 42245 Slivarsko zastupanog po punomoćniku Stjepan Ernečić; Željko Šambar</derivirana_varijabla>
  </DomainObject.Predmet.ProtustrankaFormatedWithAdressOIB>
  <DomainObject.Predmet.ProtustrankaWithAdress>
    <izvorni_sadrzaj>ISOLIERUNGEN jednostavno društvo s ograničenom odgovornošću za izolaterske radove Slivarsko 37C, 42245 Slivarsko</izvorni_sadrzaj>
    <derivirana_varijabla naziv="DomainObject.Predmet.ProtustrankaWithAdress_1">ISOLIERUNGEN jednostavno društvo s ograničenom odgovornošću za izolaterske radove Slivarsko 37C, 42245 Slivarsko</derivirana_varijabla>
  </DomainObject.Predmet.ProtustrankaWithAdress>
  <DomainObject.Predmet.ProtustrankaWithAdressOIB>
    <izvorni_sadrzaj>ISOLIERUNGEN jednostavno društvo s ograničenom odgovornošću za izolaterske radove, OIB 88066963904, Slivarsko 37C, 42245 Slivarsko</izvorni_sadrzaj>
    <derivirana_varijabla naziv="DomainObject.Predmet.ProtustrankaWithAdressOIB_1">ISOLIERUNGEN jednostavno društvo s ograničenom odgovornošću za izolaterske radove, OIB 88066963904, Slivarsko 37C, 42245 Slivarsko</derivirana_varijabla>
  </DomainObject.Predmet.ProtustrankaWithAdressOIB>
  <DomainObject.Predmet.ProtustrankaNazivFormated>
    <izvorni_sadrzaj>ISOLIERUNGEN jednostavno društvo s ograničenom odgovornošću za izolaterske radove</izvorni_sadrzaj>
    <derivirana_varijabla naziv="DomainObject.Predmet.ProtustrankaNazivFormated_1">ISOLIERUNGEN jednostavno društvo s ograničenom odgovornošću za izolaterske radove</derivirana_varijabla>
  </DomainObject.Predmet.ProtustrankaNazivFormated>
  <DomainObject.Predmet.ProtustrankaNazivFormatedOIB>
    <izvorni_sadrzaj>ISOLIERUNGEN jednostavno društvo s ograničenom odgovornošću za izolaterske radove, OIB 88066963904</izvorni_sadrzaj>
    <derivirana_varijabla naziv="DomainObject.Predmet.ProtustrankaNazivFormatedOIB_1">ISOLIERUNGEN jednostavno društvo s ograničenom odgovornošću za izolaterske radove, OIB 88066963904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65208.22</izvorni_sadrzaj>
    <derivirana_varijabla naziv="DomainObject.Predmet.TrenutnaVrijednost_1">65208.22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ISOLIERUNGEN jednostavno društvo s ograničenom odgovornošću za izolaterske radove zastupanog po punomoćniku Stjepan Ernečić; Željko Šambar</item>
    </izvorni_sadrzaj>
    <derivirana_varijabla naziv="DomainObject.Predmet.ProtuStrankaListFormated_1">
      <item>ISOLIERUNGEN jednostavno društvo s ograničenom odgovornošću za izolaterske radove zastupanog po punomoćniku Stjepan Ernečić; Željko Šambar</item>
    </derivirana_varijabla>
  </DomainObject.Predmet.ProtuStrankaListFormated>
  <DomainObject.Predmet.ProtuStrankaListFormatedOIB>
    <izvorni_sadrzaj>
      <item>ISOLIERUNGEN jednostavno društvo s ograničenom odgovornošću za izolaterske radove, OIB 88066963904 zastupanog po punomoćniku Stjepan Ernečić; Željko Šambar</item>
    </izvorni_sadrzaj>
    <derivirana_varijabla naziv="DomainObject.Predmet.ProtuStrankaListFormatedOIB_1">
      <item>ISOLIERUNGEN jednostavno društvo s ograničenom odgovornošću za izolaterske radove, OIB 88066963904 zastupanog po punomoćniku Stjepan Ernečić; Željko Šambar</item>
    </derivirana_varijabla>
  </DomainObject.Predmet.ProtuStrankaListFormatedOIB>
  <DomainObject.Predmet.ProtuStrankaListFormatedWithAdress>
    <izvorni_sadrzaj>
      <item>ISOLIERUNGEN jednostavno društvo s ograničenom odgovornošću za izolaterske radove, Slivarsko 37C, 42245 Slivarsko zastupanog po punomoćniku Stjepan Ernečić; Željko Šambar</item>
    </izvorni_sadrzaj>
    <derivirana_varijabla naziv="DomainObject.Predmet.ProtuStrankaListFormatedWithAdress_1">
      <item>ISOLIERUNGEN jednostavno društvo s ograničenom odgovornošću za izolaterske radove, Slivarsko 37C, 42245 Slivarsko zastupanog po punomoćniku Stjepan Ernečić; Željko Šambar</item>
    </derivirana_varijabla>
  </DomainObject.Predmet.ProtuStrankaListFormatedWithAdress>
  <DomainObject.Predmet.ProtuStrankaListFormatedWithAdressOIB>
    <izvorni_sadrzaj>
      <item>ISOLIERUNGEN jednostavno društvo s ograničenom odgovornošću za izolaterske radove, OIB 88066963904, Slivarsko 37C, 42245 Slivarsko zastupanog po punomoćniku Stjepan Ernečić; Željko Šambar</item>
    </izvorni_sadrzaj>
    <derivirana_varijabla naziv="DomainObject.Predmet.ProtuStrankaListFormatedWithAdressOIB_1">
      <item>ISOLIERUNGEN jednostavno društvo s ograničenom odgovornošću za izolaterske radove, OIB 88066963904, Slivarsko 37C, 42245 Slivarsko zastupanog po punomoćniku Stjepan Ernečić; Željko Šambar</item>
    </derivirana_varijabla>
  </DomainObject.Predmet.ProtuStrankaListFormatedWithAdressOIB>
  <DomainObject.Predmet.ProtuStrankaListNazivFormated>
    <izvorni_sadrzaj>
      <item>ISOLIERUNGEN jednostavno društvo s ograničenom odgovornošću za izolaterske radove</item>
    </izvorni_sadrzaj>
    <derivirana_varijabla naziv="DomainObject.Predmet.ProtuStrankaListNazivFormated_1">
      <item>ISOLIERUNGEN jednostavno društvo s ograničenom odgovornošću za izolaterske radove</item>
    </derivirana_varijabla>
  </DomainObject.Predmet.ProtuStrankaListNazivFormated>
  <DomainObject.Predmet.ProtuStrankaListNazivFormatedOIB>
    <izvorni_sadrzaj>
      <item>ISOLIERUNGEN jednostavno društvo s ograničenom odgovornošću za izolaterske radove, OIB 88066963904</item>
    </izvorni_sadrzaj>
    <derivirana_varijabla naziv="DomainObject.Predmet.ProtuStrankaListNazivFormatedOIB_1">
      <item>ISOLIERUNGEN jednostavno društvo s ograničenom odgovornošću za izolaterske radove, OIB 88066963904</item>
    </derivirana_varijabla>
  </DomainObject.Predmet.ProtuStrankaListNazivFormatedOIB>
  <DomainObject.Predmet.OstaliListFormated>
    <izvorni_sadrzaj>
      <item>Sudski registar</item>
      <item>Stjepan Ernečić punomoćnik sudionika u postupku ISOLIERUNGEN jednostavno društvo s ograničenom odgovornošću za izolaterske radove</item>
      <item>Željko Šambar punomoćnik sudionika u postupku ISOLIERUNGEN jednostavno društvo s ograničenom odgovornošću za izolaterske radove</item>
      <item>Županijsko državno odvjetništvo u Varaždinu</item>
    </izvorni_sadrzaj>
    <derivirana_varijabla naziv="DomainObject.Predmet.OstaliListFormated_1">
      <item>Sudski registar</item>
      <item>Stjepan Ernečić punomoćnik sudionika u postupku ISOLIERUNGEN jednostavno društvo s ograničenom odgovornošću za izolaterske radove</item>
      <item>Željko Šambar punomoćnik sudionika u postupku ISOLIERUNGEN jednostavno društvo s ograničenom odgovornošću za izolaterske radove</item>
      <item>Županijsko državno odvjetništvo u Varaždinu</item>
    </derivirana_varijabla>
  </DomainObject.Predmet.OstaliListFormated>
  <DomainObject.Predmet.OstaliListFormatedOIB>
    <izvorni_sadrzaj>
      <item>Sudski registar</item>
      <item>Stjepan Ernečić, OIB 33926819407 punomoćnik sudionika u postupku ISOLIERUNGEN jednostavno društvo s ograničenom odgovornošću za izolaterske radove</item>
      <item>Željko Šambar, OIB 99311274453 punomoćnik sudionika u postupku ISOLIERUNGEN jednostavno društvo s ograničenom odgovornošću za izolaterske radove</item>
      <item>Županijsko državno odvjetništvo u Varaždinu</item>
    </izvorni_sadrzaj>
    <derivirana_varijabla naziv="DomainObject.Predmet.OstaliListFormatedOIB_1">
      <item>Sudski registar</item>
      <item>Stjepan Ernečić, OIB 33926819407 punomoćnik sudionika u postupku ISOLIERUNGEN jednostavno društvo s ograničenom odgovornošću za izolaterske radove</item>
      <item>Željko Šambar, OIB 99311274453 punomoćnik sudionika u postupku ISOLIERUNGEN jednostavno društvo s ograničenom odgovornošću za izolaterske radove</item>
      <item>Županijsko državno odvjetništvo u Varaždinu</item>
    </derivirana_varijabla>
  </DomainObject.Predmet.OstaliListFormatedOIB>
  <DomainObject.Predmet.OstaliListFormatedWithAdress>
    <izvorni_sadrzaj>
      <item>Sudski registar</item>
      <item>Stjepan Ernečić, Slivarsko 37c, 42245 Slivarsko punomoćnik sudionika u postupku ISOLIERUNGEN jednostavno društvo s ograničenom odgovornošću za izolaterske radove</item>
      <item>Željko Šambar, Jerovec 69, 42240 Jerovec punomoćnik sudionika u postupku ISOLIERUNGEN jednostavno društvo s ograničenom odgovornošću za izolaterske radove</item>
      <item>Županijsko državno odvjetništvo u Varaždinu</item>
    </izvorni_sadrzaj>
    <derivirana_varijabla naziv="DomainObject.Predmet.OstaliListFormatedWithAdress_1">
      <item>Sudski registar</item>
      <item>Stjepan Ernečić, Slivarsko 37c, 42245 Slivarsko punomoćnik sudionika u postupku ISOLIERUNGEN jednostavno društvo s ograničenom odgovornošću za izolaterske radove</item>
      <item>Željko Šambar, Jerovec 69, 42240 Jerovec punomoćnik sudionika u postupku ISOLIERUNGEN jednostavno društvo s ograničenom odgovornošću za izolaterske radove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Stjepan Ernečić, OIB 33926819407, Slivarsko 37c, 42245 Slivarsko punomoćnik sudionika u postupku ISOLIERUNGEN jednostavno društvo s ograničenom odgovornošću za izolaterske radove</item>
      <item>Željko Šambar, OIB 99311274453, Jerovec 69, 42240 Jerovec punomoćnik sudionika u postupku ISOLIERUNGEN jednostavno društvo s ograničenom odgovornošću za izolaterske radove</item>
      <item>Županijsko državno odvjetništvo u Varaždinu</item>
    </izvorni_sadrzaj>
    <derivirana_varijabla naziv="DomainObject.Predmet.OstaliListFormatedWithAdressOIB_1">
      <item>Sudski registar</item>
      <item>Stjepan Ernečić, OIB 33926819407, Slivarsko 37c, 42245 Slivarsko punomoćnik sudionika u postupku ISOLIERUNGEN jednostavno društvo s ograničenom odgovornošću za izolaterske radove</item>
      <item>Željko Šambar, OIB 99311274453, Jerovec 69, 42240 Jerovec punomoćnik sudionika u postupku ISOLIERUNGEN jednostavno društvo s ograničenom odgovornošću za izolaterske radove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Stjepan Ernečić</item>
      <item>Željko Šambar</item>
      <item>Županijsko državno odvjetništvo u Varaždinu</item>
    </izvorni_sadrzaj>
    <derivirana_varijabla naziv="DomainObject.Predmet.OstaliListNazivFormated_1">
      <item>Sudski registar</item>
      <item>Stjepan Ernečić</item>
      <item>Željko Šambar</item>
      <item>Županijsko državno odvjetništvo u Varaždinu</item>
    </derivirana_varijabla>
  </DomainObject.Predmet.OstaliListNazivFormated>
  <DomainObject.Predmet.OstaliListNazivFormatedOIB>
    <izvorni_sadrzaj>
      <item>Sudski registar</item>
      <item>Stjepan Ernečić, OIB 33926819407</item>
      <item>Željko Šambar, OIB 99311274453</item>
      <item>Županijsko državno odvjetništvo u Varaždinu</item>
    </izvorni_sadrzaj>
    <derivirana_varijabla naziv="DomainObject.Predmet.OstaliListNazivFormatedOIB_1">
      <item>Sudski registar</item>
      <item>Stjepan Ernečić, OIB 33926819407</item>
      <item>Željko Šambar, OIB 99311274453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St-610/2017-5</izvorni_sadrzaj>
    <derivirana_varijabla naziv="DomainObject.PoslovniBrojDokumenta_1">St-610/2017-5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ISOLIERUNGEN jednostavno društvo s ograničenom odgovornošću za izolaterske radove</izvorni_sadrzaj>
    <derivirana_varijabla naziv="DomainObject.Predmet.ProtustrankaIDrugi_1">ISOLIERUNGEN jednostavno društvo s ograničenom odgovornošću za izolaterske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ISOLIERUNGEN jednostavno društvo s ograničenom odgovornošću za izolaterske radove, OIB 88066963904, Slivarsko 37C, 42245 Slivarsko</izvorni_sadrzaj>
    <derivirana_varijabla naziv="DomainObject.Predmet.ProtustrankaIDrugiAdressOIB_1">ISOLIERUNGEN jednostavno društvo s ograničenom odgovornošću za izolaterske radove, OIB 88066963904, Slivarsko 37C, 42245 Slivarsko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ISOLIERUNGEN jednostavno društvo s ograničenom odgovornošću za izolaterske radove</item>
      <item>Sudski registar</item>
      <item>Stjepan Ernečić</item>
      <item>Željko Šambar</item>
      <item>Županijsko državno odvjetništvo u Varaždinu</item>
    </izvorni_sadrzaj>
    <derivirana_varijabla naziv="DomainObject.Predmet.SudioniciListNaziv_1">
      <item>Financijska agencija</item>
      <item>ISOLIERUNGEN jednostavno društvo s ograničenom odgovornošću za izolaterske radove</item>
      <item>Sudski registar</item>
      <item>Stjepan Ernečić</item>
      <item>Željko Šambar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ISOLIERUNGEN jednostavno društvo s ograničenom odgovornošću za izolaterske radove, OIB 88066963904, Slivarsko 37C,42245 Slivarsko</item>
      <item>Sudski registar</item>
      <item>Stjepan Ernečić, OIB 33926819407, Slivarsko 37c,42245 Slivarsko</item>
      <item>Željko Šambar, OIB 99311274453, Jerovec 69,42240 Jerovec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ISOLIERUNGEN jednostavno društvo s ograničenom odgovornošću za izolaterske radove, OIB 88066963904, Slivarsko 37C,42245 Slivarsko</item>
      <item>Sudski registar</item>
      <item>Stjepan Ernečić, OIB 33926819407, Slivarsko 37c,42245 Slivarsko</item>
      <item>Željko Šambar, OIB 99311274453, Jerovec 69,42240 Jerovec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91849-D4A4-4031-86D2-B59533B37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2726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2018-02-16T09:38:00Z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St-610/2017-5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