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7C1D" w:rsidP="001D7C1D" w:rsidRDefault="001D7C1D" w14:paraId="5a59322" w14:textId="5a5932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3308C" w:rsidR="001D7C1D" w:rsidP="001D7C1D" w:rsidRDefault="001D7C1D">
      <w:pPr>
        <w:rPr>
          <w:b/>
        </w:rPr>
      </w:pPr>
      <w:r w:rsidRPr="0063308C">
        <w:rPr>
          <w:b/>
        </w:rPr>
        <w:t>REPUBLIKA HRVATSKA</w:t>
      </w:r>
    </w:p>
    <w:p w:rsidRPr="0063308C" w:rsidR="001D7C1D" w:rsidP="001D7C1D" w:rsidRDefault="001D7C1D">
      <w:pPr>
        <w:rPr>
          <w:b/>
        </w:rPr>
      </w:pPr>
      <w:r w:rsidRPr="0063308C">
        <w:rPr>
          <w:b/>
        </w:rPr>
        <w:t>TRGOVAČKI SUD U ZAGREBU</w:t>
      </w:r>
    </w:p>
    <w:p w:rsidR="009B219D" w:rsidP="001D7C1D" w:rsidRDefault="001D7C1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="00112A97" w:rsidP="00112A97" w:rsidRDefault="00DD68C7">
      <w:pPr>
        <w:jc w:val="right"/>
      </w:pPr>
      <w:r w:rsidRPr="004D3D14">
        <w:t xml:space="preserve"> </w:t>
      </w:r>
      <w:r w:rsidRPr="004D3D14" w:rsidR="00CB04E9">
        <w:t xml:space="preserve"> </w:t>
      </w:r>
      <w:r w:rsidRPr="004D3D14" w:rsidR="00112A97">
        <w:t>40</w:t>
      </w:r>
      <w:r w:rsidR="00112A97">
        <w:rPr>
          <w:b/>
        </w:rPr>
        <w:t xml:space="preserve">. </w:t>
      </w:r>
      <w:r w:rsidR="00112A97">
        <w:t>St-1570/2019</w:t>
      </w:r>
    </w:p>
    <w:p w:rsidR="00112A97" w:rsidP="00112A97" w:rsidRDefault="00112A97">
      <w:pPr>
        <w:jc w:val="center"/>
      </w:pPr>
    </w:p>
    <w:p w:rsidR="00112A97" w:rsidP="00112A97" w:rsidRDefault="00112A97">
      <w:pPr>
        <w:jc w:val="center"/>
      </w:pPr>
      <w:r>
        <w:t>R E P U B L I K A  H R V A T S KA</w:t>
      </w:r>
    </w:p>
    <w:p w:rsidRPr="00D15F12" w:rsidR="00112A97" w:rsidP="00112A97" w:rsidRDefault="00112A97">
      <w:pPr>
        <w:ind w:left="2880" w:hanging="2880"/>
        <w:jc w:val="center"/>
      </w:pPr>
      <w:r>
        <w:t>Z A K LJ U Č A K</w:t>
      </w:r>
      <w:r w:rsidRPr="00D15F12">
        <w:t xml:space="preserve"> </w:t>
      </w:r>
    </w:p>
    <w:p w:rsidRPr="00010102" w:rsidR="00112A97" w:rsidP="00112A97" w:rsidRDefault="00112A97">
      <w:pPr>
        <w:jc w:val="center"/>
        <w:rPr>
          <w:b/>
        </w:rPr>
      </w:pPr>
    </w:p>
    <w:p w:rsidRPr="007A3302" w:rsidR="00112A97" w:rsidP="00112A97" w:rsidRDefault="00112A97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pojedincu,  u predstečajnom postupku nad dužnikom REKO d.o.o.,  Soblinec (Grad Zagreb), Prigorska 18., OIB 62387986338, radi otvaranja predstečajnog postupka, </w:t>
      </w:r>
      <w:r w:rsidRPr="007A3302">
        <w:t xml:space="preserve">dana </w:t>
      </w:r>
      <w:r w:rsidR="0052370E">
        <w:t>5.rujna</w:t>
      </w:r>
      <w:r w:rsidRPr="007A3302">
        <w:t xml:space="preserve"> 201</w:t>
      </w:r>
      <w:r>
        <w:t>9</w:t>
      </w:r>
      <w:r w:rsidRPr="007A3302">
        <w:t>.</w:t>
      </w:r>
    </w:p>
    <w:p w:rsidRPr="00596E20" w:rsidR="009B219D" w:rsidP="009B219D" w:rsidRDefault="009B219D">
      <w:pPr>
        <w:jc w:val="both"/>
        <w:rPr>
          <w:b/>
          <w:sz w:val="40"/>
          <w:szCs w:val="40"/>
        </w:rPr>
      </w:pPr>
    </w:p>
    <w:p w:rsidRPr="0055111B" w:rsidR="00E3002E" w:rsidP="0042407B" w:rsidRDefault="0076592C">
      <w:pPr>
        <w:jc w:val="center"/>
        <w:rPr>
          <w:b/>
        </w:rPr>
      </w:pPr>
      <w:r>
        <w:rPr>
          <w:b/>
        </w:rPr>
        <w:t xml:space="preserve">z a k lj u č i o </w:t>
      </w:r>
      <w:r w:rsidRPr="0055111B" w:rsidR="001D7C1D">
        <w:rPr>
          <w:b/>
        </w:rPr>
        <w:t xml:space="preserve">  j e</w:t>
      </w:r>
    </w:p>
    <w:p w:rsidRPr="00C30926" w:rsidR="0042407B" w:rsidP="0042407B" w:rsidRDefault="0042407B">
      <w:pPr>
        <w:jc w:val="center"/>
        <w:rPr>
          <w:b/>
        </w:rPr>
      </w:pPr>
    </w:p>
    <w:p w:rsidR="00CE7019" w:rsidP="00834FBF" w:rsidRDefault="00384B11">
      <w:pPr>
        <w:ind w:firstLine="708"/>
        <w:jc w:val="both"/>
      </w:pPr>
      <w:r>
        <w:t xml:space="preserve">Radi ubrzanja ovog </w:t>
      </w:r>
      <w:r w:rsidR="009421CE">
        <w:t xml:space="preserve">predstečajnog </w:t>
      </w:r>
      <w:r>
        <w:t>postupka n</w:t>
      </w:r>
      <w:r w:rsidRPr="00811D5D" w:rsidR="00913083">
        <w:t xml:space="preserve">alaže </w:t>
      </w:r>
      <w:r w:rsidR="00CB04E9">
        <w:t xml:space="preserve">se </w:t>
      </w:r>
      <w:r>
        <w:t xml:space="preserve">dužniku </w:t>
      </w:r>
      <w:r w:rsidRPr="00A669D1">
        <w:rPr>
          <w:b/>
        </w:rPr>
        <w:t>odmah</w:t>
      </w:r>
      <w:r>
        <w:t xml:space="preserve"> dostaviti sudu </w:t>
      </w:r>
      <w:r w:rsidR="00CE7019">
        <w:t xml:space="preserve">u elektronskom obliku prijedlog plana restrukturiranja na sljedeću </w:t>
      </w:r>
      <w:r w:rsidR="009421CE">
        <w:t xml:space="preserve">e-mail </w:t>
      </w:r>
      <w:r w:rsidR="00CE7019">
        <w:t>adresu:</w:t>
      </w:r>
    </w:p>
    <w:p w:rsidR="00082427" w:rsidP="00834FBF" w:rsidRDefault="00082427">
      <w:pPr>
        <w:ind w:firstLine="708"/>
        <w:jc w:val="both"/>
      </w:pPr>
    </w:p>
    <w:p w:rsidR="00416526" w:rsidP="00834FBF" w:rsidRDefault="00416526">
      <w:pPr>
        <w:ind w:firstLine="708"/>
        <w:jc w:val="both"/>
      </w:pPr>
    </w:p>
    <w:p w:rsidR="008735D8" w:rsidP="00082427" w:rsidRDefault="00CE7019">
      <w:pPr>
        <w:ind w:firstLine="708"/>
        <w:jc w:val="center"/>
      </w:pPr>
      <w:r>
        <w:t>ante.galic</w:t>
      </w:r>
      <w:r w:rsidR="009421CE">
        <w:t>@tszg.pravosudje.hr</w:t>
      </w:r>
    </w:p>
    <w:p w:rsidR="002439DE" w:rsidP="001D7C1D" w:rsidRDefault="002439DE">
      <w:pPr>
        <w:jc w:val="center"/>
      </w:pPr>
    </w:p>
    <w:p w:rsidR="00082427" w:rsidP="001D7C1D" w:rsidRDefault="00082427">
      <w:pPr>
        <w:jc w:val="center"/>
      </w:pPr>
    </w:p>
    <w:p w:rsidR="001D7C1D" w:rsidP="001D7C1D" w:rsidRDefault="001D7C1D">
      <w:pPr>
        <w:jc w:val="center"/>
      </w:pPr>
      <w:r>
        <w:t xml:space="preserve">U Zagrebu </w:t>
      </w:r>
      <w:r w:rsidR="0052370E">
        <w:t>5.rujna</w:t>
      </w:r>
      <w:r w:rsidR="007A14CA">
        <w:t xml:space="preserve"> </w:t>
      </w:r>
      <w:r>
        <w:t>201</w:t>
      </w:r>
      <w:r w:rsidR="00EB78D5">
        <w:t>9</w:t>
      </w:r>
      <w:r>
        <w:t>.</w:t>
      </w:r>
    </w:p>
    <w:p w:rsidR="004F440D" w:rsidP="006E62F6" w:rsidRDefault="004F440D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4F440D" w:rsidP="006E62F6" w:rsidRDefault="004F440D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873C16" w:rsidP="006E62F6" w:rsidRDefault="00201F56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S</w:t>
      </w:r>
      <w:r w:rsidR="00873C16">
        <w:rPr>
          <w:rFonts w:ascii="Times New Roman" w:hAnsi="Times New Roman"/>
          <w:b w:val="false"/>
          <w:color w:val="auto"/>
          <w:szCs w:val="24"/>
        </w:rPr>
        <w:t>udac:</w:t>
      </w:r>
    </w:p>
    <w:p w:rsidR="001D7C1D" w:rsidP="0004564D" w:rsidRDefault="001B2AD1">
      <w:pPr>
        <w:pStyle w:val="Podnaslov"/>
        <w:ind w:left="4956" w:firstLine="708"/>
      </w:pPr>
      <w:r>
        <w:rPr>
          <w:rFonts w:ascii="Times New Roman" w:hAnsi="Times New Roman"/>
          <w:b w:val="false"/>
          <w:color w:val="auto"/>
          <w:szCs w:val="24"/>
        </w:rPr>
        <w:t>Ante G</w:t>
      </w:r>
      <w:r w:rsidR="000810CE">
        <w:rPr>
          <w:rFonts w:ascii="Times New Roman" w:hAnsi="Times New Roman"/>
          <w:b w:val="false"/>
          <w:color w:val="auto"/>
          <w:szCs w:val="24"/>
        </w:rPr>
        <w:t>alić</w:t>
      </w:r>
      <w:r w:rsidR="0004564D">
        <w:rPr>
          <w:rFonts w:ascii="Times New Roman" w:hAnsi="Times New Roman"/>
          <w:b w:val="false"/>
          <w:color w:val="auto"/>
          <w:szCs w:val="24"/>
        </w:rPr>
        <w:t xml:space="preserve"> v.r.</w:t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</w:p>
    <w:p w:rsidR="001D7C1D" w:rsidP="001D7C1D" w:rsidRDefault="001D7C1D">
      <w:r>
        <w:t>UPUTA O PRAVNOM LIJEKU:</w:t>
      </w:r>
    </w:p>
    <w:p w:rsidR="00FD24B4" w:rsidP="00FD24B4" w:rsidRDefault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(članak19. stavak 7. SZ-a)</w:t>
      </w:r>
    </w:p>
    <w:p w:rsidR="00FD24B4" w:rsidP="001D7C1D" w:rsidRDefault="00FD24B4"/>
    <w:p w:rsidR="00873C16" w:rsidP="001D7C1D" w:rsidRDefault="00873C16"/>
    <w:p w:rsidR="0004564D" w:rsidP="0004564D" w:rsidRDefault="0004564D">
      <w:pPr>
        <w:ind w:left="4248" w:firstLine="70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="0004564D" w:rsidP="0062083B" w:rsidRDefault="0004564D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Pr="0062083B" w:rsidR="0004564D" w:rsidP="0062083B" w:rsidRDefault="0004564D">
      <w:pPr>
        <w:rPr>
          <w:sz w:val="22"/>
          <w:szCs w:val="22"/>
        </w:rPr>
      </w:pPr>
    </w:p>
    <w:p w:rsidRPr="0062083B" w:rsidR="0004564D" w:rsidP="0062083B" w:rsidRDefault="0004564D">
      <w:pPr>
        <w:rPr>
          <w:sz w:val="22"/>
          <w:szCs w:val="22"/>
        </w:rPr>
      </w:pPr>
    </w:p>
    <w:p w:rsidR="0004564D" w:rsidP="0062083B" w:rsidRDefault="0004564D">
      <w:pPr>
        <w:rPr>
          <w:sz w:val="22"/>
          <w:szCs w:val="22"/>
        </w:rPr>
      </w:pPr>
    </w:p>
    <w:p w:rsidR="0004564D" w:rsidP="0062083B" w:rsidRDefault="0004564D">
      <w:pPr>
        <w:rPr>
          <w:sz w:val="22"/>
          <w:szCs w:val="22"/>
        </w:rPr>
      </w:pPr>
    </w:p>
    <w:p w:rsidRPr="0004564D" w:rsidR="001D7C1D" w:rsidP="001D7C1D" w:rsidRDefault="0004564D">
      <w:pPr>
        <w:rPr>
          <w:lang w:val="pl-PL"/>
        </w:rPr>
      </w:pPr>
      <w:r>
        <w:rPr>
          <w:sz w:val="22"/>
          <w:szCs w:val="22"/>
        </w:rPr>
        <w:t xml:space="preserve"> </w:t>
      </w:r>
    </w:p>
    <w:sectPr w:rsidRPr="0004564D" w:rsidR="001D7C1D" w:rsidSect="00585191">
      <w:headerReference w:type="even" r:id="rId10"/>
      <w:headerReference w:type="default" r:id="rId11"/>
      <w:pgSz w:w="12240" w:h="15840"/>
      <w:pgMar w:top="1440" w:right="1622" w:bottom="719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62F6" w:rsidRDefault="006E62F6">
      <w:r>
        <w:separator/>
      </w:r>
    </w:p>
  </w:endnote>
  <w:endnote w:type="continuationSeparator" w:id="0">
    <w:p w:rsidR="006E62F6" w:rsidRDefault="006E62F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62F6" w:rsidRDefault="006E62F6">
      <w:r>
        <w:separator/>
      </w:r>
    </w:p>
  </w:footnote>
  <w:footnote w:type="continuationSeparator" w:id="0">
    <w:p w:rsidR="006E62F6" w:rsidRDefault="006E62F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62F6" w:rsidP="00585191" w:rsidRDefault="006E62F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E62F6" w:rsidRDefault="006E62F6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62F6" w:rsidP="00585191" w:rsidRDefault="006E62F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2A9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6E62F6" w:rsidP="00585191" w:rsidRDefault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="006E62F6" w:rsidRDefault="006E62F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367693"/>
    <w:multiLevelType w:val="hybridMultilevel"/>
    <w:tmpl w:val="84D69A54"/>
    <w:lvl w:ilvl="0" w:tplc="F69E9AEC">
      <w:start w:val="1"/>
      <w:numFmt w:val="upperRoman"/>
      <w:lvlText w:val="%1"/>
      <w:lvlJc w:val="left"/>
      <w:pPr>
        <w:ind w:left="591" w:hanging="713"/>
        <w:jc w:val="left"/>
      </w:pPr>
      <w:rPr>
        <w:rFonts w:hint="default" w:ascii="Arial" w:hAnsi="Arial" w:eastAsia="Arial"/>
        <w:color w:val="484952"/>
        <w:w w:val="149"/>
        <w:sz w:val="20"/>
        <w:szCs w:val="20"/>
      </w:rPr>
    </w:lvl>
    <w:lvl w:ilvl="1" w:tplc="E8EE9350">
      <w:start w:val="1"/>
      <w:numFmt w:val="bullet"/>
      <w:lvlText w:val="•"/>
      <w:lvlJc w:val="left"/>
      <w:pPr>
        <w:ind w:left="1614" w:hanging="713"/>
      </w:pPr>
      <w:rPr>
        <w:rFonts w:hint="default"/>
      </w:rPr>
    </w:lvl>
    <w:lvl w:ilvl="2" w:tplc="E206C5D4">
      <w:start w:val="1"/>
      <w:numFmt w:val="bullet"/>
      <w:lvlText w:val="•"/>
      <w:lvlJc w:val="left"/>
      <w:pPr>
        <w:ind w:left="2636" w:hanging="713"/>
      </w:pPr>
      <w:rPr>
        <w:rFonts w:hint="default"/>
      </w:rPr>
    </w:lvl>
    <w:lvl w:ilvl="3" w:tplc="0CE64EF6">
      <w:start w:val="1"/>
      <w:numFmt w:val="bullet"/>
      <w:lvlText w:val="•"/>
      <w:lvlJc w:val="left"/>
      <w:pPr>
        <w:ind w:left="3659" w:hanging="713"/>
      </w:pPr>
      <w:rPr>
        <w:rFonts w:hint="default"/>
      </w:rPr>
    </w:lvl>
    <w:lvl w:ilvl="4" w:tplc="C920690A">
      <w:start w:val="1"/>
      <w:numFmt w:val="bullet"/>
      <w:lvlText w:val="•"/>
      <w:lvlJc w:val="left"/>
      <w:pPr>
        <w:ind w:left="4682" w:hanging="713"/>
      </w:pPr>
      <w:rPr>
        <w:rFonts w:hint="default"/>
      </w:rPr>
    </w:lvl>
    <w:lvl w:ilvl="5" w:tplc="060C5D9A">
      <w:start w:val="1"/>
      <w:numFmt w:val="bullet"/>
      <w:lvlText w:val="•"/>
      <w:lvlJc w:val="left"/>
      <w:pPr>
        <w:ind w:left="5705" w:hanging="713"/>
      </w:pPr>
      <w:rPr>
        <w:rFonts w:hint="default"/>
      </w:rPr>
    </w:lvl>
    <w:lvl w:ilvl="6" w:tplc="472860A6">
      <w:start w:val="1"/>
      <w:numFmt w:val="bullet"/>
      <w:lvlText w:val="•"/>
      <w:lvlJc w:val="left"/>
      <w:pPr>
        <w:ind w:left="6728" w:hanging="713"/>
      </w:pPr>
      <w:rPr>
        <w:rFonts w:hint="default"/>
      </w:rPr>
    </w:lvl>
    <w:lvl w:ilvl="7" w:tplc="3A08AF4E">
      <w:start w:val="1"/>
      <w:numFmt w:val="bullet"/>
      <w:lvlText w:val="•"/>
      <w:lvlJc w:val="left"/>
      <w:pPr>
        <w:ind w:left="7751" w:hanging="713"/>
      </w:pPr>
      <w:rPr>
        <w:rFonts w:hint="default"/>
      </w:rPr>
    </w:lvl>
    <w:lvl w:ilvl="8" w:tplc="BA54B244">
      <w:start w:val="1"/>
      <w:numFmt w:val="bullet"/>
      <w:lvlText w:val="•"/>
      <w:lvlJc w:val="left"/>
      <w:pPr>
        <w:ind w:left="8774" w:hanging="713"/>
      </w:pPr>
      <w:rPr>
        <w:rFonts w:hint="default"/>
      </w:rPr>
    </w:lvl>
  </w:abstractNum>
  <w:abstractNum w:abstractNumId="3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7B"/>
    <w:rsid w:val="00010F52"/>
    <w:rsid w:val="000149C1"/>
    <w:rsid w:val="0003273A"/>
    <w:rsid w:val="0004564D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112A97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D39CA"/>
    <w:rsid w:val="002E6D38"/>
    <w:rsid w:val="002F0A6D"/>
    <w:rsid w:val="003055E3"/>
    <w:rsid w:val="0030624C"/>
    <w:rsid w:val="003111A1"/>
    <w:rsid w:val="00311D3C"/>
    <w:rsid w:val="00317A29"/>
    <w:rsid w:val="00320F5B"/>
    <w:rsid w:val="00323651"/>
    <w:rsid w:val="0032459D"/>
    <w:rsid w:val="0032788C"/>
    <w:rsid w:val="00342F9F"/>
    <w:rsid w:val="00366CB2"/>
    <w:rsid w:val="00384B11"/>
    <w:rsid w:val="003B213D"/>
    <w:rsid w:val="003B4E8F"/>
    <w:rsid w:val="003B550D"/>
    <w:rsid w:val="003D24AB"/>
    <w:rsid w:val="003D3A4C"/>
    <w:rsid w:val="00404337"/>
    <w:rsid w:val="004133B0"/>
    <w:rsid w:val="00413E00"/>
    <w:rsid w:val="00416526"/>
    <w:rsid w:val="0042407B"/>
    <w:rsid w:val="00440E9F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370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B529A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D32"/>
    <w:rsid w:val="00733309"/>
    <w:rsid w:val="00754E3C"/>
    <w:rsid w:val="0076592C"/>
    <w:rsid w:val="00782D08"/>
    <w:rsid w:val="007A14CA"/>
    <w:rsid w:val="007B2C30"/>
    <w:rsid w:val="007B7CA2"/>
    <w:rsid w:val="007E0AA0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97C8F"/>
    <w:rsid w:val="00AB58E3"/>
    <w:rsid w:val="00AB7096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0D4"/>
    <w:rsid w:val="00C73C08"/>
    <w:rsid w:val="00C9401E"/>
    <w:rsid w:val="00CA7873"/>
    <w:rsid w:val="00CA7CFE"/>
    <w:rsid w:val="00CB04E9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D68C7"/>
    <w:rsid w:val="00DF784E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B78D5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2407B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2407B"/>
    <w:pPr>
      <w:jc w:val="both"/>
    </w:pPr>
    <w:rPr>
      <w:lang w:eastAsia="hr-HR"/>
    </w:rPr>
  </w:style>
  <w:style w:type="paragraph" w:styleId="Zaglavlje">
    <w:name w:val="header"/>
    <w:basedOn w:val="Normal"/>
    <w:rsid w:val="004240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2407B"/>
  </w:style>
  <w:style w:type="paragraph" w:styleId="Podnoje">
    <w:name w:val="footer"/>
    <w:basedOn w:val="Normal"/>
    <w:rsid w:val="00A545CD"/>
    <w:pPr>
      <w:tabs>
        <w:tab w:val="center" w:pos="4536"/>
        <w:tab w:val="right" w:pos="9072"/>
      </w:tabs>
    </w:pPr>
  </w:style>
  <w:style w:type="character" w:styleId="TijelotekstaChar" w:customStyle="true">
    <w:name w:val="Tijelo teksta Char"/>
    <w:link w:val="Tijeloteksta"/>
    <w:rsid w:val="00ED3B98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type="paragraph" w:styleId="Tekstbalonia">
    <w:name w:val="Balloon Text"/>
    <w:basedOn w:val="Normal"/>
    <w:link w:val="TekstbaloniaChar"/>
    <w:rsid w:val="001D7C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7C1D"/>
    <w:rPr>
      <w:rFonts w:ascii="Tahoma" w:hAnsi="Tahoma" w:cs="Tahoma"/>
      <w:sz w:val="16"/>
      <w:szCs w:val="16"/>
      <w:lang w:eastAsia="en-US"/>
    </w:rPr>
  </w:style>
  <w:style w:type="character" w:styleId="Hiperveza">
    <w:name w:val="Hyperlink"/>
    <w:uiPriority w:val="99"/>
    <w:unhideWhenUsed/>
    <w:rsid w:val="001D7C1D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5C5DB0"/>
    <w:pPr>
      <w:ind w:left="720"/>
      <w:contextualSpacing/>
    </w:pPr>
  </w:style>
  <w:style w:type="paragraph" w:styleId="Default" w:customStyle="true">
    <w:name w:val="Default"/>
    <w:rsid w:val="006E7FA0"/>
    <w:pPr>
      <w:autoSpaceDE w:val="false"/>
      <w:autoSpaceDN w:val="false"/>
      <w:adjustRightInd w:val="false"/>
    </w:pPr>
    <w:rPr>
      <w:rFonts w:ascii="Calibri" w:hAnsi="Calibri" w:cs="Calibri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42F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2F9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2F9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2F9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2F9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2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F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F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F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F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St-1570/2019-8</izvorni_sadrzaj>
    <derivirana_varijabla naziv="DomainObject.Oznaka_1">St-1570/2019-8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2019.</izvorni_sadrzaj>
    <derivirana_varijabla naziv="DomainObject.Predmet.DatumOsnivanja_1">8.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St-1570/2019</izvorni_sadrzaj>
    <derivirana_varijabla naziv="DomainObject.Predmet.OznakaBroj_1">St-1570/2019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REKO društvo s ograničenom odgovornošću za proizvodnju i trgovinu</izvorni_sadrzaj>
    <derivirana_varijabla naziv="DomainObject.Predmet.ProtustrankaFormated_1">  REKO društvo s ograničenom odgovornošću za proizvodnju i trgovinu</derivirana_varijabla>
  </DomainObject.Predmet.ProtustrankaFormated>
  <DomainObject.Predmet.ProtustrankaFormatedOIB>
    <izvorni_sadrzaj>  REKO društvo s ograničenom odgovornošću za proizvodnju i trgovinu, OIB 62387986338</izvorni_sadrzaj>
    <derivirana_varijabla naziv="DomainObject.Predmet.ProtustrankaFormatedOIB_1">  REKO društvo s ograničenom odgovornošću za proizvodnju i trgovinu, OIB 62387986338</derivirana_varijabla>
  </DomainObject.Predmet.ProtustrankaFormatedOIB>
  <DomainObject.Predmet.ProtustrankaFormatedWithAdress>
    <izvorni_sadrzaj> REKO društvo s ograničenom odgovornošću za proizvodnju i trgovinu, Prigorska 18, 10360 Soblinec</izvorni_sadrzaj>
    <derivirana_varijabla naziv="DomainObject.Predmet.ProtustrankaFormatedWithAdress_1"> REKO društvo s ograničenom odgovornošću za proizvodnju i trgovinu, Prigorska 18, 10360 Soblinec</derivirana_varijabla>
  </DomainObject.Predmet.ProtustrankaFormatedWithAdress>
  <DomainObject.Predmet.ProtustrankaFormatedWithAdressOIB>
    <izvorni_sadrzaj> REKO društvo s ograničenom odgovornošću za proizvodnju i trgovinu, OIB 62387986338, Prigorska 18, 10360 Soblinec</izvorni_sadrzaj>
    <derivirana_varijabla naziv="DomainObject.Predmet.ProtustrankaFormatedWithAdressOIB_1"> REKO društvo s ograničenom odgovornošću za proizvodnju i trgovinu, OIB 62387986338, Prigorska 18, 10360 Soblinec</derivirana_varijabla>
  </DomainObject.Predmet.ProtustrankaFormatedWithAdressOIB>
  <DomainObject.Predmet.ProtustrankaWithAdress>
    <izvorni_sadrzaj>REKO društvo s ograničenom odgovornošću za proizvodnju i trgovinu Prigorska 18, 10360 Soblinec</izvorni_sadrzaj>
    <derivirana_varijabla naziv="DomainObject.Predmet.ProtustrankaWithAdress_1">REKO društvo s ograničenom odgovornošću za proizvodnju i trgovinu Prigorska 18, 10360 Soblinec</derivirana_varijabla>
  </DomainObject.Predmet.ProtustrankaWithAdress>
  <DomainObject.Predmet.ProtustrankaWithAdressOIB>
    <izvorni_sadrzaj>REKO društvo s ograničenom odgovornošću za proizvodnju i trgovinu, OIB 62387986338, Prigorska 18, 10360 Soblinec</izvorni_sadrzaj>
    <derivirana_varijabla naziv="DomainObject.Predmet.ProtustrankaWithAdressOIB_1">REKO društvo s ograničenom odgovornošću za proizvodnju i trgovinu, OIB 62387986338, Prigorska 18, 10360 Soblinec</derivirana_varijabla>
  </DomainObject.Predmet.ProtustrankaWithAdressOIB>
  <DomainObject.Predmet.ProtustrankaNazivFormated>
    <izvorni_sadrzaj>REKO društvo s ograničenom odgovornošću za proizvodnju i trgovinu</izvorni_sadrzaj>
    <derivirana_varijabla naziv="DomainObject.Predmet.ProtustrankaNazivFormated_1">REKO društvo s ograničenom odgovornošću za proizvodnju i trgovinu</derivirana_varijabla>
  </DomainObject.Predmet.ProtustrankaNazivFormated>
  <DomainObject.Predmet.ProtustrankaNazivFormatedOIB>
    <izvorni_sadrzaj>REKO društvo s ograničenom odgovornošću za proizvodnju i trgovinu, OIB 62387986338</izvorni_sadrzaj>
    <derivirana_varijabla naziv="DomainObject.Predmet.ProtustrankaNazivFormatedOIB_1">REKO društvo s ograničenom odgovornošću za proizvodnju i trgovinu, OIB 62387986338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REKO društvo s ograničenom odgovornošću za proizvodnju i trgovinu; Amer Draganović</izvorni_sadrzaj>
    <derivirana_varijabla naziv="DomainObject.Predmet.StrankaFormated_1">  REKO društvo s ograničenom odgovornošću za proizvodnju i trgovinu; Amer Draganović</derivirana_varijabla>
  </DomainObject.Predmet.StrankaFormated>
  <DomainObject.Predmet.StrankaFormatedOIB>
    <izvorni_sadrzaj>  REKO društvo s ograničenom odgovornošću za proizvodnju i trgovinu, OIB 62387986338; Amer Draganović, OIB 31038271156</izvorni_sadrzaj>
    <derivirana_varijabla naziv="DomainObject.Predmet.StrankaFormatedOIB_1">  REKO društvo s ograničenom odgovornošću za proizvodnju i trgovinu, OIB 62387986338; Amer Draganović, OIB 31038271156</derivirana_varijabla>
  </DomainObject.Predmet.StrankaFormatedOIB>
  <DomainObject.Predmet.StrankaFormatedWithAdress>
    <izvorni_sadrzaj> REKO društvo s ograničenom odgovornošću za proizvodnju i trgovinu, Prigorska 18, 10360 Soblinec; Amer Draganović, Pudin Han 47, Ključ</izvorni_sadrzaj>
    <derivirana_varijabla naziv="DomainObject.Predmet.StrankaFormatedWithAdress_1"> REKO društvo s ograničenom odgovornošću za proizvodnju i trgovinu, Prigorska 18, 10360 Soblinec; Amer Draganović, Pudin Han 47, Ključ</derivirana_varijabla>
  </DomainObject.Predmet.StrankaFormatedWithAdress>
  <DomainObject.Predmet.StrankaFormatedWithAdressOIB>
    <izvorni_sadrzaj> REKO društvo s ograničenom odgovornošću za proizvodnju i trgovinu, OIB 62387986338, Prigorska 18, 10360 Soblinec; Amer Draganović, OIB 31038271156, Pudin Han 47, Ključ</izvorni_sadrzaj>
    <derivirana_varijabla naziv="DomainObject.Predmet.StrankaFormatedWithAdressOIB_1"> REKO društvo s ograničenom odgovornošću za proizvodnju i trgovinu, OIB 62387986338, Prigorska 18, 10360 Soblinec; Amer Draganović, OIB 31038271156, Pudin Han 47, Ključ</derivirana_varijabla>
  </DomainObject.Predmet.StrankaFormatedWithAdressOIB>
  <DomainObject.Predmet.StrankaWithAdress>
    <izvorni_sadrzaj>REKO društvo s ograničenom odgovornošću za proizvodnju i trgovinu Prigorska 18,10360 Soblinec,Amer Draganović Pudin Han 47,Ključ</izvorni_sadrzaj>
    <derivirana_varijabla naziv="DomainObject.Predmet.StrankaWithAdress_1">REKO društvo s ograničenom odgovornošću za proizvodnju i trgovinu Prigorska 18,10360 Soblinec,Amer Draganović Pudin Han 47,Ključ</derivirana_varijabla>
  </DomainObject.Predmet.StrankaWithAdress>
  <DomainObject.Predmet.StrankaWithAdressOIB>
    <izvorni_sadrzaj>REKO društvo s ograničenom odgovornošću za proizvodnju i trgovinu, OIB 62387986338, Prigorska 18,10360 Soblinec,Amer Draganović, OIB 31038271156, Pudin Han 47,Ključ</izvorni_sadrzaj>
    <derivirana_varijabla naziv="DomainObject.Predmet.StrankaWithAdressOIB_1">REKO društvo s ograničenom odgovornošću za proizvodnju i trgovinu, OIB 62387986338, Prigorska 18,10360 Soblinec,Amer Draganović, OIB 31038271156, Pudin Han 47,Ključ</derivirana_varijabla>
  </DomainObject.Predmet.StrankaWithAdressOIB>
  <DomainObject.Predmet.StrankaNazivFormated>
    <izvorni_sadrzaj>REKO društvo s ograničenom odgovornošću za proizvodnju i trgovinu,Amer Draganović</izvorni_sadrzaj>
    <derivirana_varijabla naziv="DomainObject.Predmet.StrankaNazivFormated_1">REKO društvo s ograničenom odgovornošću za proizvodnju i trgovinu,Amer Draganović</derivirana_varijabla>
  </DomainObject.Predmet.StrankaNazivFormated>
  <DomainObject.Predmet.StrankaNazivFormatedOIB>
    <izvorni_sadrzaj>REKO društvo s ograničenom odgovornošću za proizvodnju i trgovinu, OIB 62387986338,Amer Draganović, OIB 31038271156</izvorni_sadrzaj>
    <derivirana_varijabla naziv="DomainObject.Predmet.StrankaNazivFormatedOIB_1">REKO društvo s ograničenom odgovornošću za proizvodnju i trgovinu, OIB 62387986338,Amer Draganović, OIB 31038271156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REKO društvo s ograničenom odgovornošću za proizvodnju i trgovinu</item>
      <item>Amer Draganović</item>
    </izvorni_sadrzaj>
    <derivirana_varijabla naziv="DomainObject.Predmet.StrankaListFormated_1">
      <item>REKO društvo s ograničenom odgovornošću za proizvodnju i trgovinu</item>
      <item>Amer Draganović</item>
    </derivirana_varijabla>
  </DomainObject.Predmet.StrankaListFormated>
  <DomainObject.Predmet.StrankaListFormatedOIB>
    <izvorni_sadrzaj>
      <item>REKO društvo s ograničenom odgovornošću za proizvodnju i trgovinu, OIB 62387986338</item>
      <item>Amer Draganović, OIB 31038271156</item>
    </izvorni_sadrzaj>
    <derivirana_varijabla naziv="DomainObject.Predmet.StrankaListFormatedOIB_1">
      <item>REKO društvo s ograničenom odgovornošću za proizvodnju i trgovinu, OIB 62387986338</item>
      <item>Amer Draganović, OIB 31038271156</item>
    </derivirana_varijabla>
  </DomainObject.Predmet.StrankaListFormatedOIB>
  <DomainObject.Predmet.StrankaListFormatedWithAdress>
    <izvorni_sadrzaj>
      <item>REKO društvo s ograničenom odgovornošću za proizvodnju i trgovinu, Prigorska 18, 10360 Soblinec</item>
      <item>Amer Draganović, Pudin Han 47, Ključ</item>
    </izvorni_sadrzaj>
    <derivirana_varijabla naziv="DomainObject.Predmet.StrankaListFormatedWithAdress_1">
      <item>REKO društvo s ograničenom odgovornošću za proizvodnju i trgovinu, Prigorska 18, 10360 Soblinec</item>
      <item>Amer Draganović, Pudin Han 47, Ključ</item>
    </derivirana_varijabla>
  </DomainObject.Predmet.StrankaListFormatedWithAdress>
  <DomainObject.Predmet.StrankaListFormatedWithAdressOIB>
    <izvorni_sadrzaj>
      <item>REKO društvo s ograničenom odgovornošću za proizvodnju i trgovinu, OIB 62387986338, Prigorska 18, 10360 Soblinec</item>
      <item>Amer Draganović, OIB 31038271156, Pudin Han 47, Ključ</item>
    </izvorni_sadrzaj>
    <derivirana_varijabla naziv="DomainObject.Predmet.StrankaListFormatedWithAdressOIB_1">
      <item>REKO društvo s ograničenom odgovornošću za proizvodnju i trgovinu, OIB 62387986338, Prigorska 18, 10360 Soblinec</item>
      <item>Amer Draganović, OIB 31038271156, Pudin Han 47, Ključ</item>
    </derivirana_varijabla>
  </DomainObject.Predmet.StrankaListFormatedWithAdressOIB>
  <DomainObject.Predmet.StrankaListNazivFormated>
    <izvorni_sadrzaj>
      <item>REKO društvo s ograničenom odgovornošću za proizvodnju i trgovinu</item>
      <item>Amer Draganović</item>
    </izvorni_sadrzaj>
    <derivirana_varijabla naziv="DomainObject.Predmet.StrankaListNazivFormated_1">
      <item>REKO društvo s ograničenom odgovornošću za proizvodnju i trgovinu</item>
      <item>Amer Draganović</item>
    </derivirana_varijabla>
  </DomainObject.Predmet.StrankaListNazivFormated>
  <DomainObject.Predmet.StrankaListNazivFormatedOIB>
    <izvorni_sadrzaj>
      <item>REKO društvo s ograničenom odgovornošću za proizvodnju i trgovinu, OIB 62387986338</item>
      <item>Amer Draganović, OIB 31038271156</item>
    </izvorni_sadrzaj>
    <derivirana_varijabla naziv="DomainObject.Predmet.StrankaListNazivFormatedOIB_1">
      <item>REKO društvo s ograničenom odgovornošću za proizvodnju i trgovinu, OIB 62387986338</item>
      <item>Amer Draganović, OIB 31038271156</item>
    </derivirana_varijabla>
  </DomainObject.Predmet.StrankaListNazivFormatedOIB>
  <DomainObject.Predmet.ProtuStrankaListFormated>
    <izvorni_sadrzaj>
      <item>REKO društvo s ograničenom odgovornošću za proizvodnju i trgovinu</item>
    </izvorni_sadrzaj>
    <derivirana_varijabla naziv="DomainObject.Predmet.ProtuStrankaListFormated_1">
      <item>REKO društvo s ograničenom odgovornošću za proizvodnju i trgovinu</item>
    </derivirana_varijabla>
  </DomainObject.Predmet.ProtuStrankaListFormated>
  <DomainObject.Predmet.ProtuStrankaListFormatedOIB>
    <izvorni_sadrzaj>
      <item>REKO društvo s ograničenom odgovornošću za proizvodnju i trgovinu, OIB 62387986338</item>
    </izvorni_sadrzaj>
    <derivirana_varijabla naziv="DomainObject.Predmet.ProtuStrankaListFormatedOIB_1">
      <item>REKO društvo s ograničenom odgovornošću za proizvodnju i trgovinu, OIB 62387986338</item>
    </derivirana_varijabla>
  </DomainObject.Predmet.ProtuStrankaListFormatedOIB>
  <DomainObject.Predmet.ProtuStrankaListFormatedWithAdress>
    <izvorni_sadrzaj>
      <item>REKO društvo s ograničenom odgovornošću za proizvodnju i trgovinu, Prigorska 18, 10360 Soblinec</item>
    </izvorni_sadrzaj>
    <derivirana_varijabla naziv="DomainObject.Predmet.ProtuStrankaListFormatedWithAdress_1">
      <item>REKO društvo s ograničenom odgovornošću za proizvodnju i trgovinu, Prigorska 18, 10360 Soblinec</item>
    </derivirana_varijabla>
  </DomainObject.Predmet.ProtuStrankaListFormatedWithAdress>
  <DomainObject.Predmet.ProtuStrankaListFormatedWithAdressOIB>
    <izvorni_sadrzaj>
      <item>REKO društvo s ograničenom odgovornošću za proizvodnju i trgovinu, OIB 62387986338, Prigorska 18, 10360 Soblinec</item>
    </izvorni_sadrzaj>
    <derivirana_varijabla naziv="DomainObject.Predmet.ProtuStrankaListFormatedWithAdressOIB_1">
      <item>REKO društvo s ograničenom odgovornošću za proizvodnju i trgovinu, OIB 62387986338, Prigorska 18, 10360 Soblinec</item>
    </derivirana_varijabla>
  </DomainObject.Predmet.ProtuStrankaListFormatedWithAdressOIB>
  <DomainObject.Predmet.ProtuStrankaListNazivFormated>
    <izvorni_sadrzaj>
      <item>REKO društvo s ograničenom odgovornošću za proizvodnju i trgovinu</item>
    </izvorni_sadrzaj>
    <derivirana_varijabla naziv="DomainObject.Predmet.ProtuStrankaListNazivFormated_1">
      <item>REKO društvo s ograničenom odgovornošću za proizvodnju i trgovinu</item>
    </derivirana_varijabla>
  </DomainObject.Predmet.ProtuStrankaListNazivFormated>
  <DomainObject.Predmet.ProtuStrankaListNazivFormatedOIB>
    <izvorni_sadrzaj>
      <item>REKO društvo s ograničenom odgovornošću za proizvodnju i trgovinu, OIB 62387986338</item>
    </izvorni_sadrzaj>
    <derivirana_varijabla naziv="DomainObject.Predmet.ProtuStrankaListNazivFormatedOIB_1">
      <item>REKO društvo s ograničenom odgovornošću za proizvodnju i trgovinu, OIB 62387986338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>St-1570/2019-8</izvorni_sadrzaj>
    <derivirana_varijabla naziv="DomainObject.PoslovniBrojDokumenta_1">St-1570/2019-8</derivirana_varijabla>
  </DomainObject.PoslovniBrojDokumenta>
  <DomainObject.Predmet.StrankaIDrugi>
    <izvorni_sadrzaj>REKO društvo s ograničenom odgovornošću za proizvodnju i trgovinu i dr.</izvorni_sadrzaj>
    <derivirana_varijabla naziv="DomainObject.Predmet.StrankaIDrugi_1">REKO društvo s ograničenom odgovornošću za proizvodnju i trgovinu i dr.</derivirana_varijabla>
  </DomainObject.Predmet.StrankaIDrugi>
  <DomainObject.Predmet.ProtustrankaIDrugi>
    <izvorni_sadrzaj>REKO društvo s ograničenom odgovornošću za proizvodnju i trgovinu</izvorni_sadrzaj>
    <derivirana_varijabla naziv="DomainObject.Predmet.ProtustrankaIDrugi_1">REKO društvo s ograničenom odgovornošću za proizvodnju i trgovinu</derivirana_varijabla>
  </DomainObject.Predmet.ProtustrankaIDrugi>
  <DomainObject.Predmet.StrankaIDrugiAdressOIB>
    <izvorni_sadrzaj>REKO društvo s ograničenom odgovornošću za proizvodnju i trgovinu, OIB 62387986338, Prigorska 18, 10360 Soblinec i dr.</izvorni_sadrzaj>
    <derivirana_varijabla naziv="DomainObject.Predmet.StrankaIDrugiAdressOIB_1">REKO društvo s ograničenom odgovornošću za proizvodnju i trgovinu, OIB 62387986338, Prigorska 18, 10360 Soblinec i dr.</derivirana_varijabla>
  </DomainObject.Predmet.StrankaIDrugiAdressOIB>
  <DomainObject.Predmet.ProtustrankaIDrugiAdressOIB>
    <izvorni_sadrzaj>REKO društvo s ograničenom odgovornošću za proizvodnju i trgovinu, OIB 62387986338, Prigorska 18, 10360 Soblinec</izvorni_sadrzaj>
    <derivirana_varijabla naziv="DomainObject.Predmet.ProtustrankaIDrugiAdressOIB_1">REKO društvo s ograničenom odgovornošću za proizvodnju i trgovinu, OIB 62387986338, Prigorska 18,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 društvo s ograničenom odgovornošću za proizvodnju i trgovinu</item>
      <item>REKO društvo s ograničenom odgovornošću za proizvodnju i trgovinu</item>
      <item>Amer Draganović</item>
    </izvorni_sadrzaj>
    <derivirana_varijabla naziv="DomainObject.Predmet.SudioniciListNaziv_1">
      <item>REKO društvo s ograničenom odgovornošću za proizvodnju i trgovinu</item>
      <item>REKO društvo s ograničenom odgovornošću za proizvodnju i trgovinu</item>
      <item>Amer Draganović</item>
    </derivirana_varijabla>
  </DomainObject.Predmet.SudioniciListNaziv>
  <DomainObject.Predmet.SudioniciListAdressOIB>
    <izvorni_sadrzaj>
      <item>REKO društvo s ograničenom odgovornošću za proizvodnju i trgovinu, OIB 62387986338, Prigorska 18,10360 Soblinec</item>
      <item>REKO društvo s ograničenom odgovornošću za proizvodnju i trgovinu, OIB 62387986338, Prigorska 18,10360 Soblinec</item>
      <item>Amer Draganović, OIB 31038271156, Pudin Han 47,Ključ</item>
    </izvorni_sadrzaj>
    <derivirana_varijabla naziv="DomainObject.Predmet.SudioniciListAdressOIB_1">
      <item>REKO društvo s ograničenom odgovornošću za proizvodnju i trgovinu, OIB 62387986338, Prigorska 18,10360 Soblinec</item>
      <item>REKO društvo s ograničenom odgovornošću za proizvodnju i trgovinu, OIB 62387986338, Prigorska 18,10360 Soblinec</item>
      <item>Amer Draganović, OIB 31038271156, Pudin Han 47,Ključ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62387986338</item>
      <item>, OIB 62387986338</item>
      <item>, OIB 31038271156</item>
    </izvorni_sadrzaj>
    <derivirana_varijabla naziv="DomainObject.Predmet.SudioniciListNazivOIB_1">
      <item>, OIB 62387986338</item>
      <item>, OIB 62387986338</item>
      <item>, OIB 31038271156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kolovoza 2019.</izvorni_sadrzaj>
    <derivirana_varijabla naziv="DomainObject.PredzadnjaOdlukaIzPredmeta.DatumDonosenjaOdluke_1">22. kolovoza 2019.</derivirana_varijabla>
  </DomainObject.PredzadnjaOdlukaIzPredmeta.DatumDonosenjaOdluke>
  <DomainObject.PredzadnjaOdlukaIzPredmeta.Oznaka>
    <izvorni_sadrzaj>St-1570/2019-6</izvorni_sadrzaj>
    <derivirana_varijabla naziv="DomainObject.PredzadnjaOdlukaIzPredmeta.Oznaka_1">St-1570/2019-6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130</properties:Words>
  <properties:Characters>657</properties:Characters>
  <properties:Lines>40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2019-09-05T10:32:00Z</dcterms:created>
  <dc:creator>nribaric</dc:creator>
  <cp:lastModifiedBy>Valentina Delač</cp:lastModifiedBy>
  <cp:lastPrinted>2019-09-05T10:34:00Z</cp:lastPrinted>
  <dcterms:modified xmlns:xsi="http://www.w3.org/2001/XMLSchema-instance" xsi:type="dcterms:W3CDTF">2019-09-05T10:35:00Z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St-1570/2019-8 / Odluka - Zaključak (Reko_Zaključak_dostava_prijedloga_plana.docx)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