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E251E" w:rsidRPr="00C61EDF">
        <w:trPr>
          <w:trHeight w:val="2231"/>
        </w:trPr>
        <w:tc>
          <w:tcPr>
            <w:tcW w:type="dxa" w:w="3369"/>
            <w:vAlign w:val="center"/>
          </w:tcPr>
          <w:p w:rsidRDefault="00BE251E" w:rsidP="00A66C00" w:rsidR="00BE251E"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E251E" w:rsidP="00A66C00" w:rsidR="00BE251E" w:rsidRPr="00F24FD8">
            <w:pPr>
              <w:spacing w:before="100"/>
            </w:pPr>
            <w:r w:rsidRPr="00F24FD8">
              <w:t>REPUBLIKA HRVATSKA</w:t>
            </w:r>
          </w:p>
          <w:p w:rsidRDefault="00BE251E" w:rsidP="00A66C00" w:rsidR="00BE251E" w:rsidRPr="00F24FD8">
            <w:r w:rsidRPr="00F24FD8">
              <w:t>TRGOVAČKI SUD U SPLITU</w:t>
            </w:r>
          </w:p>
          <w:p w:rsidRDefault="00BE251E" w:rsidP="00DA5B9D" w:rsidR="00BE251E" w:rsidRPr="00C61EDF">
            <w:r w:rsidRPr="00F24FD8">
              <w:t>Split, Sukoišanska 6</w:t>
            </w:r>
          </w:p>
        </w:tc>
        <w:tc>
          <w:tcPr>
            <w:tcW w:type="dxa" w:w="5811"/>
          </w:tcPr>
          <w:p w:rsidRDefault="00BE251E" w:rsidP="00DA5B9D" w:rsidR="00BE251E">
            <w:pPr>
              <w:jc w:val="both"/>
            </w:pPr>
          </w:p>
          <w:p w:rsidRDefault="00BE251E" w:rsidP="00DA5B9D" w:rsidR="00BE251E">
            <w:pPr>
              <w:jc w:val="both"/>
            </w:pPr>
          </w:p>
          <w:p w:rsidRDefault="00BE251E" w:rsidP="00DA5B9D" w:rsidR="00BE251E">
            <w:pPr>
              <w:jc w:val="both"/>
            </w:pPr>
          </w:p>
          <w:p w:rsidRDefault="00BE251E" w:rsidP="00DA5B9D" w:rsidR="00BE251E">
            <w:pPr>
              <w:jc w:val="right"/>
            </w:pPr>
          </w:p>
          <w:p w:rsidRDefault="00BE251E" w:rsidP="00DA5B9D" w:rsidR="00BE251E">
            <w:pPr>
              <w:jc w:val="right"/>
            </w:pPr>
          </w:p>
          <w:p w:rsidRDefault="00BE251E" w:rsidP="00DA5B9D" w:rsidR="00BE251E">
            <w:pPr>
              <w:jc w:val="right"/>
              <w:rPr>
                <w:noProof/>
              </w:rPr>
            </w:pPr>
          </w:p>
          <w:p w:rsidRDefault="00BE251E" w:rsidP="00DA5B9D" w:rsidR="00BE251E">
            <w:pPr>
              <w:jc w:val="right"/>
              <w:rPr>
                <w:noProof/>
              </w:rPr>
            </w:pPr>
          </w:p>
          <w:p w:rsidRDefault="00BE251E" w:rsidP="0043655B" w:rsidR="00BE251E" w:rsidRPr="00E003B6">
            <w:pPr>
              <w:jc w:val="right"/>
              <w:rPr>
                <w:noProof/>
              </w:rPr>
            </w:pPr>
            <w:r>
              <w:rPr>
                <w:noProof/>
              </w:rPr>
              <w:t>Poslovni broj: 11.St-</w:t>
            </w:r>
            <w:r w:rsidR="00A4789B">
              <w:rPr>
                <w:noProof/>
              </w:rPr>
              <w:t>336/2018</w:t>
            </w:r>
          </w:p>
        </w:tc>
      </w:tr>
    </w:tbl>
    <w:p w14:textId="1e07ba4" w14:paraId="1e07ba4" w:rsidRDefault="00FF2282" w:rsidP="007E5319" w:rsidR="00FF2282">
      <w:pPr>
        <w:spacing w:after="240" w:before="240"/>
        <w:jc w:val="center"/>
        <w15:collapsed w:val="false"/>
      </w:pPr>
      <w:r>
        <w:t>R E P U B L I K A    H R V A T S K A</w:t>
      </w:r>
    </w:p>
    <w:p w:rsidRDefault="00231900" w:rsidP="007E5319" w:rsidR="00AD3DCE">
      <w:pPr>
        <w:spacing w:after="240" w:before="240"/>
        <w:jc w:val="center"/>
      </w:pPr>
      <w:r>
        <w:t>R J E Š E N J E</w:t>
      </w:r>
    </w:p>
    <w:p w:rsidRDefault="00AD3DCE" w:rsidP="00A4789B" w:rsidR="006951FE" w:rsidRPr="00037EED">
      <w:pPr>
        <w:jc w:val="both"/>
      </w:pPr>
      <w:r>
        <w:tab/>
        <w:t xml:space="preserve">Trgovački sud u Splitu, po </w:t>
      </w:r>
      <w:r w:rsidR="00231900">
        <w:t>s</w:t>
      </w:r>
      <w:r>
        <w:t>utkinji Ani Golub Gruić</w:t>
      </w:r>
      <w:r w:rsidR="00DF524F" w:rsidRPr="00DF524F">
        <w:t xml:space="preserve">, </w:t>
      </w:r>
      <w:r w:rsidR="0043655B" w:rsidRPr="0043655B">
        <w:t xml:space="preserve">u stečajnom postupku nad </w:t>
      </w:r>
      <w:r w:rsidR="00A4789B">
        <w:t>STEČAJNOM MASOM IZA</w:t>
      </w:r>
      <w:r w:rsidR="0043655B" w:rsidRPr="0043655B">
        <w:t xml:space="preserve"> DEKORATIVNI PODOVI d.o.o. u stečaju, OIB: </w:t>
      </w:r>
      <w:r w:rsidR="00A4789B">
        <w:t>92168982570</w:t>
      </w:r>
      <w:r w:rsidR="0043655B" w:rsidRPr="0043655B">
        <w:t xml:space="preserve">, Split, </w:t>
      </w:r>
      <w:r w:rsidR="00A4789B">
        <w:t>Mažuranićevo šetalište 35</w:t>
      </w:r>
      <w:r w:rsidR="00127977">
        <w:t xml:space="preserve">, </w:t>
      </w:r>
      <w:r w:rsidR="00A4789B">
        <w:t>9. svibnja</w:t>
      </w:r>
      <w:r w:rsidR="00BE251E">
        <w:t xml:space="preserve"> 2018.</w:t>
      </w:r>
    </w:p>
    <w:p w:rsidRDefault="00712567" w:rsidP="007E5319" w:rsidR="00FA40C6">
      <w:pPr>
        <w:spacing w:after="300" w:before="200"/>
        <w:jc w:val="center"/>
      </w:pPr>
      <w:r>
        <w:t>r i j e š</w:t>
      </w:r>
      <w:r w:rsidR="00FF2282">
        <w:t xml:space="preserve"> i o</w:t>
      </w:r>
      <w:r w:rsidR="006951FE" w:rsidRPr="00037EED">
        <w:t xml:space="preserve">  j e </w:t>
      </w:r>
    </w:p>
    <w:p w:rsidRDefault="00231900" w:rsidP="00A4789B" w:rsidR="00231900">
      <w:pPr>
        <w:pStyle w:val="Naslov3"/>
        <w:ind w:firstLine="708"/>
        <w:jc w:val="both"/>
        <w:rPr>
          <w:lang w:val="en-US"/>
        </w:rPr>
      </w:pPr>
      <w:r>
        <w:rPr>
          <w:b w:val="false"/>
        </w:rPr>
        <w:t xml:space="preserve">Određuje se </w:t>
      </w:r>
      <w:r w:rsidR="00A4789B">
        <w:rPr>
          <w:b w:val="false"/>
        </w:rPr>
        <w:t xml:space="preserve">nastavak </w:t>
      </w:r>
      <w:r w:rsidR="00A4789B" w:rsidRPr="00A4789B">
        <w:rPr>
          <w:b w:val="false"/>
        </w:rPr>
        <w:t>postupka radi naknadne diobe stečajne mase</w:t>
      </w:r>
      <w:r w:rsidR="00A4789B">
        <w:rPr>
          <w:b w:val="false"/>
        </w:rPr>
        <w:t xml:space="preserve"> iza </w:t>
      </w:r>
      <w:r w:rsidR="00A4789B" w:rsidRPr="00A4789B">
        <w:rPr>
          <w:b w:val="false"/>
        </w:rPr>
        <w:t>DEKORATIVNI PODOVI d.o.o. u stečaju, OIB: 92168982570, Split, Mažuranićevo šetalište 35</w:t>
      </w:r>
      <w:r w:rsidR="00A4789B">
        <w:rPr>
          <w:b w:val="false"/>
        </w:rPr>
        <w:t>.</w:t>
      </w:r>
    </w:p>
    <w:p w:rsidRDefault="00231900" w:rsidP="007E5319" w:rsidR="00231900">
      <w:pPr>
        <w:spacing w:after="200" w:before="360"/>
        <w:jc w:val="center"/>
      </w:pPr>
      <w:r>
        <w:t>Obrazloženje</w:t>
      </w:r>
    </w:p>
    <w:p w:rsidRDefault="00EA6B47" w:rsidP="00EA6B47" w:rsidR="00EA6B47">
      <w:pPr>
        <w:pStyle w:val="Tijeloteksta"/>
        <w:spacing w:after="0" w:before="200"/>
        <w:ind w:firstLine="708"/>
        <w:jc w:val="both"/>
        <w:rPr>
          <w:lang w:eastAsia="en-US"/>
        </w:rPr>
      </w:pPr>
      <w:r>
        <w:rPr>
          <w:lang w:eastAsia="en-US"/>
        </w:rPr>
        <w:t xml:space="preserve">Rješenjem ovog suda poslovni broj </w:t>
      </w:r>
      <w:r w:rsidRPr="00EA6B47">
        <w:rPr>
          <w:lang w:eastAsia="en-US"/>
        </w:rPr>
        <w:t xml:space="preserve">suda </w:t>
      </w:r>
      <w:r w:rsidR="0043655B">
        <w:rPr>
          <w:lang w:eastAsia="en-US"/>
        </w:rPr>
        <w:t xml:space="preserve">11.St-485/2013 od </w:t>
      </w:r>
      <w:r w:rsidR="0043655B" w:rsidRPr="0043655B">
        <w:rPr>
          <w:lang w:eastAsia="en-US"/>
        </w:rPr>
        <w:t>3. siječnja 2018</w:t>
      </w:r>
      <w:r w:rsidR="0043655B">
        <w:rPr>
          <w:lang w:eastAsia="en-US"/>
        </w:rPr>
        <w:t xml:space="preserve">. zaključen je stečajni postupak nad dužnikom </w:t>
      </w:r>
      <w:r w:rsidR="0043655B" w:rsidRPr="0043655B">
        <w:rPr>
          <w:lang w:eastAsia="en-US"/>
        </w:rPr>
        <w:t>DEKORATIVNI PODOVI d.o.o. u stečaju, OIB: 78574422647,  Split, Trondheimska 4/A.</w:t>
      </w:r>
    </w:p>
    <w:p w:rsidRDefault="00EA6B47" w:rsidP="00EA6B47" w:rsidR="00EA6B47">
      <w:pPr>
        <w:spacing w:before="200"/>
        <w:ind w:firstLine="709"/>
        <w:jc w:val="both"/>
        <w:rPr>
          <w:lang w:eastAsia="en-US"/>
        </w:rPr>
      </w:pPr>
      <w:r w:rsidRPr="009E1B74">
        <w:rPr>
          <w:szCs w:val="22"/>
          <w:lang w:eastAsia="en-US"/>
        </w:rPr>
        <w:t xml:space="preserve">Predmetno rješenje postalo je pravomoćno </w:t>
      </w:r>
      <w:r w:rsidR="0043655B">
        <w:rPr>
          <w:szCs w:val="22"/>
          <w:lang w:eastAsia="en-US"/>
        </w:rPr>
        <w:t>22. siječnja 2018</w:t>
      </w:r>
      <w:r>
        <w:rPr>
          <w:szCs w:val="22"/>
          <w:lang w:eastAsia="en-US"/>
        </w:rPr>
        <w:t>. pa je ovaj sud</w:t>
      </w:r>
      <w:r w:rsidRPr="009E1B74">
        <w:rPr>
          <w:szCs w:val="22"/>
          <w:lang w:eastAsia="en-US"/>
        </w:rPr>
        <w:t xml:space="preserve"> rješenjem</w:t>
      </w:r>
      <w:r>
        <w:rPr>
          <w:lang w:eastAsia="en-US"/>
        </w:rPr>
        <w:t xml:space="preserve"> </w:t>
      </w:r>
      <w:r w:rsidRPr="009E1B74">
        <w:rPr>
          <w:lang w:eastAsia="en-US"/>
        </w:rPr>
        <w:t>Tt-</w:t>
      </w:r>
      <w:r w:rsidR="00A93CE3">
        <w:rPr>
          <w:lang w:eastAsia="en-US"/>
        </w:rPr>
        <w:t>18/1378</w:t>
      </w:r>
      <w:r>
        <w:rPr>
          <w:lang w:eastAsia="en-US"/>
        </w:rPr>
        <w:t>-</w:t>
      </w:r>
      <w:r w:rsidRPr="009E1B74">
        <w:rPr>
          <w:lang w:eastAsia="en-US"/>
        </w:rPr>
        <w:t>2</w:t>
      </w:r>
      <w:r w:rsidR="00A93CE3">
        <w:rPr>
          <w:lang w:eastAsia="en-US"/>
        </w:rPr>
        <w:t xml:space="preserve"> od 6. ožujka 2018.</w:t>
      </w:r>
      <w:r w:rsidR="0056238D">
        <w:rPr>
          <w:lang w:eastAsia="en-US"/>
        </w:rPr>
        <w:t xml:space="preserve"> brisao t</w:t>
      </w:r>
      <w:r w:rsidRPr="009E1B74">
        <w:rPr>
          <w:lang w:eastAsia="en-US"/>
        </w:rPr>
        <w:t>aj subjekt iz sudskog registra.</w:t>
      </w:r>
    </w:p>
    <w:p w:rsidRDefault="00A4789B" w:rsidP="00EA6B47" w:rsidR="00A4789B">
      <w:pPr>
        <w:spacing w:before="200"/>
        <w:ind w:firstLine="709"/>
        <w:jc w:val="both"/>
        <w:rPr>
          <w:lang w:eastAsia="en-US"/>
        </w:rPr>
      </w:pPr>
      <w:r>
        <w:rPr>
          <w:lang w:eastAsia="en-US"/>
        </w:rPr>
        <w:t xml:space="preserve">Na prijedlog stečajne upraviteljice Anči Bašić rješenjem ovoga suda poslovni broj St-485/2013 od 19. ožujka 2018. određen je </w:t>
      </w:r>
      <w:r w:rsidRPr="00A4789B">
        <w:rPr>
          <w:lang w:eastAsia="en-US"/>
        </w:rPr>
        <w:t xml:space="preserve">upis stečajne mase iza dužnika DEKORATIVNI PODOVI d.o.o. u stečaju, OIB: 78574422647, Split, Trondheimska 4/A, u sudski registar </w:t>
      </w:r>
      <w:r>
        <w:rPr>
          <w:lang w:eastAsia="en-US"/>
        </w:rPr>
        <w:t>ovoga suda</w:t>
      </w:r>
      <w:r w:rsidRPr="00A4789B">
        <w:rPr>
          <w:lang w:eastAsia="en-US"/>
        </w:rPr>
        <w:t>.</w:t>
      </w:r>
    </w:p>
    <w:p w:rsidRDefault="00A4789B" w:rsidP="007336B5" w:rsidR="00A4789B">
      <w:pPr>
        <w:spacing w:before="200"/>
        <w:ind w:firstLine="709"/>
        <w:jc w:val="both"/>
        <w:rPr>
          <w:lang w:eastAsia="en-US"/>
        </w:rPr>
      </w:pPr>
      <w:r>
        <w:rPr>
          <w:lang w:eastAsia="en-US"/>
        </w:rPr>
        <w:t>U izviješću o tijeku stečajnog postupka i stanju stečajne mase od 4. svibnja 2018. (list 357-361 spisa) stečajna upraviteljica izvijestila je sud da je naplaćen dio potraživanja od dužnikovih dužnik</w:t>
      </w:r>
      <w:r w:rsidR="009D6F91">
        <w:rPr>
          <w:lang w:eastAsia="en-US"/>
        </w:rPr>
        <w:t>a</w:t>
      </w:r>
      <w:r>
        <w:rPr>
          <w:lang w:eastAsia="en-US"/>
        </w:rPr>
        <w:t>, da su na računu dužnika raspoloživa novčana sredstva u iznosu od 245.282,31 kn te da su ostvareni uvjet za isplatu stečajnog troška i naknadne diobe vjerovnicima.</w:t>
      </w:r>
    </w:p>
    <w:p w:rsidRDefault="00533E8B" w:rsidP="00533E8B" w:rsidR="00533E8B">
      <w:pPr>
        <w:spacing w:before="200"/>
        <w:ind w:firstLine="709"/>
        <w:jc w:val="both"/>
        <w:rPr>
          <w:lang w:eastAsia="en-US"/>
        </w:rPr>
      </w:pPr>
      <w:r>
        <w:rPr>
          <w:lang w:eastAsia="en-US"/>
        </w:rPr>
        <w:t xml:space="preserve">Odredbom čl. 289. st.1. </w:t>
      </w:r>
      <w:r w:rsidRPr="00533E8B">
        <w:rPr>
          <w:lang w:eastAsia="en-US"/>
        </w:rPr>
        <w:t>Stečajnog zakona („Narodne novine“ 71/15 i 104/17)</w:t>
      </w:r>
      <w:r>
        <w:rPr>
          <w:lang w:eastAsia="en-US"/>
        </w:rPr>
        <w:t xml:space="preserve"> propisano je da će sud na prijedlog stečajnoga upravitelja, kojega od stečajnih vjerovnika ili po službenoj dužnosti odrediti nastavljanje postupka radi naknadne diobe ako se nakon završnoga ročišta:</w:t>
      </w:r>
    </w:p>
    <w:p w:rsidRDefault="00533E8B" w:rsidP="00533E8B" w:rsidR="00533E8B">
      <w:pPr>
        <w:spacing w:before="40"/>
        <w:ind w:firstLine="709"/>
        <w:jc w:val="both"/>
        <w:rPr>
          <w:lang w:eastAsia="en-US"/>
        </w:rPr>
      </w:pPr>
      <w:r>
        <w:rPr>
          <w:lang w:eastAsia="en-US"/>
        </w:rPr>
        <w:t>1. ostvare pretpostavke da se zadržani iznosi podijele stečajnim vjerovnicima</w:t>
      </w:r>
    </w:p>
    <w:p w:rsidRDefault="00533E8B" w:rsidP="00533E8B" w:rsidR="00533E8B">
      <w:pPr>
        <w:spacing w:before="40"/>
        <w:ind w:firstLine="709"/>
        <w:jc w:val="both"/>
        <w:rPr>
          <w:lang w:eastAsia="en-US"/>
        </w:rPr>
      </w:pPr>
      <w:r>
        <w:rPr>
          <w:lang w:eastAsia="en-US"/>
        </w:rPr>
        <w:t>2. iznosi koji su isplaćeni iz stečajne mase vrate u masu</w:t>
      </w:r>
    </w:p>
    <w:p w:rsidRDefault="00533E8B" w:rsidP="00533E8B" w:rsidR="00A4789B">
      <w:pPr>
        <w:spacing w:before="40"/>
        <w:ind w:firstLine="709"/>
        <w:jc w:val="both"/>
        <w:rPr>
          <w:lang w:eastAsia="en-US"/>
        </w:rPr>
      </w:pPr>
      <w:r>
        <w:rPr>
          <w:lang w:eastAsia="en-US"/>
        </w:rPr>
        <w:t>3. pronađe imovina koja ulazi u stečajnu masu.</w:t>
      </w:r>
    </w:p>
    <w:p w:rsidRDefault="00A4789B" w:rsidP="007336B5" w:rsidR="00A4789B">
      <w:pPr>
        <w:spacing w:before="200"/>
        <w:ind w:firstLine="709"/>
        <w:jc w:val="both"/>
        <w:rPr>
          <w:lang w:eastAsia="en-US"/>
        </w:rPr>
      </w:pPr>
    </w:p>
    <w:p w:rsidRDefault="00533E8B" w:rsidP="00533E8B" w:rsidR="00533E8B">
      <w:pPr>
        <w:spacing w:before="200"/>
        <w:ind w:firstLine="708"/>
        <w:jc w:val="both"/>
      </w:pPr>
      <w:r>
        <w:lastRenderedPageBreak/>
        <w:t>Obzirom da iz izviješća stečajne upraviteljice proizlazi da je nakon zaključenja stečajnog postupka naplaćen dio potraživanja koji je dužnik imao prema trećim osobama i koja ulaze u stečajnu masu, to su se,prema ocjeni ovoga suda,  u smislu odredbe čl. 289. SZ-a ostvarile pretpostavke za određivanje nastavka postupka radi naknadne diobe stečajne mase slijedom čega je odlučeno kao u izreci ovog rješenja.</w:t>
      </w:r>
    </w:p>
    <w:p w:rsidRDefault="007C4C36" w:rsidP="007C4C36" w:rsidR="007C4C36">
      <w:pPr>
        <w:spacing w:before="200"/>
        <w:jc w:val="center"/>
      </w:pPr>
      <w:r>
        <w:t>U Splitu</w:t>
      </w:r>
      <w:r w:rsidR="00C36085">
        <w:t xml:space="preserve"> </w:t>
      </w:r>
      <w:r w:rsidR="00533E8B">
        <w:t>9. sv</w:t>
      </w:r>
      <w:r w:rsidR="00A4789B">
        <w:t>ibnja</w:t>
      </w:r>
      <w:r w:rsidR="00C36085">
        <w:t xml:space="preserve"> 2018.</w:t>
      </w:r>
    </w:p>
    <w:p w:rsidRDefault="00C36085" w:rsidP="007C4C36" w:rsidR="007C4C36">
      <w:pPr>
        <w:spacing w:before="200"/>
        <w:ind w:firstLine="708" w:left="5664"/>
        <w:jc w:val="center"/>
      </w:pPr>
      <w:r>
        <w:t xml:space="preserve">                </w:t>
      </w:r>
      <w:r w:rsidRPr="00037EED">
        <w:t>Su</w:t>
      </w:r>
      <w:r>
        <w:t>tkinja</w:t>
      </w:r>
    </w:p>
    <w:p w:rsidRDefault="00C36085" w:rsidP="007C4C36" w:rsidR="007C4C36">
      <w:pPr>
        <w:jc w:val="right"/>
      </w:pPr>
      <w:r>
        <w:t>Ana Golub Gruić</w:t>
      </w:r>
    </w:p>
    <w:p w:rsidRDefault="007C4C36" w:rsidP="007C4C36" w:rsidR="007C4C36">
      <w:pPr>
        <w:spacing w:before="160"/>
        <w:jc w:val="both"/>
        <w:rPr>
          <w:lang w:eastAsia="en-US"/>
        </w:rPr>
      </w:pPr>
    </w:p>
    <w:p w:rsidRDefault="00C36085" w:rsidP="007C4C36" w:rsidR="007C4C36" w:rsidRPr="0051333A">
      <w:pPr>
        <w:spacing w:before="160"/>
        <w:jc w:val="both"/>
        <w:rPr>
          <w:lang w:eastAsia="en-US"/>
        </w:rPr>
      </w:pPr>
      <w:r w:rsidRPr="0051333A">
        <w:rPr>
          <w:lang w:eastAsia="en-US"/>
        </w:rPr>
        <w:t>Pouka o pravnom lijeku</w:t>
      </w:r>
      <w:r w:rsidR="007C4C36" w:rsidRPr="0051333A">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C4C36" w:rsidP="007C4C36" w:rsidR="007C4C36">
      <w:pPr>
        <w:jc w:val="both"/>
      </w:pPr>
    </w:p>
    <w:p w:rsidRDefault="007C4C36" w:rsidP="007C4C36" w:rsidR="007C4C36">
      <w:pPr>
        <w:jc w:val="both"/>
      </w:pPr>
      <w:r>
        <w:t>D</w:t>
      </w:r>
      <w:r w:rsidR="0043655B">
        <w:t>na</w:t>
      </w:r>
      <w:r>
        <w:t>:</w:t>
      </w:r>
    </w:p>
    <w:p w:rsidRDefault="007C4C36" w:rsidP="007C4C36" w:rsidR="007C4C36" w:rsidRPr="00D04A0E">
      <w:pPr>
        <w:jc w:val="both"/>
      </w:pPr>
      <w:r w:rsidRPr="00D04A0E">
        <w:t xml:space="preserve">- </w:t>
      </w:r>
      <w:r w:rsidR="0043655B">
        <w:t>stečajnoj upraviteljici</w:t>
      </w:r>
    </w:p>
    <w:p w:rsidRDefault="007C4C36" w:rsidP="007C4C36" w:rsidR="007C4C36">
      <w:pPr>
        <w:jc w:val="both"/>
      </w:pPr>
      <w:r w:rsidRPr="00D04A0E">
        <w:t>- mrežna stranica</w:t>
      </w:r>
      <w:r>
        <w:t xml:space="preserve"> e-Oglasna ploča sudova </w:t>
      </w:r>
    </w:p>
    <w:p w:rsidRDefault="007C4C36" w:rsidP="007C4C36" w:rsidR="007C4C36">
      <w:pPr>
        <w:jc w:val="both"/>
      </w:pPr>
      <w:r>
        <w:t xml:space="preserve">- sudski registar </w:t>
      </w:r>
      <w:r w:rsidR="00FC6E65">
        <w:t>-</w:t>
      </w:r>
      <w:r>
        <w:t xml:space="preserve"> po pravomoćnosti</w:t>
      </w:r>
    </w:p>
    <w:p w:rsidRDefault="007C4C36" w:rsidP="007C4C36" w:rsidR="007C4C36">
      <w:pPr>
        <w:jc w:val="both"/>
      </w:pPr>
      <w:r>
        <w:t>- u spis</w:t>
      </w:r>
    </w:p>
    <w:p w:rsidRDefault="00231900" w:rsidP="007C4C36" w:rsidR="00231900">
      <w:pPr>
        <w:spacing w:before="200"/>
        <w:jc w:val="both"/>
      </w:pPr>
    </w:p>
    <w:sectPr w:rsidSect="007C4C36" w:rsidR="00231900">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06E4" w:rsidR="003D06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06E4" w:rsidR="003D06E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06E4" w:rsidR="003D06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06E4" w:rsidR="003D06E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59D2" w:rsidP="00BE251E" w:rsidR="00B92914">
    <w:pPr>
      <w:pStyle w:val="Zaglavlje"/>
      <w:ind w:firstLine="1416"/>
      <w:jc w:val="right"/>
    </w:pPr>
    <w:sdt>
      <w:sdtPr>
        <w:id w:val="1460536970"/>
        <w:docPartObj>
          <w:docPartGallery w:val="Page Numbers (Top of Page)"/>
          <w:docPartUnique/>
        </w:docPartObj>
      </w:sdtPr>
      <w:sdtEndPr/>
      <w:sdtContent>
        <w:r w:rsidR="007C4C36">
          <w:fldChar w:fldCharType="begin"/>
        </w:r>
        <w:r w:rsidR="007C4C36">
          <w:instrText>PAGE   \* MERGEFORMAT</w:instrText>
        </w:r>
        <w:r w:rsidR="007C4C36">
          <w:fldChar w:fldCharType="separate"/>
        </w:r>
        <w:r>
          <w:rPr>
            <w:noProof/>
          </w:rPr>
          <w:t>2</w:t>
        </w:r>
        <w:r w:rsidR="007C4C36">
          <w:fldChar w:fldCharType="end"/>
        </w:r>
        <w:r w:rsidR="00BE251E">
          <w:tab/>
          <w:t>Poslovni broj:</w:t>
        </w:r>
      </w:sdtContent>
    </w:sdt>
    <w:r w:rsidR="00BE251E">
      <w:t xml:space="preserve"> 11.St-</w:t>
    </w:r>
    <w:r w:rsidR="003D06E4">
      <w:t>336/2018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06E4" w:rsidR="003D06E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7DAB"/>
    <w:rsid w:val="00037EED"/>
    <w:rsid w:val="00052861"/>
    <w:rsid w:val="00070AC5"/>
    <w:rsid w:val="00081B46"/>
    <w:rsid w:val="000F7897"/>
    <w:rsid w:val="00112564"/>
    <w:rsid w:val="00127977"/>
    <w:rsid w:val="00135CCC"/>
    <w:rsid w:val="001B74FB"/>
    <w:rsid w:val="001D1A6B"/>
    <w:rsid w:val="00227E08"/>
    <w:rsid w:val="00231900"/>
    <w:rsid w:val="0023424A"/>
    <w:rsid w:val="00237BF5"/>
    <w:rsid w:val="00256C42"/>
    <w:rsid w:val="002D3B07"/>
    <w:rsid w:val="003259D2"/>
    <w:rsid w:val="00347638"/>
    <w:rsid w:val="0038748A"/>
    <w:rsid w:val="003D06E4"/>
    <w:rsid w:val="003D72B1"/>
    <w:rsid w:val="003F3F9F"/>
    <w:rsid w:val="003F73D8"/>
    <w:rsid w:val="00426C37"/>
    <w:rsid w:val="0043655B"/>
    <w:rsid w:val="00466E01"/>
    <w:rsid w:val="004968B6"/>
    <w:rsid w:val="004D1B53"/>
    <w:rsid w:val="004F77B6"/>
    <w:rsid w:val="0051333A"/>
    <w:rsid w:val="00517FEF"/>
    <w:rsid w:val="00533E8B"/>
    <w:rsid w:val="0056238D"/>
    <w:rsid w:val="00581597"/>
    <w:rsid w:val="00590E39"/>
    <w:rsid w:val="005C3750"/>
    <w:rsid w:val="005F6BFE"/>
    <w:rsid w:val="00624107"/>
    <w:rsid w:val="006951FE"/>
    <w:rsid w:val="006F308F"/>
    <w:rsid w:val="00712567"/>
    <w:rsid w:val="007336B5"/>
    <w:rsid w:val="00760BEA"/>
    <w:rsid w:val="007659A5"/>
    <w:rsid w:val="00773A7A"/>
    <w:rsid w:val="00792894"/>
    <w:rsid w:val="007A4677"/>
    <w:rsid w:val="007A7272"/>
    <w:rsid w:val="007B40F5"/>
    <w:rsid w:val="007C20FA"/>
    <w:rsid w:val="007C4C36"/>
    <w:rsid w:val="007E2957"/>
    <w:rsid w:val="007E5319"/>
    <w:rsid w:val="00801996"/>
    <w:rsid w:val="0080300F"/>
    <w:rsid w:val="0088021A"/>
    <w:rsid w:val="008D31C1"/>
    <w:rsid w:val="008E0D31"/>
    <w:rsid w:val="009133B2"/>
    <w:rsid w:val="00962CFC"/>
    <w:rsid w:val="009B26C0"/>
    <w:rsid w:val="009D6F91"/>
    <w:rsid w:val="009E1F18"/>
    <w:rsid w:val="009F0FC8"/>
    <w:rsid w:val="00A0601A"/>
    <w:rsid w:val="00A4789B"/>
    <w:rsid w:val="00A86A2B"/>
    <w:rsid w:val="00A93CE3"/>
    <w:rsid w:val="00AA017F"/>
    <w:rsid w:val="00AD3DCE"/>
    <w:rsid w:val="00AF7460"/>
    <w:rsid w:val="00B039F5"/>
    <w:rsid w:val="00B2551B"/>
    <w:rsid w:val="00B34441"/>
    <w:rsid w:val="00B663C2"/>
    <w:rsid w:val="00B67A65"/>
    <w:rsid w:val="00B760A6"/>
    <w:rsid w:val="00B812F9"/>
    <w:rsid w:val="00B92232"/>
    <w:rsid w:val="00B92914"/>
    <w:rsid w:val="00BC35B1"/>
    <w:rsid w:val="00BE251E"/>
    <w:rsid w:val="00C14E5E"/>
    <w:rsid w:val="00C261FE"/>
    <w:rsid w:val="00C36085"/>
    <w:rsid w:val="00CB2F65"/>
    <w:rsid w:val="00D348BD"/>
    <w:rsid w:val="00D36C8E"/>
    <w:rsid w:val="00D46B98"/>
    <w:rsid w:val="00D661F4"/>
    <w:rsid w:val="00D85512"/>
    <w:rsid w:val="00DF524F"/>
    <w:rsid w:val="00E03FDC"/>
    <w:rsid w:val="00E0799C"/>
    <w:rsid w:val="00E07A93"/>
    <w:rsid w:val="00E14F85"/>
    <w:rsid w:val="00E63084"/>
    <w:rsid w:val="00E72776"/>
    <w:rsid w:val="00E80E84"/>
    <w:rsid w:val="00EA6B47"/>
    <w:rsid w:val="00EB3D62"/>
    <w:rsid w:val="00F139CE"/>
    <w:rsid w:val="00F25213"/>
    <w:rsid w:val="00F326A8"/>
    <w:rsid w:val="00FA40C6"/>
    <w:rsid w:val="00FB3F9C"/>
    <w:rsid w:val="00FC0598"/>
    <w:rsid w:val="00FC6E65"/>
    <w:rsid w:val="00FF228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link w:val="TijelotekstaChar"/>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customStyle="true" w:styleId="TijelotekstaChar" w:type="character">
    <w:name w:val="Tijelo teksta Char"/>
    <w:basedOn w:val="Zadanifontodlomka"/>
    <w:link w:val="Tijeloteksta"/>
    <w:rsid w:val="007C4C36"/>
    <w:rPr>
      <w:sz w:val="24"/>
      <w:szCs w:val="24"/>
    </w:rPr>
  </w:style>
  <w:style w:styleId="Reetkatablice" w:type="table">
    <w:name w:val="Table Grid"/>
    <w:basedOn w:val="Obinatablica"/>
    <w:rsid w:val="00BE251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link w:val="TijelotekstaChar"/>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customStyle="1" w:styleId="TijelotekstaChar" w:type="character">
    <w:name w:val="Tijelo teksta Char"/>
    <w:basedOn w:val="Zadanifontodlomka"/>
    <w:link w:val="Tijeloteksta"/>
    <w:rsid w:val="007C4C36"/>
    <w:rPr>
      <w:sz w:val="24"/>
      <w:szCs w:val="24"/>
    </w:rPr>
  </w:style>
  <w:style w:styleId="Reetkatablice" w:type="table">
    <w:name w:val="Table Grid"/>
    <w:basedOn w:val="Obinatablica"/>
    <w:rsid w:val="00BE251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3530569">
      <w:bodyDiv w:val="true"/>
      <w:marLeft w:val="0"/>
      <w:marRight w:val="0"/>
      <w:marTop w:val="0"/>
      <w:marBottom w:val="0"/>
      <w:divBdr>
        <w:top w:space="0" w:sz="0" w:color="auto" w:val="none"/>
        <w:left w:space="0" w:sz="0" w:color="auto" w:val="none"/>
        <w:bottom w:space="0" w:sz="0" w:color="auto" w:val="none"/>
        <w:right w:space="0" w:sz="0" w:color="auto" w:val="none"/>
      </w:divBdr>
    </w:div>
    <w:div w:id="2145728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St-336/2018</izvorni_sadrzaj>
    <derivirana_varijabla naziv="DomainObject.Predmet.OznakaBroj_1">St-336/2018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DEKORATIVNI PODOVI d.o.o. za građenje u stečaju</izvorni_sadrzaj>
    <derivirana_varijabla naziv="DomainObject.Predmet.ProtustrankaFormated_1">  Stečajna masa iza DEKORATIVNI PODOVI d.o.o. za građenje u stečaju</derivirana_varijabla>
  </DomainObject.Predmet.ProtustrankaFormated>
  <DomainObject.Predmet.ProtustrankaFormatedOIB>
    <izvorni_sadrzaj>  Stečajna masa iza DEKORATIVNI PODOVI d.o.o. za građenje u stečaju, OIB 92168982570</izvorni_sadrzaj>
    <derivirana_varijabla naziv="DomainObject.Predmet.ProtustrankaFormatedOIB_1">  Stečajna masa iza DEKORATIVNI PODOVI d.o.o. za građenje u stečaju, OIB 92168982570</derivirana_varijabla>
  </DomainObject.Predmet.ProtustrankaFormatedOIB>
  <DomainObject.Predmet.ProtustrankaFormatedWithAdress>
    <izvorni_sadrzaj> Stečajna masa iza DEKORATIVNI PODOVI d.o.o. za građenje u stečaju, Mažuranićevo šetalište 35, 21000 Split</izvorni_sadrzaj>
    <derivirana_varijabla naziv="DomainObject.Predmet.ProtustrankaFormatedWithAdress_1"> Stečajna masa iza DEKORATIVNI PODOVI d.o.o. za građenje u stečaju, Mažuranićevo šetalište 35, 21000 Split</derivirana_varijabla>
  </DomainObject.Predmet.ProtustrankaFormatedWithAdress>
  <DomainObject.Predmet.ProtustrankaFormatedWithAdressOIB>
    <izvorni_sadrzaj> Stečajna masa iza DEKORATIVNI PODOVI d.o.o. za građenje u stečaju, OIB 92168982570, Mažuranićevo šetalište 35, 21000 Split</izvorni_sadrzaj>
    <derivirana_varijabla naziv="DomainObject.Predmet.ProtustrankaFormatedWithAdressOIB_1"> Stečajna masa iza DEKORATIVNI PODOVI d.o.o. za građenje u stečaju, OIB 92168982570, Mažuranićevo šetalište 35, 21000 Split</derivirana_varijabla>
  </DomainObject.Predmet.ProtustrankaFormatedWithAdressOIB>
  <DomainObject.Predmet.ProtustrankaWithAdress>
    <izvorni_sadrzaj>Stečajna masa iza DEKORATIVNI PODOVI d.o.o. za građenje u stečaju Mažuranićevo šetalište 35, 21000 Split</izvorni_sadrzaj>
    <derivirana_varijabla naziv="DomainObject.Predmet.ProtustrankaWithAdress_1">Stečajna masa iza DEKORATIVNI PODOVI d.o.o. za građenje u stečaju Mažuranićevo šetalište 35, 21000 Split</derivirana_varijabla>
  </DomainObject.Predmet.ProtustrankaWithAdress>
  <DomainObject.Predmet.ProtustrankaWithAdressOIB>
    <izvorni_sadrzaj>Stečajna masa iza DEKORATIVNI PODOVI d.o.o. za građenje u stečaju, OIB 92168982570, Mažuranićevo šetalište 35, 21000 Split</izvorni_sadrzaj>
    <derivirana_varijabla naziv="DomainObject.Predmet.ProtustrankaWithAdressOIB_1">Stečajna masa iza DEKORATIVNI PODOVI d.o.o. za građenje u stečaju, OIB 92168982570, Mažuranićevo šetalište 35, 21000 Split</derivirana_varijabla>
  </DomainObject.Predmet.ProtustrankaWithAdressOIB>
  <DomainObject.Predmet.ProtustrankaNazivFormated>
    <izvorni_sadrzaj>Stečajna masa iza DEKORATIVNI PODOVI d.o.o. za građenje u stečaju</izvorni_sadrzaj>
    <derivirana_varijabla naziv="DomainObject.Predmet.ProtustrankaNazivFormated_1">Stečajna masa iza DEKORATIVNI PODOVI d.o.o. za građenje u stečaju</derivirana_varijabla>
  </DomainObject.Predmet.ProtustrankaNazivFormated>
  <DomainObject.Predmet.ProtustrankaNazivFormatedOIB>
    <izvorni_sadrzaj>Stečajna masa iza DEKORATIVNI PODOVI d.o.o. za građenje u stečaju, OIB 92168982570</izvorni_sadrzaj>
    <derivirana_varijabla naziv="DomainObject.Predmet.ProtustrankaNazivFormatedOIB_1">Stečajna masa iza DEKORATIVNI PODOVI d.o.o. za građenje u stečaju, OIB 92168982570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HRVATSKE ŠUME društvo s ograničenom odgovornošću; FINA Split; EUROHERC osiguranje - dioničko društvo za osiguranje imovine i osoba i druge poslove osiguranja; JUKIĆ - DAM d.o.o. za građenje i usluge; GRAD SPLIT; TREND PODOVI j.d.o.o. za građenje; Z.I.G. KNJIGOVODSTVO društvo s ograničenom odgovornošću za računovodstvo i knjigovodstvo; FINANCIJSKA AGENCIJA; OSIJEK-KOTEKS dioničko društvo za graditeljstvo, proizvodnju i trgovinu; PODOVI OPAČAK d.o.o. za proizvodnju i usluge; Ministarstvo financija RH; KONZUM, trgovina na veliko i malo d.d.; Božana Pahor; Sandra Opačak; Marko Bazina; Marina Opačak; Denis Bilić; Davor Terze</izvorni_sadrzaj>
    <derivirana_varijabla naziv="DomainObject.Predmet.StrankaFormated_1">  HRVATSKE ŠUME društvo s ograničenom odgovornošću; FINA Split; EUROHERC osiguranje - dioničko društvo za osiguranje imovine i osoba i druge poslove osiguranja; JUKIĆ - DAM d.o.o. za građenje i usluge; GRAD SPLIT; TREND PODOVI j.d.o.o. za građenje; Z.I.G. KNJIGOVODSTVO društvo s ograničenom odgovornošću za računovodstvo i knjigovodstvo; FINANCIJSKA AGENCIJA; OSIJEK-KOTEKS dioničko društvo za graditeljstvo, proizvodnju i trgovinu; PODOVI OPAČAK d.o.o. za proizvodnju i usluge; Ministarstvo financija RH; KONZUM, trgovina na veliko i malo d.d.; Božana Pahor; Sandra Opačak; Marko Bazina; Marina Opačak; Denis Bilić; Davor Terze</derivirana_varijabla>
  </DomainObject.Predmet.StrankaFormated>
  <DomainObject.Predmet.StrankaFormatedOIB>
    <izvorni_sadrzaj>  HRVATSKE ŠUME društvo s ograničenom odgovornošću, OIB 69693144506; FINA Split, OIB 85821130368; EUROHERC osiguranje - dioničko društvo za osiguranje imovine i osoba i druge poslove osiguranja, OIB 22694857747; JUKIĆ - DAM d.o.o. za građenje i usluge, OIB 78913530404;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Ministarstvo financija RH, OIB 18683136487; KONZUM, trgovina na veliko i malo d.d., OIB 29955634590; Božana Pahor, OIB 35047710584; Sandra Opačak, OIB 60468552497; Marko Bazina, OIB 35456057128; Marina Opačak, OIB 96896561145; Denis Bilić, OIB 11387513420; Davor Terze, OIB 17458606576</izvorni_sadrzaj>
    <derivirana_varijabla naziv="DomainObject.Predmet.StrankaFormatedOIB_1">  HRVATSKE ŠUME društvo s ograničenom odgovornošću, OIB 69693144506; FINA Split, OIB 85821130368; EUROHERC osiguranje - dioničko društvo za osiguranje imovine i osoba i druge poslove osiguranja, OIB 22694857747; JUKIĆ - DAM d.o.o. za građenje i usluge, OIB 78913530404;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Ministarstvo financija RH, OIB 18683136487; KONZUM, trgovina na veliko i malo d.d., OIB 29955634590; Božana Pahor, OIB 35047710584; Sandra Opačak, OIB 60468552497; Marko Bazina, OIB 35456057128; Marina Opačak, OIB 96896561145; Denis Bilić, OIB 11387513420; Davor Terze, OIB 17458606576</derivirana_varijabla>
  </DomainObject.Predmet.StrankaFormatedOIB>
  <DomainObject.Predmet.StrankaFormatedWithAdress>
    <izvorni_sadrzaj> HRVATSKE ŠUME društvo s ograničenom odgovornošću, Ul.Ljudevita Farkaša Vukotinovića 2, Zagreb; FINA Split, Mažuranićevo šetalište 24 b, 21000 Split; EUROHERC osiguranje - dioničko društvo za osiguranje imovine i osoba i druge poslove osiguranja, Ulica grada Vukovara 282, Zagreb; JUKIĆ - DAM d.o.o. za građenje i usluge, Živinić 26, 21238 Otok;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Ministarstvo financija RH, Katančićeva 5, 10000 Zagreb;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izvorni_sadrzaj>
    <derivirana_varijabla naziv="DomainObject.Predmet.StrankaFormatedWithAdress_1"> HRVATSKE ŠUME društvo s ograničenom odgovornošću, Ul.Ljudevita Farkaša Vukotinovića 2, Zagreb; FINA Split, Mažuranićevo šetalište 24 b, 21000 Split; EUROHERC osiguranje - dioničko društvo za osiguranje imovine i osoba i druge poslove osiguranja, Ulica grada Vukovara 282, Zagreb; JUKIĆ - DAM d.o.o. za građenje i usluge, Živinić 26, 21238 Otok;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Ministarstvo financija RH, Katančićeva 5, 10000 Zagreb;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derivirana_varijabla>
  </DomainObject.Predmet.StrankaFormatedWithAdress>
  <DomainObject.Predmet.StrankaFormatedWithAdressOIB>
    <izvorni_sadrzaj> HRVATSKE ŠUME društvo s ograničenom odgovornošću, OIB 69693144506, Ul.Ljudevita Farkaša Vukotinovića 2, Zagreb; FINA Split, OIB 85821130368, Mažuranićevo šetalište 24 b, 21000 Split; EUROHERC osiguranje - dioničko društvo za osiguranje imovine i osoba i druge poslove osiguranja, OIB 22694857747, Ulica grada Vukovara 282, Zagreb; JUKIĆ - DAM d.o.o. za građenje i usluge, OIB 78913530404, Živinić 26, 21238 Otok;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Ministarstvo financija RH, OIB 18683136487, Katančićeva 5, 10000 Zagreb;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izvorni_sadrzaj>
    <derivirana_varijabla naziv="DomainObject.Predmet.StrankaFormatedWithAdressOIB_1"> HRVATSKE ŠUME društvo s ograničenom odgovornošću, OIB 69693144506, Ul.Ljudevita Farkaša Vukotinovića 2, Zagreb; FINA Split, OIB 85821130368, Mažuranićevo šetalište 24 b, 21000 Split; EUROHERC osiguranje - dioničko društvo za osiguranje imovine i osoba i druge poslove osiguranja, OIB 22694857747, Ulica grada Vukovara 282, Zagreb; JUKIĆ - DAM d.o.o. za građenje i usluge, OIB 78913530404, Živinić 26, 21238 Otok;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Ministarstvo financija RH, OIB 18683136487, Katančićeva 5, 10000 Zagreb;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derivirana_varijabla>
  </DomainObject.Predmet.StrankaFormatedWithAdressOIB>
  <DomainObject.Predmet.StrankaWithAdress>
    <izvorni_sadrzaj>HRVATSKE ŠUME društvo s ograničenom odgovornošću Ul.Ljudevita Farkaša Vukotinovića 2,Zagreb,FINA Split Mažuranićevo šetalište 24 b,21000 Split,EUROHERC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izvorni_sadrzaj>
    <derivirana_varijabla naziv="DomainObject.Predmet.StrankaWithAdress_1">HRVATSKE ŠUME društvo s ograničenom odgovornošću Ul.Ljudevita Farkaša Vukotinovića 2,Zagreb,FINA Split Mažuranićevo šetalište 24 b,21000 Split,EUROHERC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derivirana_varijabla>
  </DomainObject.Predmet.StrankaWithAdress>
  <DomainObject.Predmet.StrankaWithAdressOIB>
    <izvorni_sadrzaj>HRVATSKE ŠUME društvo s ograničenom odgovornošću, OIB 69693144506, Ul.Ljudevita Farkaša Vukotinovića 2,Zagreb,FINA Split, OIB 85821130368, Mažuranićevo šetalište 24 b,21000 Split,EUROHERC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izvorni_sadrzaj>
    <derivirana_varijabla naziv="DomainObject.Predmet.StrankaWithAdressOIB_1">HRVATSKE ŠUME društvo s ograničenom odgovornošću, OIB 69693144506, Ul.Ljudevita Farkaša Vukotinovića 2,Zagreb,FINA Split, OIB 85821130368, Mažuranićevo šetalište 24 b,21000 Split,EUROHERC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derivirana_varijabla>
  </DomainObject.Predmet.StrankaWithAdressOIB>
  <DomainObject.Predmet.StrankaNazivFormated>
    <izvorni_sadrzaj>HRVATSKE ŠUME društvo s ograničenom odgovornošću,FINA Split,EUROHERC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izvorni_sadrzaj>
    <derivirana_varijabla naziv="DomainObject.Predmet.StrankaNazivFormated_1">HRVATSKE ŠUME društvo s ograničenom odgovornošću,FINA Split,EUROHERC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derivirana_varijabla>
  </DomainObject.Predmet.StrankaNazivFormated>
  <DomainObject.Predmet.StrankaNazivFormatedOIB>
    <izvorni_sadrzaj>HRVATSKE ŠUME društvo s ograničenom odgovornošću, OIB 69693144506,FINA Split, OIB 85821130368,EUROHERC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izvorni_sadrzaj>
    <derivirana_varijabla naziv="DomainObject.Predmet.StrankaNazivFormatedOIB_1">HRVATSKE ŠUME društvo s ograničenom odgovornošću, OIB 69693144506,FINA Split, OIB 85821130368,EUROHERC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HRVATSKE ŠUME društvo s ograničenom odgovornošću</item>
      <item>FINA Split</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izvorni_sadrzaj>
    <derivirana_varijabla naziv="DomainObject.Predmet.StrankaListFormated_1">
      <item>HRVATSKE ŠUME društvo s ograničenom odgovornošću</item>
      <item>FINA Split</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derivirana_varijabla>
  </DomainObject.Predmet.StrankaListFormated>
  <DomainObject.Predmet.StrankaListFormatedOIB>
    <izvorni_sadrzaj>
      <item>HRVATSKE ŠUME društvo s ograničenom odgovornošću, OIB 69693144506</item>
      <item>FINA Split, OIB 85821130368</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FormatedOIB_1">
      <item>HRVATSKE ŠUME društvo s ograničenom odgovornošću, OIB 69693144506</item>
      <item>FINA Split, OIB 85821130368</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FormatedOIB>
  <DomainObject.Predmet.StrankaListFormatedWithAdress>
    <izvorni_sadrzaj>
      <item>HRVATSKE ŠUME društvo s ograničenom odgovornošću, Ul.Ljudevita Farkaša Vukotinovića 2, Zagreb</item>
      <item>FINA Split, Mažuranićevo šetalište 24 b, 21000 Split</item>
      <item>EUROHERC osiguranje - dioničko društvo za osiguranje imovine i osoba i druge poslove osiguranja, Ulica grada Vukovara 282, Zagreb</item>
      <item>JUKIĆ - DAM d.o.o. za građenje i usluge, Živinić 26, 21238 Otok</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item>
      <item>Ministarstvo financija RH, Katančićeva 5, 10000 Zagreb</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izvorni_sadrzaj>
    <derivirana_varijabla naziv="DomainObject.Predmet.StrankaListFormatedWithAdress_1">
      <item>HRVATSKE ŠUME društvo s ograničenom odgovornošću, Ul.Ljudevita Farkaša Vukotinovića 2, Zagreb</item>
      <item>FINA Split, Mažuranićevo šetalište 24 b, 21000 Split</item>
      <item>EUROHERC osiguranje - dioničko društvo za osiguranje imovine i osoba i druge poslove osiguranja, Ulica grada Vukovara 282, Zagreb</item>
      <item>JUKIĆ - DAM d.o.o. za građenje i usluge, Živinić 26, 21238 Otok</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item>
      <item>Ministarstvo financija RH, Katančićeva 5, 10000 Zagreb</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derivirana_varijabla>
  </DomainObject.Predmet.StrankaListFormatedWithAdress>
  <DomainObject.Predmet.StrankaListFormatedWithAdressOIB>
    <izvorni_sadrzaj>
      <item>HRVATSKE ŠUME društvo s ograničenom odgovornošću, OIB 69693144506, Ul.Ljudevita Farkaša Vukotinovića 2, Zagreb</item>
      <item>FINA Split, OIB 85821130368, Mažuranićevo šetalište 24 b, 21000 Split</item>
      <item>EUROHERC osiguranje - dioničko društvo za osiguranje imovine i osoba i druge poslove osiguranja, OIB 22694857747, Ulica grada Vukovara 282, Zagreb</item>
      <item>JUKIĆ - DAM d.o.o. za građenje i usluge, OIB 78913530404, Živinić 26, 21238 Otok</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item>
      <item>Ministarstvo financija RH, OIB 18683136487, Katančićeva 5, 10000 Zagreb</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izvorni_sadrzaj>
    <derivirana_varijabla naziv="DomainObject.Predmet.StrankaListFormatedWithAdressOIB_1">
      <item>HRVATSKE ŠUME društvo s ograničenom odgovornošću, OIB 69693144506, Ul.Ljudevita Farkaša Vukotinovića 2, Zagreb</item>
      <item>FINA Split, OIB 85821130368, Mažuranićevo šetalište 24 b, 21000 Split</item>
      <item>EUROHERC osiguranje - dioničko društvo za osiguranje imovine i osoba i druge poslove osiguranja, OIB 22694857747, Ulica grada Vukovara 282, Zagreb</item>
      <item>JUKIĆ - DAM d.o.o. za građenje i usluge, OIB 78913530404, Živinić 26, 21238 Otok</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item>
      <item>Ministarstvo financija RH, OIB 18683136487, Katančićeva 5, 10000 Zagreb</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derivirana_varijabla>
  </DomainObject.Predmet.StrankaListFormatedWithAdressOIB>
  <DomainObject.Predmet.StrankaListNazivFormated>
    <izvorni_sadrzaj>
      <item>HRVATSKE ŠUME društvo s ograničenom odgovornošću</item>
      <item>FINA Split</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izvorni_sadrzaj>
    <derivirana_varijabla naziv="DomainObject.Predmet.StrankaListNazivFormated_1">
      <item>HRVATSKE ŠUME društvo s ograničenom odgovornošću</item>
      <item>FINA Split</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derivirana_varijabla>
  </DomainObject.Predmet.StrankaListNazivFormated>
  <DomainObject.Predmet.StrankaListNazivFormatedOIB>
    <izvorni_sadrzaj>
      <item>HRVATSKE ŠUME društvo s ograničenom odgovornošću, OIB 69693144506</item>
      <item>FINA Split, OIB 85821130368</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NazivFormatedOIB_1">
      <item>HRVATSKE ŠUME društvo s ograničenom odgovornošću, OIB 69693144506</item>
      <item>FINA Split, OIB 85821130368</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NazivFormatedOIB>
  <DomainObject.Predmet.ProtuStrankaListFormated>
    <izvorni_sadrzaj>
      <item>Stečajna masa iza DEKORATIVNI PODOVI d.o.o. za građenje u stečaju</item>
    </izvorni_sadrzaj>
    <derivirana_varijabla naziv="DomainObject.Predmet.ProtuStrankaListFormated_1">
      <item>Stečajna masa iza DEKORATIVNI PODOVI d.o.o. za građenje u stečaju</item>
    </derivirana_varijabla>
  </DomainObject.Predmet.ProtuStrankaListFormated>
  <DomainObject.Predmet.ProtuStrankaListFormatedOIB>
    <izvorni_sadrzaj>
      <item>Stečajna masa iza DEKORATIVNI PODOVI d.o.o. za građenje u stečaju, OIB 92168982570</item>
    </izvorni_sadrzaj>
    <derivirana_varijabla naziv="DomainObject.Predmet.ProtuStrankaListFormatedOIB_1">
      <item>Stečajna masa iza DEKORATIVNI PODOVI d.o.o. za građenje u stečaju, OIB 92168982570</item>
    </derivirana_varijabla>
  </DomainObject.Predmet.ProtuStrankaListFormatedOIB>
  <DomainObject.Predmet.ProtuStrankaListFormatedWithAdress>
    <izvorni_sadrzaj>
      <item>Stečajna masa iza DEKORATIVNI PODOVI d.o.o. za građenje u stečaju, Mažuranićevo šetalište 35, 21000 Split</item>
    </izvorni_sadrzaj>
    <derivirana_varijabla naziv="DomainObject.Predmet.ProtuStrankaListFormatedWithAdress_1">
      <item>Stečajna masa iza DEKORATIVNI PODOVI d.o.o. za građenje u stečaju, Mažuranićevo šetalište 35, 21000 Split</item>
    </derivirana_varijabla>
  </DomainObject.Predmet.ProtuStrankaListFormatedWithAdress>
  <DomainObject.Predmet.ProtuStrankaListFormatedWithAdressOIB>
    <izvorni_sadrzaj>
      <item>Stečajna masa iza DEKORATIVNI PODOVI d.o.o. za građenje u stečaju, OIB 92168982570, Mažuranićevo šetalište 35, 21000 Split</item>
    </izvorni_sadrzaj>
    <derivirana_varijabla naziv="DomainObject.Predmet.ProtuStrankaListFormatedWithAdressOIB_1">
      <item>Stečajna masa iza DEKORATIVNI PODOVI d.o.o. za građenje u stečaju, OIB 92168982570, Mažuranićevo šetalište 35, 21000 Split</item>
    </derivirana_varijabla>
  </DomainObject.Predmet.ProtuStrankaListFormatedWithAdressOIB>
  <DomainObject.Predmet.ProtuStrankaListNazivFormated>
    <izvorni_sadrzaj>
      <item>Stečajna masa iza DEKORATIVNI PODOVI d.o.o. za građenje u stečaju</item>
    </izvorni_sadrzaj>
    <derivirana_varijabla naziv="DomainObject.Predmet.ProtuStrankaListNazivFormated_1">
      <item>Stečajna masa iza DEKORATIVNI PODOVI d.o.o. za građenje u stečaju</item>
    </derivirana_varijabla>
  </DomainObject.Predmet.ProtuStrankaListNazivFormated>
  <DomainObject.Predmet.ProtuStrankaListNazivFormatedOIB>
    <izvorni_sadrzaj>
      <item>Stečajna masa iza DEKORATIVNI PODOVI d.o.o. za građenje u stečaju, OIB 92168982570</item>
    </izvorni_sadrzaj>
    <derivirana_varijabla naziv="DomainObject.Predmet.ProtuStrankaListNazivFormatedOIB_1">
      <item>Stečajna masa iza DEKORATIVNI PODOVI d.o.o. za građenje u stečaju, OIB 92168982570</item>
    </derivirana_varijabla>
  </DomainObject.Predmet.ProtuStrankaListNazivFormatedOIB>
  <DomainObject.Predmet.OstaliListFormated>
    <izvorni_sadrzaj>
      <item>SANDRA OPAČAK</item>
      <item>Odvjetničko društvo Hanžeković &amp; Partneri društvo s ograničenom odgovornošću</item>
      <item>ROZITA VIDAN KESIĆ</item>
      <item>Županijsko državno odvjetništvo Split</item>
    </izvorni_sadrzaj>
    <derivirana_varijabla naziv="DomainObject.Predmet.OstaliListFormated_1">
      <item>SANDRA OPAČAK</item>
      <item>Odvjetničko društvo Hanžeković &amp; Partneri društvo s ograničenom odgovornošću</item>
      <item>ROZITA VIDAN KESIĆ</item>
      <item>Županijsko državno odvjetništvo Split</item>
    </derivirana_varijabla>
  </DomainObject.Predmet.OstaliListFormated>
  <DomainObject.Predmet.OstaliListFormatedOIB>
    <izvorni_sadrzaj>
      <item>SANDRA OPAČAK</item>
      <item>Odvjetničko društvo Hanžeković &amp; Partneri društvo s ograničenom odgovornošću, OIB 85127306373</item>
      <item>ROZITA VIDAN KESIĆ</item>
      <item>Županijsko državno odvjetništvo Split</item>
    </izvorni_sadrzaj>
    <derivirana_varijabla naziv="DomainObject.Predmet.OstaliListFormatedOIB_1">
      <item>SANDRA OPAČAK</item>
      <item>Odvjetničko društvo Hanžeković &amp; Partneri društvo s ograničenom odgovornošću, OIB 85127306373</item>
      <item>ROZITA VIDAN KESIĆ</item>
      <item>Županijsko državno odvjetništvo Split</item>
    </derivirana_varijabla>
  </DomainObject.Predmet.OstaliListFormatedOIB>
  <DomainObject.Predmet.OstaliListFormatedWithAdress>
    <izvorni_sadrzaj>
      <item>SANDRA OPAČAK, Trondheimska 4/A, 21000 Split</item>
      <item>Odvjetničko društvo Hanžeković &amp; Partneri društvo s ograničenom odgovornošću, Radnička Cesta 22, Zagreb</item>
      <item>ROZITA VIDAN KESIĆ, Ćiril Metodova 38, 21000 Split</item>
      <item>Županijsko državno odvjetništvo Split, Gundulićeva 29a, 21000 Split</item>
    </izvorni_sadrzaj>
    <derivirana_varijabla naziv="DomainObject.Predmet.OstaliListFormatedWithAdress_1">
      <item>SANDRA OPAČAK, Trondheimska 4/A, 21000 Split</item>
      <item>Odvjetničko društvo Hanžeković &amp; Partneri društvo s ograničenom odgovornošću, Radnička Cesta 22, Zagreb</item>
      <item>ROZITA VIDAN KESIĆ, Ćiril Metodova 38, 21000 Split</item>
      <item>Županijsko državno odvjetništvo Split, Gundulićeva 29a, 21000 Split</item>
    </derivirana_varijabla>
  </DomainObject.Predmet.OstaliListFormatedWithAdress>
  <DomainObject.Predmet.OstaliListFormatedWithAdressOIB>
    <izvorni_sadrzaj>
      <item>SANDRA OPAČAK, Trondheimska 4/A, 21000 Split</item>
      <item>Odvjetničko društvo Hanžeković &amp; Partneri društvo s ograničenom odgovornošću, OIB 85127306373, Radnička Cesta 22, Zagreb</item>
      <item>ROZITA VIDAN KESIĆ, Ćiril Metodova 38, 21000 Split</item>
      <item>Županijsko državno odvjetništvo Split, Gundulićeva 29a, 21000 Split</item>
    </izvorni_sadrzaj>
    <derivirana_varijabla naziv="DomainObject.Predmet.OstaliListFormatedWithAdressOIB_1">
      <item>SANDRA OPAČAK, Trondheimska 4/A, 21000 Split</item>
      <item>Odvjetničko društvo Hanžeković &amp; Partneri društvo s ograničenom odgovornošću, OIB 85127306373, Radnička Cesta 22, Zagreb</item>
      <item>ROZITA VIDAN KESIĆ, Ćiril Metodova 38, 21000 Split</item>
      <item>Županijsko državno odvjetništvo Split, Gundulićeva 29a, 21000 Split</item>
    </derivirana_varijabla>
  </DomainObject.Predmet.OstaliListFormatedWithAdressOIB>
  <DomainObject.Predmet.OstaliListNazivFormated>
    <izvorni_sadrzaj>
      <item>SANDRA OPAČAK</item>
      <item>Odvjetničko društvo Hanžeković &amp; Partneri društvo s ograničenom odgovornošću</item>
      <item>ROZITA VIDAN KESIĆ</item>
      <item>Županijsko državno odvjetništvo Split</item>
    </izvorni_sadrzaj>
    <derivirana_varijabla naziv="DomainObject.Predmet.OstaliListNazivFormated_1">
      <item>SANDRA OPAČAK</item>
      <item>Odvjetničko društvo Hanžeković &amp; Partneri društvo s ograničenom odgovornošću</item>
      <item>ROZITA VIDAN KESIĆ</item>
      <item>Županijsko državno odvjetništvo Split</item>
    </derivirana_varijabla>
  </DomainObject.Predmet.OstaliListNazivFormated>
  <DomainObject.Predmet.OstaliListNazivFormatedOIB>
    <izvorni_sadrzaj>
      <item>SANDRA OPAČAK</item>
      <item>Odvjetničko društvo Hanžeković &amp; Partneri društvo s ograničenom odgovornošću, OIB 85127306373</item>
      <item>ROZITA VIDAN KESIĆ</item>
      <item>Županijsko državno odvjetništvo Split</item>
    </izvorni_sadrzaj>
    <derivirana_varijabla naziv="DomainObject.Predmet.OstaliListNazivFormatedOIB_1">
      <item>SANDRA OPAČAK</item>
      <item>Odvjetničko društvo Hanžeković &amp; Partneri društvo s ograničenom odgovornošću, OIB 85127306373</item>
      <item>ROZITA VIDAN KESIĆ</item>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Stečajna masa iza DEKORATIVNI PODOVI d.o.o. za građenje u stečaju</izvorni_sadrzaj>
    <derivirana_varijabla naziv="DomainObject.Predmet.ProtustrankaIDrugi_1">Stečajna masa iza DEKORATIVNI PODOVI d.o.o. za građenje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Stečajna masa iza DEKORATIVNI PODOVI d.o.o. za građenje u stečaju, OIB 92168982570, Mažuranićevo šetalište 35, 21000 Split</izvorni_sadrzaj>
    <derivirana_varijabla naziv="DomainObject.Predmet.ProtustrankaIDrugiAdressOIB_1">Stečajna masa iza DEKORATIVNI PODOVI d.o.o. za građenje u stečaju, OIB 92168982570, Mažuranićevo šetalište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HRVATSKE ŠUME društvo s ograničenom odgovornošću</item>
      <item>Stečajna masa iza DEKORATIVNI PODOVI d.o.o. za građenje u stečaju</item>
      <item>FINA Split</item>
      <item>SANDRA OPAČAK</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udioniciListNaziv_1">
      <item>HRVATSKE ŠUME društvo s ograničenom odgovornošću</item>
      <item>Stečajna masa iza DEKORATIVNI PODOVI d.o.o. za građenje u stečaju</item>
      <item>FINA Split</item>
      <item>SANDRA OPAČAK</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derivirana_varijabla>
  </DomainObject.Predmet.SudioniciListNaziv>
  <DomainObject.Predmet.SudioniciListAdressOIB>
    <izvorni_sadrzaj>
      <item>HRVATSKE ŠUME društvo s ograničenom odgovornošću, OIB 69693144506, Ul.Ljudevita Farkaša Vukotinovića 2,Zagreb</item>
      <item>Stečajna masa iza DEKORATIVNI PODOVI d.o.o. za građenje u stečaju, OIB 92168982570, Mažuranićevo šetalište 35,21000 Split</item>
      <item>FINA Split, OIB 85821130368, Mažuranićevo šetalište 24 b,21000 Split</item>
      <item>SANDRA OPAČAK, Trondheimska 4/A,21000 Split</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izvorni_sadrzaj>
    <derivirana_varijabla naziv="DomainObject.Predmet.SudioniciListAdressOIB_1">
      <item>HRVATSKE ŠUME društvo s ograničenom odgovornošću, OIB 69693144506, Ul.Ljudevita Farkaša Vukotinovića 2,Zagreb</item>
      <item>Stečajna masa iza DEKORATIVNI PODOVI d.o.o. za građenje u stečaju, OIB 92168982570, Mažuranićevo šetalište 35,21000 Split</item>
      <item>FINA Split, OIB 85821130368, Mažuranićevo šetalište 24 b,21000 Split</item>
      <item>SANDRA OPAČAK, Trondheimska 4/A,21000 Split</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69693144506</item>
      <item>, OIB 92168982570</item>
      <item>, OIB 85821130368</item>
      <item>, OIB null</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izvorni_sadrzaj>
    <derivirana_varijabla naziv="DomainObject.Predmet.SudioniciListNazivOIB_1">
      <item>, OIB 69693144506</item>
      <item>, OIB 92168982570</item>
      <item>, OIB 85821130368</item>
      <item>, OIB null</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556DB5-4050-4646-8DE8-054764E936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462</properties:Words>
  <properties:Characters>2480</properties:Characters>
  <properties:Lines>64</properties:Lines>
  <properties:Paragraphs>28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2018-05-09T08:19:00Z</dcterms:created>
  <dc:creator>Tatjana Kujundžić-Novak</dc:creator>
  <cp:lastModifiedBy>Ana Golub Gruić</cp:lastModifiedBy>
  <cp:lastPrinted>2018-05-09T08:52:00Z</cp:lastPrinted>
  <dcterms:modified xmlns:xsi="http://www.w3.org/2001/XMLSchema-instance" xsi:type="dcterms:W3CDTF">2018-05-09T10:27:00Z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(St-336-2018 Rješenje - nastavak postupka.docx)</vt:lpwstr>
  </prop:property>
  <prop:property name="CC_coloring" pid="4" fmtid="{D5CDD505-2E9C-101B-9397-08002B2CF9AE}">
    <vt:bool>false</vt:bool>
  </prop:property>
  <prop:property name="BrojStranica" pid="5" fmtid="{D5CDD505-2E9C-101B-9397-08002B2CF9AE}">
    <vt:i4>2</vt:i4>
  </prop:property>
</prop:Properties>
</file>