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a6555" w14:paraId="70a6555" w:rsidRDefault="00134654" w:rsidP="00910611" w:rsidR="0013465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4654" w:rsidP="00910611" w:rsidR="00134654">
      <w:r>
        <w:rPr>
          <w:rFonts w:eastAsia="MS Mincho"/>
        </w:rPr>
        <w:t>REPUBLIKA HRVATSKA</w:t>
      </w:r>
    </w:p>
    <w:p w:rsidRDefault="00134654" w:rsidP="00910611" w:rsidR="00134654">
      <w:r>
        <w:rPr>
          <w:rFonts w:eastAsia="MS Mincho"/>
        </w:rPr>
        <w:t>TRGOVAČKI SUD U RIJECI</w:t>
      </w:r>
    </w:p>
    <w:p w:rsidRDefault="00134654" w:rsidR="0013465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34654" w:rsidP="00910611" w:rsidR="00134654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436F67">
        <w:t>513</w:t>
      </w:r>
      <w:r w:rsidR="006851F3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F96B9C">
        <w:t>09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436F67">
        <w:rPr>
          <w:b/>
          <w:bCs/>
        </w:rPr>
        <w:t xml:space="preserve">SOLAS UGOSTITELJSTVO jednostavno </w:t>
      </w:r>
      <w:r w:rsidR="00436F67" w:rsidRPr="00436F67">
        <w:rPr>
          <w:b/>
          <w:bCs/>
        </w:rPr>
        <w:t>društv</w:t>
      </w:r>
      <w:r w:rsidR="00436F67">
        <w:rPr>
          <w:b/>
          <w:bCs/>
        </w:rPr>
        <w:t>o s ograničenom odgovornošću za usluge i trgovinu, Rijeka, Milutina Barača 16/B, OIB 74517965488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3F0A17">
        <w:t>01. rujna 2015</w:t>
      </w:r>
      <w:r>
        <w:t xml:space="preserve">. godine iznosi </w:t>
      </w:r>
      <w:r w:rsidR="00436F67">
        <w:rPr>
          <w:b/>
        </w:rPr>
        <w:t>4.965,53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F96B9C">
        <w:t>09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>
      <w:pPr>
        <w:ind w:left="2832"/>
        <w:jc w:val="right"/>
      </w:pPr>
    </w:p>
    <w:p w:rsidRDefault="000E3B5B" w:rsidP="003B5F59" w:rsidR="000E3B5B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C61A9">
        <w:rPr>
          <w:sz w:val="20"/>
          <w:szCs w:val="20"/>
        </w:rPr>
        <w:t>09</w:t>
      </w:r>
      <w:r w:rsidR="00AF3E7D">
        <w:rPr>
          <w:sz w:val="20"/>
          <w:szCs w:val="20"/>
        </w:rPr>
        <w:t>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436F67">
      <w:t>513</w:t>
    </w:r>
    <w:r w:rsidR="008400B8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4654"/>
    <w:rsid w:val="00137F33"/>
    <w:rsid w:val="00140487"/>
    <w:rsid w:val="00141383"/>
    <w:rsid w:val="0014199C"/>
    <w:rsid w:val="00142C0F"/>
    <w:rsid w:val="001463CE"/>
    <w:rsid w:val="00153F94"/>
    <w:rsid w:val="00155D32"/>
    <w:rsid w:val="0016205A"/>
    <w:rsid w:val="001642A4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0A17"/>
    <w:rsid w:val="003F6ACD"/>
    <w:rsid w:val="004047B3"/>
    <w:rsid w:val="004107F2"/>
    <w:rsid w:val="00427F95"/>
    <w:rsid w:val="00430EE8"/>
    <w:rsid w:val="00436F67"/>
    <w:rsid w:val="00437108"/>
    <w:rsid w:val="004379D5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2E48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851F3"/>
    <w:rsid w:val="00694B02"/>
    <w:rsid w:val="00695AE9"/>
    <w:rsid w:val="006A1C63"/>
    <w:rsid w:val="006A37E1"/>
    <w:rsid w:val="006B4842"/>
    <w:rsid w:val="006C0F44"/>
    <w:rsid w:val="006C1643"/>
    <w:rsid w:val="006C1EF8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3E27"/>
    <w:rsid w:val="006E47D6"/>
    <w:rsid w:val="006E5065"/>
    <w:rsid w:val="006E6C7F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30DC7"/>
    <w:rsid w:val="007378F4"/>
    <w:rsid w:val="00740535"/>
    <w:rsid w:val="007412CE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F0D63"/>
    <w:rsid w:val="007F453A"/>
    <w:rsid w:val="007F582B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51E4"/>
    <w:rsid w:val="008F4071"/>
    <w:rsid w:val="00902599"/>
    <w:rsid w:val="0090633F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9727A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B2D"/>
    <w:rsid w:val="00E66F64"/>
    <w:rsid w:val="00E7305D"/>
    <w:rsid w:val="00E82BCC"/>
    <w:rsid w:val="00E90954"/>
    <w:rsid w:val="00E940D1"/>
    <w:rsid w:val="00EA4F3F"/>
    <w:rsid w:val="00EB13A8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408D"/>
    <w:rsid w:val="00FC61A9"/>
    <w:rsid w:val="00FC6EC8"/>
    <w:rsid w:val="00FD0C4A"/>
    <w:rsid w:val="00FD59CA"/>
    <w:rsid w:val="00FD66E3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46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65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65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65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65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46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65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65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65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65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</izvorni_sadrzaj>
    <derivirana_varijabla naziv="DomainObject.Predmet.Broj_1">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St-513/2016</izvorni_sadrzaj>
    <derivirana_varijabla naziv="DomainObject.Predmet.OznakaBroj_1">St-513/2016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SOLAS UGOSTITELJSTVO j.d.o.o.</izvorni_sadrzaj>
    <derivirana_varijabla naziv="DomainObject.Predmet.ProtustrankaFormated_1">  SOLAS UGOSTITELJSTVO j.d.o.o.</derivirana_varijabla>
  </DomainObject.Predmet.ProtustrankaFormated>
  <DomainObject.Predmet.ProtustrankaFormatedOIB>
    <izvorni_sadrzaj>  SOLAS UGOSTITELJSTVO j.d.o.o., OIB 74517965488</izvorni_sadrzaj>
    <derivirana_varijabla naziv="DomainObject.Predmet.ProtustrankaFormatedOIB_1">  SOLAS UGOSTITELJSTVO j.d.o.o., OIB 74517965488</derivirana_varijabla>
  </DomainObject.Predmet.ProtustrankaFormatedOIB>
  <DomainObject.Predmet.ProtustrankaFormatedWithAdress>
    <izvorni_sadrzaj> SOLAS UGOSTITELJSTVO j.d.o.o., Milutina Barača 16b, 51000 Rijeka</izvorni_sadrzaj>
    <derivirana_varijabla naziv="DomainObject.Predmet.ProtustrankaFormatedWithAdress_1"> SOLAS UGOSTITELJSTVO j.d.o.o., Milutina Barača 16b, 51000 Rijeka</derivirana_varijabla>
  </DomainObject.Predmet.ProtustrankaFormatedWithAdress>
  <DomainObject.Predmet.ProtustrankaFormatedWithAdressOIB>
    <izvorni_sadrzaj> SOLAS UGOSTITELJSTVO j.d.o.o., OIB 74517965488, Milutina Barača 16b, 51000 Rijeka</izvorni_sadrzaj>
    <derivirana_varijabla naziv="DomainObject.Predmet.ProtustrankaFormatedWithAdressOIB_1"> SOLAS UGOSTITELJSTVO j.d.o.o., OIB 74517965488, Milutina Barača 16b, 51000 Rijeka</derivirana_varijabla>
  </DomainObject.Predmet.ProtustrankaFormatedWithAdressOIB>
  <DomainObject.Predmet.ProtustrankaWithAdress>
    <izvorni_sadrzaj>SOLAS UGOSTITELJSTVO j.d.o.o. Milutina Barača 16b, 51000 Rijeka</izvorni_sadrzaj>
    <derivirana_varijabla naziv="DomainObject.Predmet.ProtustrankaWithAdress_1">SOLAS UGOSTITELJSTVO j.d.o.o. Milutina Barača 16b, 51000 Rijeka</derivirana_varijabla>
  </DomainObject.Predmet.ProtustrankaWithAdress>
  <DomainObject.Predmet.ProtustrankaWithAdressOIB>
    <izvorni_sadrzaj>SOLAS UGOSTITELJSTVO j.d.o.o., OIB 74517965488, Milutina Barača 16b, 51000 Rijeka</izvorni_sadrzaj>
    <derivirana_varijabla naziv="DomainObject.Predmet.ProtustrankaWithAdressOIB_1">SOLAS UGOSTITELJSTVO j.d.o.o., OIB 74517965488, Milutina Barača 16b, 51000 Rijeka</derivirana_varijabla>
  </DomainObject.Predmet.ProtustrankaWithAdressOIB>
  <DomainObject.Predmet.ProtustrankaNazivFormated>
    <izvorni_sadrzaj>SOLAS UGOSTITELJSTVO j.d.o.o.</izvorni_sadrzaj>
    <derivirana_varijabla naziv="DomainObject.Predmet.ProtustrankaNazivFormated_1">SOLAS UGOSTITELJSTVO j.d.o.o.</derivirana_varijabla>
  </DomainObject.Predmet.ProtustrankaNazivFormated>
  <DomainObject.Predmet.ProtustrankaNazivFormatedOIB>
    <izvorni_sadrzaj>SOLAS UGOSTITELJSTVO j.d.o.o., OIB 74517965488</izvorni_sadrzaj>
    <derivirana_varijabla naziv="DomainObject.Predmet.ProtustrankaNazivFormatedOIB_1">SOLAS UGOSTITELJSTVO j.d.o.o., OIB 74517965488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SOLAS UGOSTITELJSTVO j.d.o.o.</item>
    </izvorni_sadrzaj>
    <derivirana_varijabla naziv="DomainObject.Predmet.ProtuStrankaListFormated_1">
      <item>SOLAS UGOSTITELJSTVO j.d.o.o.</item>
    </derivirana_varijabla>
  </DomainObject.Predmet.ProtuStrankaListFormated>
  <DomainObject.Predmet.ProtuStrankaListFormatedOIB>
    <izvorni_sadrzaj>
      <item>SOLAS UGOSTITELJSTVO j.d.o.o., OIB 74517965488</item>
    </izvorni_sadrzaj>
    <derivirana_varijabla naziv="DomainObject.Predmet.ProtuStrankaListFormatedOIB_1">
      <item>SOLAS UGOSTITELJSTVO j.d.o.o., OIB 74517965488</item>
    </derivirana_varijabla>
  </DomainObject.Predmet.ProtuStrankaListFormatedOIB>
  <DomainObject.Predmet.ProtuStrankaListFormatedWithAdress>
    <izvorni_sadrzaj>
      <item>SOLAS UGOSTITELJSTVO j.d.o.o., Milutina Barača 16b, 51000 Rijeka</item>
    </izvorni_sadrzaj>
    <derivirana_varijabla naziv="DomainObject.Predmet.ProtuStrankaListFormatedWithAdress_1">
      <item>SOLAS UGOSTITELJSTVO j.d.o.o., Milutina Barača 16b, 51000 Rijeka</item>
    </derivirana_varijabla>
  </DomainObject.Predmet.ProtuStrankaListFormatedWithAdress>
  <DomainObject.Predmet.ProtuStrankaListFormatedWithAdressOIB>
    <izvorni_sadrzaj>
      <item>SOLAS UGOSTITELJSTVO j.d.o.o., OIB 74517965488, Milutina Barača 16b, 51000 Rijeka</item>
    </izvorni_sadrzaj>
    <derivirana_varijabla naziv="DomainObject.Predmet.ProtuStrankaListFormatedWithAdressOIB_1">
      <item>SOLAS UGOSTITELJSTVO j.d.o.o., OIB 74517965488, Milutina Barača 16b, 51000 Rijeka</item>
    </derivirana_varijabla>
  </DomainObject.Predmet.ProtuStrankaListFormatedWithAdressOIB>
  <DomainObject.Predmet.ProtuStrankaListNazivFormated>
    <izvorni_sadrzaj>
      <item>SOLAS UGOSTITELJSTVO j.d.o.o.</item>
    </izvorni_sadrzaj>
    <derivirana_varijabla naziv="DomainObject.Predmet.ProtuStrankaListNazivFormated_1">
      <item>SOLAS UGOSTITELJSTVO j.d.o.o.</item>
    </derivirana_varijabla>
  </DomainObject.Predmet.ProtuStrankaListNazivFormated>
  <DomainObject.Predmet.ProtuStrankaListNazivFormatedOIB>
    <izvorni_sadrzaj>
      <item>SOLAS UGOSTITELJSTVO j.d.o.o., OIB 74517965488</item>
    </izvorni_sadrzaj>
    <derivirana_varijabla naziv="DomainObject.Predmet.ProtuStrankaListNazivFormatedOIB_1">
      <item>SOLAS UGOSTITELJSTVO j.d.o.o., OIB 74517965488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SOLAS UGOSTITELJSTVO j.d.o.o.</izvorni_sadrzaj>
    <derivirana_varijabla naziv="DomainObject.Predmet.ProtustrankaIDrugi_1">SOLAS UGOSTITELJSTVO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SOLAS UGOSTITELJSTVO j.d.o.o., OIB 74517965488, Milutina Barača 16b, 51000 Rijeka</izvorni_sadrzaj>
    <derivirana_varijabla naziv="DomainObject.Predmet.ProtustrankaIDrugiAdressOIB_1">SOLAS UGOSTITELJSTVO j.d.o.o., OIB 74517965488, Milutina Barača 16b,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SOLAS UGOSTITELJSTVO j.d.o.o.</item>
    </izvorni_sadrzaj>
    <derivirana_varijabla naziv="DomainObject.Predmet.SudioniciListNaziv_1">
      <item>FINA  Rijeka</item>
      <item>SOLAS UGOSTITELJSTVO j.d.o.o.</item>
    </derivirana_varijabla>
  </DomainObject.Predmet.SudioniciListNaziv>
  <DomainObject.Predmet.SudioniciListAdressOIB>
    <izvorni_sadrzaj>
      <item>FINA  Rijeka, OIB 85821130368, Frana Kurelca 8,51000 Rijeka</item>
      <item>SOLAS UGOSTITELJSTVO j.d.o.o., OIB 74517965488, Milutina Barača 16b,51000 Rijeka</item>
    </izvorni_sadrzaj>
    <derivirana_varijabla naziv="DomainObject.Predmet.SudioniciListAdressOIB_1">
      <item>FINA  Rijeka, OIB 85821130368, Frana Kurelca 8,51000 Rijeka</item>
      <item>SOLAS UGOSTITELJSTVO j.d.o.o., OIB 74517965488, Milutina Barača 16b,51000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74517965488</item>
    </izvorni_sadrzaj>
    <derivirana_varijabla naziv="DomainObject.Predmet.SudioniciListNazivOIB_1">
      <item>, OIB 85821130368</item>
      <item>, OIB 74517965488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73A768-C4DB-491F-96BD-D16312AA42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291</properties:Words>
  <properties:Characters>1477</properties:Characters>
  <properties:Lines>57</properties:Lines>
  <properties:Paragraphs>22</properties:Paragraphs>
  <properties:TotalTime>1425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2016-06-09T12:20:00Z</cp:lastPrinted>
  <dcterms:modified xmlns:xsi="http://www.w3.org/2001/XMLSchema-instance" xsi:type="dcterms:W3CDTF">2016-06-09T12:26:00Z</dcterms:modified>
  <cp:revision>198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