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809f" w14:paraId="bf0809f" w:rsidRDefault="00775CF5" w:rsidP="00775CF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75CF5" w:rsidR="00AE649C" w:rsidRPr="00B76F3C">
      <w:pPr>
        <w:pStyle w:val="NormaleSPIS"/>
        <w:spacing w:after="0"/>
      </w:pPr>
    </w:p>
    <w:p w:rsidRDefault="00775CF5" w:rsidP="00775CF5" w:rsidR="00775CF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75CF5" w:rsidP="00775CF5" w:rsidR="00775CF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75CF5" w:rsidP="00775CF5" w:rsidR="00775CF5" w:rsidRPr="00775CF5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775CF5" w:rsidP="00775CF5" w:rsidR="00775CF5">
      <w:pPr>
        <w:spacing w:after="0"/>
        <w:jc w:val="right"/>
      </w:pPr>
      <w:r>
        <w:t>Poslovni broj: 2 St-263/2017-12</w:t>
      </w:r>
    </w:p>
    <w:p w:rsidRDefault="00775CF5" w:rsidP="00775CF5" w:rsidR="00775CF5">
      <w:pPr>
        <w:spacing w:after="0"/>
      </w:pPr>
    </w:p>
    <w:p w:rsidRDefault="00775CF5" w:rsidP="00775CF5" w:rsidR="00775CF5">
      <w:pPr>
        <w:spacing w:after="0"/>
      </w:pPr>
    </w:p>
    <w:p w:rsidRDefault="00775CF5" w:rsidP="00775CF5" w:rsidR="00775CF5">
      <w:pPr>
        <w:spacing w:after="0"/>
      </w:pPr>
    </w:p>
    <w:p w:rsidRDefault="00775CF5" w:rsidP="00775CF5" w:rsidR="00775CF5">
      <w:pPr>
        <w:spacing w:after="0"/>
      </w:pPr>
    </w:p>
    <w:p w:rsidRDefault="00775CF5" w:rsidP="00775CF5" w:rsidR="00775CF5">
      <w:pPr>
        <w:spacing w:after="0"/>
        <w:jc w:val="center"/>
      </w:pPr>
      <w:r>
        <w:t>U    I M E   R E P U B L I K E   H R V A T S K E</w:t>
      </w:r>
    </w:p>
    <w:p w:rsidRDefault="00775CF5" w:rsidP="00775CF5" w:rsidR="00775CF5">
      <w:pPr>
        <w:spacing w:after="0"/>
        <w:jc w:val="center"/>
      </w:pPr>
    </w:p>
    <w:p w:rsidRDefault="00775CF5" w:rsidP="00775CF5" w:rsidR="00775CF5">
      <w:pPr>
        <w:spacing w:after="0"/>
        <w:jc w:val="center"/>
      </w:pPr>
      <w:r>
        <w:t>R J E Š E N J E</w:t>
      </w:r>
    </w:p>
    <w:p w:rsidRDefault="00775CF5" w:rsidP="00775CF5" w:rsidR="00775CF5">
      <w:pPr>
        <w:spacing w:after="0"/>
      </w:pPr>
    </w:p>
    <w:p w:rsidRDefault="00775CF5" w:rsidP="00775CF5" w:rsidR="00775CF5">
      <w:pPr>
        <w:spacing w:after="0"/>
      </w:pPr>
    </w:p>
    <w:p w:rsidRDefault="00775CF5" w:rsidP="00775CF5" w:rsidR="00775CF5">
      <w:pPr>
        <w:spacing w:after="0"/>
      </w:pPr>
    </w:p>
    <w:p w:rsidRDefault="00775CF5" w:rsidP="00775CF5" w:rsidR="00775CF5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KOLOVRAT društvo s ograničenom odgovornošću za trgovinu i usluge, Brezovac (Grad Bjelovar), Vidikovac 67,  MBS: 010094754, OIB: 04259925374, 14. lipnja 2018. </w:t>
      </w: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center"/>
      </w:pPr>
      <w:r>
        <w:t>r i j e š i o   j e</w:t>
      </w:r>
    </w:p>
    <w:p w:rsidRDefault="00775CF5" w:rsidP="00775CF5" w:rsidR="00775CF5">
      <w:pPr>
        <w:spacing w:after="0"/>
        <w:jc w:val="center"/>
        <w:rPr>
          <w:b/>
        </w:rPr>
      </w:pPr>
    </w:p>
    <w:p w:rsidRDefault="00775CF5" w:rsidP="00775CF5" w:rsidR="00775CF5">
      <w:pPr>
        <w:spacing w:after="0"/>
        <w:jc w:val="center"/>
        <w:rPr>
          <w:b/>
        </w:rPr>
      </w:pPr>
    </w:p>
    <w:p w:rsidRDefault="00775CF5" w:rsidP="00775CF5" w:rsidR="00775CF5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775CF5" w:rsidP="00775CF5" w:rsidR="00775CF5">
      <w:pPr>
        <w:spacing w:after="0"/>
        <w:jc w:val="center"/>
      </w:pPr>
    </w:p>
    <w:p w:rsidRDefault="00775CF5" w:rsidP="00775CF5" w:rsidR="00775CF5">
      <w:pPr>
        <w:spacing w:after="0"/>
        <w:jc w:val="center"/>
      </w:pPr>
    </w:p>
    <w:p w:rsidRDefault="00775CF5" w:rsidP="00775CF5" w:rsidR="00775CF5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775CF5" w:rsidP="00775CF5" w:rsidR="00775CF5">
      <w:pPr>
        <w:spacing w:after="0"/>
        <w:jc w:val="both"/>
        <w:rPr>
          <w:b/>
        </w:rPr>
      </w:pPr>
    </w:p>
    <w:p w:rsidRDefault="00775CF5" w:rsidP="00775CF5" w:rsidR="00775CF5">
      <w:pPr>
        <w:spacing w:after="0"/>
        <w:jc w:val="both"/>
        <w:rPr>
          <w:b/>
        </w:rPr>
      </w:pPr>
    </w:p>
    <w:p w:rsidRDefault="00775CF5" w:rsidP="00775CF5" w:rsidR="00775CF5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3. svibnja 2017. godine, koji je objavljen na mrežnoj stranici e-Oglasna ploča sudova 3. svibnja 2017. godine, među ostalim pozvao vjerovnike da u roku od 45 dana od objave oglasa na mrežnoj stranci e-Oglasna ploča sudova prelože otvaranje stečajnog postupka nad dužnikom.</w:t>
      </w: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both"/>
      </w:pPr>
      <w:r>
        <w:tab/>
        <w:t>Bc Institut za oplemenjivanje i proizvodnju bilja d.d. Dugo Selo, Rugvica, Dugoselska 7, OIB: 81224333034, kao vjerovnik je podnio prijedlog za otvaranje stečajnog postupka nad dužnikom 6. lipnja 2017. godine.</w:t>
      </w: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i 104/17, dalje SZ).</w:t>
      </w: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both"/>
        <w:rPr>
          <w:b/>
        </w:rPr>
      </w:pPr>
      <w:r>
        <w:lastRenderedPageBreak/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center"/>
      </w:pPr>
      <w:r>
        <w:t>U Bjelovaru 14. lipnja 2018.</w:t>
      </w: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775CF5" w:rsidP="00775CF5" w:rsidR="00775CF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775CF5" w:rsidP="00775CF5" w:rsidR="00775CF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775CF5" w:rsidP="00775CF5" w:rsidR="00775CF5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 xml:space="preserve"> </w:t>
      </w: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both"/>
      </w:pPr>
    </w:p>
    <w:p w:rsidRDefault="00775CF5" w:rsidP="00775CF5" w:rsidR="00775CF5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775CF5" w:rsidP="00775CF5" w:rsidR="00775CF5">
      <w:pPr>
        <w:spacing w:after="0"/>
        <w:jc w:val="both"/>
      </w:pPr>
    </w:p>
    <w:p w:rsidRDefault="00775CF5" w:rsidP="00775CF5" w:rsidR="00AE649C" w:rsidRPr="00B76F3C">
      <w:pPr>
        <w:spacing w:after="0"/>
        <w:jc w:val="both"/>
      </w:pPr>
      <w:r>
        <w:t>Nacrt odluke izradio sudski savjetnik Miroslav Lovreković.</w:t>
      </w:r>
    </w:p>
    <w:sectPr w:rsidSect="00775CF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5184963"/>
      <w:docPartObj>
        <w:docPartGallery w:val="Page Numbers (Top of Page)"/>
        <w:docPartUnique/>
      </w:docPartObj>
    </w:sdtPr>
    <w:sdtContent>
      <w:p w:rsidRDefault="00775CF5" w:rsidP="00775CF5" w:rsidR="00775CF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2AC">
          <w:t>2</w:t>
        </w:r>
        <w:r>
          <w:fldChar w:fldCharType="end"/>
        </w:r>
      </w:p>
    </w:sdtContent>
  </w:sdt>
  <w:p w:rsidRDefault="00775CF5" w:rsidP="00775CF5" w:rsidR="008333A9">
    <w:pPr>
      <w:spacing w:after="0"/>
      <w:jc w:val="right"/>
    </w:pPr>
    <w:r>
      <w:t>Poslovni broj: 2 St-263/2017-12</w:t>
    </w:r>
  </w:p>
  <w:p w:rsidRDefault="00775CF5" w:rsidP="00775CF5" w:rsidR="00775CF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CF5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2AC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212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91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St-263/2017-12</izvorni_sadrzaj>
    <derivirana_varijabla naziv="DomainObject.Oznaka_1">St-263/2017-12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KOLOVRAT društvo s ograničenom odgovornošću za trgovinu i usluge zastupanog po punomoćniku Mario Švenda</izvorni_sadrzaj>
    <derivirana_varijabla naziv="DomainObject.Predmet.ProtustrankaFormated_1">  KOLOVRAT društvo s ograničenom odgovornošću za trgovinu i usluge zastupanog po punomoćniku Mario Švenda</derivirana_varijabla>
  </DomainObject.Predmet.ProtustrankaFormated>
  <DomainObject.Predmet.ProtustrankaFormatedOIB>
    <izvorni_sadrzaj>  KOLOVRAT društvo s ograničenom odgovornošću za trgovinu i usluge, OIB 04259925374 zastupanog po punomoćniku Mario Švenda</izvorni_sadrzaj>
    <derivirana_varijabla naziv="DomainObject.Predmet.ProtustrankaFormatedOIB_1">  KOLOVRAT društvo s ograničenom odgovornošću za trgovinu i usluge, OIB 04259925374 zastupanog po punomoćniku Mario Švenda</derivirana_varijabla>
  </DomainObject.Predmet.ProtustrankaFormatedOIB>
  <DomainObject.Predmet.ProtustrankaFormatedWithAdress>
    <izvorni_sadrzaj> KOLOVRAT društvo s ograničenom odgovornošću za trgovinu i usluge, Vidikovac 67, 43000 Brezovac zastupanog po punomoćniku Mario Švenda</izvorni_sadrzaj>
    <derivirana_varijabla naziv="DomainObject.Predmet.ProtustrankaFormatedWithAdress_1"> KOLOVRAT društvo s ograničenom odgovornošću za trgovinu i usluge, Vidikovac 67, 43000 Brezovac zastupanog po punomoćniku Mario Švenda</derivirana_varijabla>
  </DomainObject.Predmet.ProtustrankaFormatedWithAdress>
  <DomainObject.Predmet.ProtustrankaFormatedWithAdressOIB>
    <izvorni_sadrzaj> KOLOVRAT društvo s ograničenom odgovornošću za trgovinu i usluge, OIB 04259925374, Vidikovac 67, 43000 Brezovac zastupanog po punomoćniku Mario Švenda</izvorni_sadrzaj>
    <derivirana_varijabla naziv="DomainObject.Predmet.ProtustrankaFormatedWithAdressOIB_1"> KOLOVRAT društvo s ograničenom odgovornošću za trgovinu i usluge, OIB 04259925374, Vidikovac 67, 43000 Brezovac zastupanog po punomoćniku Mario Švenda</derivirana_varijabla>
  </DomainObject.Predmet.ProtustrankaFormatedWithAdressOIB>
  <DomainObject.Predmet.ProtustrankaWithAdress>
    <izvorni_sadrzaj>KOLOVRAT društvo s ograničenom odgovornošću za trgovinu i usluge Vidikovac 67, 43000 Brezovac</izvorni_sadrzaj>
    <derivirana_varijabla naziv="DomainObject.Predmet.ProtustrankaWithAdress_1">KOLOVRAT društvo s ograničenom odgovornošću za trgovinu i usluge Vidikovac 67, 43000 Brezovac</derivirana_varijabla>
  </DomainObject.Predmet.ProtustrankaWithAdress>
  <DomainObject.Predmet.ProtustrankaWithAdressOIB>
    <izvorni_sadrzaj>KOLOVRAT društvo s ograničenom odgovornošću za trgovinu i usluge, OIB 04259925374, Vidikovac 67, 43000 Brezovac</izvorni_sadrzaj>
    <derivirana_varijabla naziv="DomainObject.Predmet.ProtustrankaWithAdressOIB_1">KOLOVRAT društvo s ograničenom odgovornošću za trgovinu i usluge, OIB 04259925374, Vidikovac 67, 43000 Brezovac</derivirana_varijabla>
  </DomainObject.Predmet.ProtustrankaWithAdressOIB>
  <DomainObject.Predmet.ProtustrankaNazivFormated>
    <izvorni_sadrzaj>KOLOVRAT društvo s ograničenom odgovornošću za trgovinu i usluge</izvorni_sadrzaj>
    <derivirana_varijabla naziv="DomainObject.Predmet.ProtustrankaNazivFormated_1">KOLOVRAT društvo s ograničenom odgovornošću za trgovinu i usluge</derivirana_varijabla>
  </DomainObject.Predmet.ProtustrankaNazivFormated>
  <DomainObject.Predmet.ProtustrankaNazivFormatedOIB>
    <izvorni_sadrzaj>KOLOVRAT društvo s ograničenom odgovornošću za trgovinu i usluge, OIB 04259925374</izvorni_sadrzaj>
    <derivirana_varijabla naziv="DomainObject.Predmet.ProtustrankaNazivFormatedOIB_1">KOLOVRAT društvo s ograničenom odgovornošću za trgovinu i usluge, OIB 04259925374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Bc Institut za oplemenjivanje i proizvodnju bilja, dioničko društvo zastupanog po punomoćniku MAĐARIĆ &amp; LUI - odvjetničko društvo d.o.o.; M. G. S. GRUPA  društvo s ograničenom odgovornošću za trgovinu i usluge zastupanog po punomoćniku Odvjetnica Ana Holjar; INA-INDUSTRIJA NAFTE, d.d.</izvorni_sadrzaj>
    <derivirana_varijabla naziv="DomainObject.Predmet.StrankaFormated_1">  FINANCIJSKA AGENCIJA, RC ZAGREB, Podružnica Bjelovar; Bc Institut za oplemenjivanje i proizvodnju bilja, dioničko društvo zastupanog po punomoćniku MAĐARIĆ &amp; LUI - odvjetničko društvo d.o.o.; M. G. S. GRUPA  društvo s ograničenom odgovornošću za trgovinu i usluge zastupanog po punomoćniku Odvjetnica Ana Holjar; INA-INDUSTRIJA NAFTE, d.d.</derivirana_varijabla>
  </DomainObject.Predmet.StrankaFormated>
  <DomainObject.Predmet.StrankaFormatedOIB>
    <izvorni_sadrzaj>  FINANCIJSKA AGENCIJA, RC ZAGREB, Podružnica Bjelovar, OIB 85821130368; Bc Institut za oplemenjivanje i proizvodnju bilja, dioničko društvo, OIB 81224333034 zastupanog po punomoćniku MAĐARIĆ &amp; LUI - odvjetničko društvo d.o.o.; M. G. S. GRUPA  društvo s ograničenom odgovornošću za trgovinu i usluge, OIB 08515564665 zastupanog po punomoćniku Odvjetnica Ana Holjar; INA-INDUSTRIJA NAFTE, d.d., OIB 27759560625</izvorni_sadrzaj>
    <derivirana_varijabla naziv="DomainObject.Predmet.StrankaFormatedOIB_1">  FINANCIJSKA AGENCIJA, RC ZAGREB, Podružnica Bjelovar, OIB 85821130368; Bc Institut za oplemenjivanje i proizvodnju bilja, dioničko društvo, OIB 81224333034 zastupanog po punomoćniku MAĐARIĆ &amp; LUI - odvjetničko društvo d.o.o.; M. G. S. GRUPA  društvo s ograničenom odgovornošću za trgovinu i usluge, OIB 08515564665 zastupanog po punomoćniku Odvjetnica Ana Holjar; INA-INDUSTRIJA NAFTE, d.d., OIB 27759560625</derivirana_varijabla>
  </DomainObject.Predmet.StrankaFormatedOIB>
  <DomainObject.Predmet.StrankaFormatedWithAdress>
    <izvorni_sadrzaj> FINANCIJSKA AGENCIJA, RC ZAGREB, Podružnica Bjelovar, F. Supila 4, 43000 Bjelovar; Bc Institut za oplemenjivanje i proizvodnju bilja, dioničko društvo, Dugoselska 7, 10370 Rugvica zastupanog po punomoćniku MAĐARIĆ &amp; LUI - odvjetničko društvo d.o.o.; M. G. S. GRUPA  društvo s ograničenom odgovornošću za trgovinu i usluge, Žlibina 2, 51262 Kraljevica zastupanog po punomoćniku Odvjetnica Ana Holjar; INA-INDUSTRIJA NAFTE, d.d., Av. V. Holjevca 10, 10000 Zagreb</izvorni_sadrzaj>
    <derivirana_varijabla naziv="DomainObject.Predmet.StrankaFormatedWithAdress_1"> FINANCIJSKA AGENCIJA, RC ZAGREB, Podružnica Bjelovar, F. Supila 4, 43000 Bjelovar; Bc Institut za oplemenjivanje i proizvodnju bilja, dioničko društvo, Dugoselska 7, 10370 Rugvica zastupanog po punomoćniku MAĐARIĆ &amp; LUI - odvjetničko društvo d.o.o.; M. G. S. GRUPA  društvo s ograničenom odgovornošću za trgovinu i usluge, Žlibina 2, 51262 Kraljevica zastupanog po punomoćniku Odvjetnica Ana Holjar; INA-INDUSTRIJA NAFTE, d.d., Av. V. Holjevca 10, 10000 Zagreb</derivirana_varijabla>
  </DomainObject.Predmet.StrankaFormatedWithAdress>
  <DomainObject.Predmet.StrankaFormatedWithAdressOIB>
    <izvorni_sadrzaj> FINANCIJSKA AGENCIJA, RC ZAGREB, Podružnica Bjelovar, OIB 85821130368, F. Supila 4, 43000 Bjelovar; Bc Institut za oplemenjivanje i proizvodnju bilja, dioničko društvo, OIB 81224333034, Dugoselska 7, 10370 Rugvica zastupanog po punomoćniku MAĐARIĆ &amp; LUI - odvjetničko društvo d.o.o.; M. G. S. GRUPA  društvo s ograničenom odgovornošću za trgovinu i usluge, OIB 08515564665, Žlibina 2, 51262 Kraljevica zastupanog po punomoćniku Odvjetnica Ana Holjar; INA-INDUSTRIJA NAFTE, d.d., OIB 27759560625, Av. V. Holjevca 10, 10000 Zagreb</izvorni_sadrzaj>
    <derivirana_varijabla naziv="DomainObject.Predmet.StrankaFormatedWithAdressOIB_1"> FINANCIJSKA AGENCIJA, RC ZAGREB, Podružnica Bjelovar, OIB 85821130368, F. Supila 4, 43000 Bjelovar; Bc Institut za oplemenjivanje i proizvodnju bilja, dioničko društvo, OIB 81224333034, Dugoselska 7, 10370 Rugvica zastupanog po punomoćniku MAĐARIĆ &amp; LUI - odvjetničko društvo d.o.o.; M. G. S. GRUPA  društvo s ograničenom odgovornošću za trgovinu i usluge, OIB 08515564665, Žlibina 2, 51262 Kraljevica zastupanog po punomoćniku Odvjetnica Ana Holjar; INA-INDUSTRIJA NAFTE, d.d., OIB 27759560625, Av. V. Holjevca 10, 10000 Zagreb</derivirana_varijabla>
  </DomainObject.Predmet.StrankaFormatedWithAdressOIB>
  <DomainObject.Predmet.StrankaWithAdress>
    <izvorni_sadrzaj>FINANCIJSKA AGENCIJA, RC ZAGREB, Podružnica Bjelovar F. Supila 4,43000 Bjelovar,Bc Institut za oplemenjivanje i proizvodnju bilja, dioničko društvo Dugoselska 7,10370 Rugvica,M. G. S. GRUPA  društvo s ograničenom odgovornošću za trgovinu i usluge Žlibina 2,51262 Kraljevica,INA-INDUSTRIJA NAFTE, d.d. Av. V. Holjevca 10,10000 Zagreb</izvorni_sadrzaj>
    <derivirana_varijabla naziv="DomainObject.Predmet.StrankaWithAdress_1">FINANCIJSKA AGENCIJA, RC ZAGREB, Podružnica Bjelovar F. Supila 4,43000 Bjelovar,Bc Institut za oplemenjivanje i proizvodnju bilja, dioničko društvo Dugoselska 7,10370 Rugvica,M. G. S. GRUPA  društvo s ograničenom odgovornošću za trgovinu i usluge Žlibina 2,51262 Kraljevica,INA-INDUSTRIJA NAFTE, d.d. Av. V. Holjevca 10,10000 Zagreb</derivirana_varijabla>
  </DomainObject.Predmet.StrankaWithAdress>
  <DomainObject.Predmet.StrankaWithAdressOIB>
    <izvorni_sadrzaj>FINANCIJSKA AGENCIJA, RC ZAGREB, Podružnica Bjelovar, OIB 85821130368, F. Supila 4,43000 Bjelovar,Bc Institut za oplemenjivanje i proizvodnju bilja, dioničko društvo, OIB 81224333034, Dugoselska 7,10370 Rugvica,M. G. S. GRUPA  društvo s ograničenom odgovornošću za trgovinu i usluge, OIB 08515564665, Žlibina 2,51262 Kraljevica,INA-INDUSTRIJA NAFTE, d.d., OIB 27759560625, Av. V. Holjevca 10,10000 Zagreb</izvorni_sadrzaj>
    <derivirana_varijabla naziv="DomainObject.Predmet.StrankaWithAdressOIB_1">FINANCIJSKA AGENCIJA, RC ZAGREB, Podružnica Bjelovar, OIB 85821130368, F. Supila 4,43000 Bjelovar,Bc Institut za oplemenjivanje i proizvodnju bilja, dioničko društvo, OIB 81224333034, Dugoselska 7,10370 Rugvica,M. G. S. GRUPA  društvo s ograničenom odgovornošću za trgovinu i usluge, OIB 08515564665, Žlibina 2,51262 Kraljevica,INA-INDUSTRIJA NAFTE, d.d., OIB 27759560625, Av. V. Holjevca 10,10000 Zagreb</derivirana_varijabla>
  </DomainObject.Predmet.StrankaWithAdressOIB>
  <DomainObject.Predmet.StrankaNazivFormated>
    <izvorni_sadrzaj>FINANCIJSKA AGENCIJA, RC ZAGREB, Podružnica Bjelovar,Bc Institut za oplemenjivanje i proizvodnju bilja, dioničko društvo,M. G. S. GRUPA  društvo s ograničenom odgovornošću za trgovinu i usluge,INA-INDUSTRIJA NAFTE, d.d.</izvorni_sadrzaj>
    <derivirana_varijabla naziv="DomainObject.Predmet.StrankaNazivFormated_1">FINANCIJSKA AGENCIJA, RC ZAGREB, Podružnica Bjelovar,Bc Institut za oplemenjivanje i proizvodnju bilja, dioničko društvo,M. G. S. GRUPA  društvo s ograničenom odgovornošću za trgovinu i usluge,INA-INDUSTRIJA NAFTE, d.d.</derivirana_varijabla>
  </DomainObject.Predmet.StrankaNazivFormated>
  <DomainObject.Predmet.StrankaNazivFormatedOIB>
    <izvorni_sadrzaj>FINANCIJSKA AGENCIJA, RC ZAGREB, Podružnica Bjelovar, OIB 85821130368,Bc Institut za oplemenjivanje i proizvodnju bilja, dioničko društvo, OIB 81224333034,M. G. S. GRUPA  društvo s ograničenom odgovornošću za trgovinu i usluge, OIB 08515564665,INA-INDUSTRIJA NAFTE, d.d., OIB 27759560625</izvorni_sadrzaj>
    <derivirana_varijabla naziv="DomainObject.Predmet.StrankaNazivFormatedOIB_1">FINANCIJSKA AGENCIJA, RC ZAGREB, Podružnica Bjelovar, OIB 85821130368,Bc Institut za oplemenjivanje i proizvodnju bilja, dioničko društvo, OIB 81224333034,M. G. S. GRUPA  društvo s ograničenom odgovornošću za trgovinu i usluge, OIB 08515564665,INA-INDUSTRIJA NAFTE, d.d., OIB 27759560625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AGENCIJA, RC ZAGREB, Podružnica Bjelovar</item>
      <item>Bc Institut za oplemenjivanje i proizvodnju bilja, dioničko društvo zastupanog po punomoćniku MAĐARIĆ &amp; LUI - odvjetničko društvo d.o.o.</item>
      <item>M. G. S. GRUPA  društvo s ograničenom odgovornošću za trgovinu i usluge zastupanog po punomoćniku Odvjetnica Ana Holjar</item>
      <item>INA-INDUSTRIJA NAFTE, d.d.</item>
    </izvorni_sadrzaj>
    <derivirana_varijabla naziv="DomainObject.Predmet.StrankaListFormated_1">
      <item>FINANCIJSKA AGENCIJA, RC ZAGREB, Podružnica Bjelovar</item>
      <item>Bc Institut za oplemenjivanje i proizvodnju bilja, dioničko društvo zastupanog po punomoćniku MAĐARIĆ &amp; LUI - odvjetničko društvo d.o.o.</item>
      <item>M. G. S. GRUPA  društvo s ograničenom odgovornošću za trgovinu i usluge zastupanog po punomoćniku Odvjetnica Ana Holjar</item>
      <item>INA-INDUSTRIJA NAFTE, d.d.</item>
    </derivirana_varijabla>
  </DomainObject.Predmet.StrankaListFormated>
  <DomainObject.Predmet.StrankaListFormatedOIB>
    <izvorni_sadrzaj>
      <item>FINANCIJSKA AGENCIJA, RC ZAGREB, Podružnica Bjelovar, OIB 85821130368</item>
      <item>Bc Institut za oplemenjivanje i proizvodnju bilja, dioničko društvo, OIB 81224333034 zastupanog po punomoćniku MAĐARIĆ &amp; LUI - odvjetničko društvo d.o.o.</item>
      <item>M. G. S. GRUPA  društvo s ograničenom odgovornošću za trgovinu i usluge, OIB 08515564665 zastupanog po punomoćniku Odvjetnica Ana Holjar</item>
      <item>INA-INDUSTRIJA NAFTE, d.d., OIB 27759560625</item>
    </izvorni_sadrzaj>
    <derivirana_varijabla naziv="DomainObject.Predmet.StrankaListFormatedOIB_1">
      <item>FINANCIJSKA AGENCIJA, RC ZAGREB, Podružnica Bjelovar, OIB 85821130368</item>
      <item>Bc Institut za oplemenjivanje i proizvodnju bilja, dioničko društvo, OIB 81224333034 zastupanog po punomoćniku MAĐARIĆ &amp; LUI - odvjetničko društvo d.o.o.</item>
      <item>M. G. S. GRUPA  društvo s ograničenom odgovornošću za trgovinu i usluge, OIB 08515564665 zastupanog po punomoćniku Odvjetnica Ana Holjar</item>
      <item>INA-INDUSTRIJA NAFTE, d.d., OIB 27759560625</item>
    </derivirana_varijabla>
  </DomainObject.Predmet.StrankaListFormatedOIB>
  <DomainObject.Predmet.StrankaListFormatedWithAdress>
    <izvorni_sadrzaj>
      <item>FINANCIJSKA AGENCIJA, RC ZAGREB, Podružnica Bjelovar, F. Supila 4, 43000 Bjelovar</item>
      <item>Bc Institut za oplemenjivanje i proizvodnju bilja, dioničko društvo, Dugoselska 7, 10370 Rugvica zastupanog po punomoćniku MAĐARIĆ &amp; LUI - odvjetničko društvo d.o.o.</item>
      <item>M. G. S. GRUPA  društvo s ograničenom odgovornošću za trgovinu i usluge, Žlibina 2, 51262 Kraljevica zastupanog po punomoćniku Odvjetnica Ana Holjar</item>
      <item>INA-INDUSTRIJA NAFTE, d.d., Av. V. Holjevca 10, 10000 Zagreb</item>
    </izvorni_sadrzaj>
    <derivirana_varijabla naziv="DomainObject.Predmet.StrankaListFormatedWithAdress_1">
      <item>FINANCIJSKA AGENCIJA, RC ZAGREB, Podružnica Bjelovar, F. Supila 4, 43000 Bjelovar</item>
      <item>Bc Institut za oplemenjivanje i proizvodnju bilja, dioničko društvo, Dugoselska 7, 10370 Rugvica zastupanog po punomoćniku MAĐARIĆ &amp; LUI - odvjetničko društvo d.o.o.</item>
      <item>M. G. S. GRUPA  društvo s ograničenom odgovornošću za trgovinu i usluge, Žlibina 2, 51262 Kraljevica zastupanog po punomoćniku Odvjetnica Ana Holjar</item>
      <item>INA-INDUSTRIJA NAFTE, d.d., Av. V. Holjevca 10, 10000 Zagreb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Bc Institut za oplemenjivanje i proizvodnju bilja, dioničko društvo, OIB 81224333034, Dugoselska 7, 10370 Rugvica zastupanog po punomoćniku MAĐARIĆ &amp; LUI - odvjetničko društvo d.o.o.</item>
      <item>M. G. S. GRUPA  društvo s ograničenom odgovornošću za trgovinu i usluge, OIB 08515564665, Žlibina 2, 51262 Kraljevica zastupanog po punomoćniku Odvjetnica Ana Holjar</item>
      <item>INA-INDUSTRIJA NAFTE, d.d., OIB 27759560625, Av. V. Holjevca 10, 10000 Zagreb</item>
    </izvorni_sadrzaj>
    <derivirana_varijabla naziv="DomainObject.Predmet.StrankaListFormatedWithAdressOIB_1">
      <item>FINANCIJSKA AGENCIJA, RC ZAGREB, Podružnica Bjelovar, OIB 85821130368, F. Supila 4, 43000 Bjelovar</item>
      <item>Bc Institut za oplemenjivanje i proizvodnju bilja, dioničko društvo, OIB 81224333034, Dugoselska 7, 10370 Rugvica zastupanog po punomoćniku MAĐARIĆ &amp; LUI - odvjetničko društvo d.o.o.</item>
      <item>M. G. S. GRUPA  društvo s ograničenom odgovornošću za trgovinu i usluge, OIB 08515564665, Žlibina 2, 51262 Kraljevica zastupanog po punomoćniku Odvjetnica Ana Holjar</item>
      <item>INA-INDUSTRIJA NAFTE, d.d., OIB 27759560625, Av. V. Holjevca 10, 10000 Zagreb</item>
    </derivirana_varijabla>
  </DomainObject.Predmet.StrankaListFormatedWithAdressOIB>
  <DomainObject.Predmet.StrankaListNazivFormated>
    <izvorni_sadrzaj>
      <item>FINANCIJSKA AGENCIJA, RC ZAGREB, Podružnica Bjelovar</item>
      <item>Bc Institut za oplemenjivanje i proizvodnju bilja, dioničko društvo</item>
      <item>M. G. S. GRUPA  društvo s ograničenom odgovornošću za trgovinu i usluge</item>
      <item>INA-INDUSTRIJA NAFTE, d.d.</item>
    </izvorni_sadrzaj>
    <derivirana_varijabla naziv="DomainObject.Predmet.StrankaListNazivFormated_1">
      <item>FINANCIJSKA AGENCIJA, RC ZAGREB, Podružnica Bjelovar</item>
      <item>Bc Institut za oplemenjivanje i proizvodnju bilja, dioničko društvo</item>
      <item>M. G. S. GRUPA  društvo s ograničenom odgovornošću za trgovinu i usluge</item>
      <item>INA-INDUSTRIJA NAFTE, d.d.</item>
    </derivirana_varijabla>
  </DomainObject.Predmet.StrankaListNazivFormated>
  <DomainObject.Predmet.StrankaListNazivFormatedOIB>
    <izvorni_sadrzaj>
      <item>FINANCIJSKA AGENCIJA, RC ZAGREB, Podružnica Bjelovar, OIB 85821130368</item>
      <item>Bc Institut za oplemenjivanje i proizvodnju bilja, dioničko društvo, OIB 81224333034</item>
      <item>M. G. S. GRUPA  društvo s ograničenom odgovornošću za trgovinu i usluge, OIB 08515564665</item>
      <item>INA-INDUSTRIJA NAFTE, d.d., OIB 27759560625</item>
    </izvorni_sadrzaj>
    <derivirana_varijabla naziv="DomainObject.Predmet.StrankaListNazivFormatedOIB_1">
      <item>FINANCIJSKA AGENCIJA, RC ZAGREB, Podružnica Bjelovar, OIB 85821130368</item>
      <item>Bc Institut za oplemenjivanje i proizvodnju bilja, dioničko društvo, OIB 81224333034</item>
      <item>M. G. S. GRUPA  društvo s ograničenom odgovornošću za trgovinu i usluge, OIB 08515564665</item>
      <item>INA-INDUSTRIJA NAFTE, d.d., OIB 27759560625</item>
    </derivirana_varijabla>
  </DomainObject.Predmet.StrankaListNazivFormatedOIB>
  <DomainObject.Predmet.ProtuStrankaListFormated>
    <izvorni_sadrzaj>
      <item>KOLOVRAT društvo s ograničenom odgovornošću za trgovinu i usluge zastupanog po punomoćniku Mario Švenda</item>
    </izvorni_sadrzaj>
    <derivirana_varijabla naziv="DomainObject.Predmet.ProtuStrankaListFormated_1">
      <item>KOLOVRAT društvo s ograničenom odgovornošću za trgovinu i usluge zastupanog po punomoćniku Mario Švenda</item>
    </derivirana_varijabla>
  </DomainObject.Predmet.ProtuStrankaListFormated>
  <DomainObject.Predmet.ProtuStrankaListFormatedOIB>
    <izvorni_sadrzaj>
      <item>KOLOVRAT društvo s ograničenom odgovornošću za trgovinu i usluge, OIB 04259925374 zastupanog po punomoćniku Mario Švenda</item>
    </izvorni_sadrzaj>
    <derivirana_varijabla naziv="DomainObject.Predmet.ProtuStrankaListFormatedOIB_1">
      <item>KOLOVRAT društvo s ograničenom odgovornošću za trgovinu i usluge, OIB 04259925374 zastupanog po punomoćniku Mario Švenda</item>
    </derivirana_varijabla>
  </DomainObject.Predmet.ProtuStrankaListFormatedOIB>
  <DomainObject.Predmet.ProtuStrankaListFormatedWithAdress>
    <izvorni_sadrzaj>
      <item>KOLOVRAT društvo s ograničenom odgovornošću za trgovinu i usluge, Vidikovac 67, 43000 Brezovac zastupanog po punomoćniku Mario Švenda</item>
    </izvorni_sadrzaj>
    <derivirana_varijabla naziv="DomainObject.Predmet.ProtuStrankaListFormatedWithAdress_1">
      <item>KOLOVRAT društvo s ograničenom odgovornošću za trgovinu i usluge, Vidikovac 67, 43000 Brezovac zastupanog po punomoćniku Mario Švenda</item>
    </derivirana_varijabla>
  </DomainObject.Predmet.ProtuStrankaListFormatedWithAdress>
  <DomainObject.Predmet.ProtuStrankaListFormatedWithAdressOIB>
    <izvorni_sadrzaj>
      <item>KOLOVRAT društvo s ograničenom odgovornošću za trgovinu i usluge, OIB 04259925374, Vidikovac 67, 43000 Brezovac zastupanog po punomoćniku Mario Švenda</item>
    </izvorni_sadrzaj>
    <derivirana_varijabla naziv="DomainObject.Predmet.ProtuStrankaListFormatedWithAdressOIB_1">
      <item>KOLOVRAT društvo s ograničenom odgovornošću za trgovinu i usluge, OIB 04259925374, Vidikovac 67, 43000 Brezovac zastupanog po punomoćniku Mario Švenda</item>
    </derivirana_varijabla>
  </DomainObject.Predmet.ProtuStrankaListFormatedWithAdressOIB>
  <DomainObject.Predmet.ProtuStrankaListNazivFormated>
    <izvorni_sadrzaj>
      <item>KOLOVRAT društvo s ograničenom odgovornošću za trgovinu i usluge</item>
    </izvorni_sadrzaj>
    <derivirana_varijabla naziv="DomainObject.Predmet.ProtuStrankaListNazivFormated_1">
      <item>KOLOVRAT društvo s ograničenom odgovornošću za trgovinu i usluge</item>
    </derivirana_varijabla>
  </DomainObject.Predmet.ProtuStrankaListNazivFormated>
  <DomainObject.Predmet.ProtuStrankaListNazivFormatedOIB>
    <izvorni_sadrzaj>
      <item>KOLOVRAT društvo s ograničenom odgovornošću za trgovinu i usluge, OIB 04259925374</item>
    </izvorni_sadrzaj>
    <derivirana_varijabla naziv="DomainObject.Predmet.ProtuStrankaListNazivFormatedOIB_1">
      <item>KOLOVRAT društvo s ograničenom odgovornošću za trgovinu i usluge, OIB 04259925374</item>
    </derivirana_varijabla>
  </DomainObject.Predmet.ProtuStrankaListNazivFormatedOIB>
  <DomainObject.Predmet.OstaliListFormated>
    <izvorni_sadrzaj>
      <item>Mario Švenda punomoćnik sudionika u postupku KOLOVRAT društvo s ograničenom odgovornošću za trgovinu i usluge</item>
      <item>MAĐARIĆ &amp; LUI - odvjetničko društvo d.o.o. punomoćnik sudionika u postupku Bc Institut za oplemenjivanje i proizvodnju bilja, dioničko društvo</item>
      <item>Odvjetnica Ana Holjar punomoćnik sudionika u postupku M. G. S. GRUPA  društvo s ograničenom odgovornošću za trgovinu i usluge</item>
    </izvorni_sadrzaj>
    <derivirana_varijabla naziv="DomainObject.Predmet.OstaliListFormated_1">
      <item>Mario Švenda punomoćnik sudionika u postupku KOLOVRAT društvo s ograničenom odgovornošću za trgovinu i usluge</item>
      <item>MAĐARIĆ &amp; LUI - odvjetničko društvo d.o.o. punomoćnik sudionika u postupku Bc Institut za oplemenjivanje i proizvodnju bilja, dioničko društvo</item>
      <item>Odvjetnica Ana Holjar punomoćnik sudionika u postupku M. G. S. GRUPA  društvo s ograničenom odgovornošću za trgovinu i usluge</item>
    </derivirana_varijabla>
  </DomainObject.Predmet.OstaliListFormated>
  <DomainObject.Predmet.OstaliListFormatedOIB>
    <izvorni_sadrzaj>
      <item>Mario Švenda, OIB 52231384704 punomoćnik sudionika u postupku KOLOVRAT društvo s ograničenom odgovornošću za trgovinu i usluge</item>
      <item>MAĐARIĆ &amp; LUI - odvjetničko društvo d.o.o., OIB 27355904472 punomoćnik sudionika u postupku Bc Institut za oplemenjivanje i proizvodnju bilja, dioničko društvo</item>
      <item>Odvjetnica Ana Holjar, OIB 46976172185 punomoćnik sudionika u postupku M. G. S. GRUPA  društvo s ograničenom odgovornošću za trgovinu i usluge</item>
    </izvorni_sadrzaj>
    <derivirana_varijabla naziv="DomainObject.Predmet.OstaliListFormatedOIB_1">
      <item>Mario Švenda, OIB 52231384704 punomoćnik sudionika u postupku KOLOVRAT društvo s ograničenom odgovornošću za trgovinu i usluge</item>
      <item>MAĐARIĆ &amp; LUI - odvjetničko društvo d.o.o., OIB 27355904472 punomoćnik sudionika u postupku Bc Institut za oplemenjivanje i proizvodnju bilja, dioničko društvo</item>
      <item>Odvjetnica Ana Holjar, OIB 46976172185 punomoćnik sudionika u postupku M. G. S. GRUPA  društvo s ograničenom odgovornošću za trgovinu i usluge</item>
    </derivirana_varijabla>
  </DomainObject.Predmet.OstaliListFormatedOIB>
  <DomainObject.Predmet.OstaliListFormatedWithAdress>
    <izvorni_sadrzaj>
      <item>Mario Švenda, Brezovac, Vidikovac 67, 43000 Bjelovar punomoćnik sudionika u postupku KOLOVRAT društvo s ograničenom odgovornošću za trgovinu i usluge</item>
      <item>MAĐARIĆ &amp; LUI - odvjetničko društvo d.o.o., Ilica 191F, 10000 Zagreb punomoćnik sudionika u postupku Bc Institut za oplemenjivanje i proizvodnju bilja, dioničko društvo</item>
      <item>Odvjetnica Ana Holjar, Korzo 4, 51000 Rijeka punomoćnik sudionika u postupku M. G. S. GRUPA  društvo s ograničenom odgovornošću za trgovinu i usluge</item>
    </izvorni_sadrzaj>
    <derivirana_varijabla naziv="DomainObject.Predmet.OstaliListFormatedWithAdress_1">
      <item>Mario Švenda, Brezovac, Vidikovac 67, 43000 Bjelovar punomoćnik sudionika u postupku KOLOVRAT društvo s ograničenom odgovornošću za trgovinu i usluge</item>
      <item>MAĐARIĆ &amp; LUI - odvjetničko društvo d.o.o., Ilica 191F, 10000 Zagreb punomoćnik sudionika u postupku Bc Institut za oplemenjivanje i proizvodnju bilja, dioničko društvo</item>
      <item>Odvjetnica Ana Holjar, Korzo 4, 51000 Rijeka punomoćnik sudionika u postupku M. G. S. GRUPA  društvo s ograničenom odgovornošću za trgovinu i usluge</item>
    </derivirana_varijabla>
  </DomainObject.Predmet.OstaliListFormatedWithAdress>
  <DomainObject.Predmet.OstaliListFormatedWithAdressOIB>
    <izvorni_sadrzaj>
      <item>Mario Švenda, OIB 52231384704, Brezovac, Vidikovac 67, 43000 Bjelovar punomoćnik sudionika u postupku KOLOVRAT društvo s ograničenom odgovornošću za trgovinu i usluge</item>
      <item>MAĐARIĆ &amp; LUI - odvjetničko društvo d.o.o., OIB 27355904472, Ilica 191F, 10000 Zagreb punomoćnik sudionika u postupku Bc Institut za oplemenjivanje i proizvodnju bilja, dioničko društvo</item>
      <item>Odvjetnica Ana Holjar, OIB 46976172185, Korzo 4, 51000 Rijeka punomoćnik sudionika u postupku M. G. S. GRUPA  društvo s ograničenom odgovornošću za trgovinu i usluge</item>
    </izvorni_sadrzaj>
    <derivirana_varijabla naziv="DomainObject.Predmet.OstaliListFormatedWithAdressOIB_1">
      <item>Mario Švenda, OIB 52231384704, Brezovac, Vidikovac 67, 43000 Bjelovar punomoćnik sudionika u postupku KOLOVRAT društvo s ograničenom odgovornošću za trgovinu i usluge</item>
      <item>MAĐARIĆ &amp; LUI - odvjetničko društvo d.o.o., OIB 27355904472, Ilica 191F, 10000 Zagreb punomoćnik sudionika u postupku Bc Institut za oplemenjivanje i proizvodnju bilja, dioničko društvo</item>
      <item>Odvjetnica Ana Holjar, OIB 46976172185, Korzo 4, 51000 Rijeka punomoćnik sudionika u postupku M. G. S. GRUPA  društvo s ograničenom odgovornošću za trgovinu i usluge</item>
    </derivirana_varijabla>
  </DomainObject.Predmet.OstaliListFormatedWithAdressOIB>
  <DomainObject.Predmet.OstaliListNazivFormated>
    <izvorni_sadrzaj>
      <item>Mario Švenda</item>
      <item>MAĐARIĆ &amp; LUI - odvjetničko društvo d.o.o.</item>
      <item>Odvjetnica Ana Holjar</item>
    </izvorni_sadrzaj>
    <derivirana_varijabla naziv="DomainObject.Predmet.OstaliListNazivFormated_1">
      <item>Mario Švenda</item>
      <item>MAĐARIĆ &amp; LUI - odvjetničko društvo d.o.o.</item>
      <item>Odvjetnica Ana Holjar</item>
    </derivirana_varijabla>
  </DomainObject.Predmet.OstaliListNazivFormated>
  <DomainObject.Predmet.OstaliListNazivFormatedOIB>
    <izvorni_sadrzaj>
      <item>Mario Švenda, OIB 52231384704</item>
      <item>MAĐARIĆ &amp; LUI - odvjetničko društvo d.o.o., OIB 27355904472</item>
      <item>Odvjetnica Ana Holjar, OIB 46976172185</item>
    </izvorni_sadrzaj>
    <derivirana_varijabla naziv="DomainObject.Predmet.OstaliListNazivFormatedOIB_1">
      <item>Mario Švenda, OIB 52231384704</item>
      <item>MAĐARIĆ &amp; LUI - odvjetničko društvo d.o.o., OIB 27355904472</item>
      <item>Odvjetnica Ana Holjar, OIB 46976172185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St-263/2017-12</izvorni_sadrzaj>
    <derivirana_varijabla naziv="DomainObject.PoslovniBrojDokumenta_1">St-263/2017-12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KOLOVRAT društvo s ograničenom odgovornošću za trgovinu i usluge</izvorni_sadrzaj>
    <derivirana_varijabla naziv="DomainObject.Predmet.ProtustrankaIDrugi_1">KOLOVRAT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KOLOVRAT društvo s ograničenom odgovornošću za trgovinu i usluge, OIB 04259925374, Vidikovac 67, 43000 Brezovac</izvorni_sadrzaj>
    <derivirana_varijabla naziv="DomainObject.Predmet.ProtustrankaIDrugiAdressOIB_1">KOLOVRAT društvo s ograničenom odgovornošću za trgovinu i usluge, OIB 04259925374, Vidikovac 67, 43000 Brezovac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KOLOVRAT društvo s ograničenom odgovornošću za trgovinu i usluge</item>
      <item>Mario Švenda</item>
      <item>Bc Institut za oplemenjivanje i proizvodnju bilja, dioničko društvo</item>
      <item>MAĐARIĆ &amp; LUI - odvjetničko društvo d.o.o.</item>
      <item>M. G. S. GRUPA  društvo s ograničenom odgovornošću za trgovinu i usluge</item>
      <item>Odvjetnica Ana Holjar</item>
      <item>INA-INDUSTRIJA NAFTE, d.d.</item>
    </izvorni_sadrzaj>
    <derivirana_varijabla naziv="DomainObject.Predmet.SudioniciListNaziv_1">
      <item>FINANCIJSKA AGENCIJA, RC ZAGREB, Podružnica Bjelovar</item>
      <item>KOLOVRAT društvo s ograničenom odgovornošću za trgovinu i usluge</item>
      <item>Mario Švenda</item>
      <item>Bc Institut za oplemenjivanje i proizvodnju bilja, dioničko društvo</item>
      <item>MAĐARIĆ &amp; LUI - odvjetničko društvo d.o.o.</item>
      <item>M. G. S. GRUPA  društvo s ograničenom odgovornošću za trgovinu i usluge</item>
      <item>Odvjetnica Ana Holjar</item>
      <item>INA-INDUSTRIJA NAFTE, d.d.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KOLOVRAT društvo s ograničenom odgovornošću za trgovinu i usluge, OIB 04259925374, Vidikovac 67,43000 Brezovac</item>
      <item>Mario Švenda, OIB 52231384704, Brezovac, Vidikovac 67,43000 Bjelovar</item>
      <item>Bc Institut za oplemenjivanje i proizvodnju bilja, dioničko društvo, OIB 81224333034, Dugoselska 7,10370 Rugvica</item>
      <item>MAĐARIĆ &amp; LUI - odvjetničko društvo d.o.o., OIB 27355904472, Ilica 191F,10000 Zagreb</item>
      <item>M. G. S. GRUPA  društvo s ograničenom odgovornošću za trgovinu i usluge, OIB 08515564665, Žlibina 2,51262 Kraljevica</item>
      <item>Odvjetnica Ana Holjar, OIB 46976172185, Korzo 4,51000 Rijeka</item>
      <item>INA-INDUSTRIJA NAFTE, d.d., OIB 27759560625, Av. V. Holjevca 10,10000 Zagreb</item>
    </izvorni_sadrzaj>
    <derivirana_varijabla naziv="DomainObject.Predmet.SudioniciListAdressOIB_1">
      <item>FINANCIJSKA AGENCIJA, RC ZAGREB, Podružnica Bjelovar, OIB 85821130368, F. Supila 4,43000 Bjelovar</item>
      <item>KOLOVRAT društvo s ograničenom odgovornošću za trgovinu i usluge, OIB 04259925374, Vidikovac 67,43000 Brezovac</item>
      <item>Mario Švenda, OIB 52231384704, Brezovac, Vidikovac 67,43000 Bjelovar</item>
      <item>Bc Institut za oplemenjivanje i proizvodnju bilja, dioničko društvo, OIB 81224333034, Dugoselska 7,10370 Rugvica</item>
      <item>MAĐARIĆ &amp; LUI - odvjetničko društvo d.o.o., OIB 27355904472, Ilica 191F,10000 Zagreb</item>
      <item>M. G. S. GRUPA  društvo s ograničenom odgovornošću za trgovinu i usluge, OIB 08515564665, Žlibina 2,51262 Kraljevica</item>
      <item>Odvjetnica Ana Holjar, OIB 46976172185, Korzo 4,51000 Rijeka</item>
      <item>INA-INDUSTRIJA NAFTE, d.d., OIB 27759560625, Av. V. Holjevca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4A934-486C-4025-8DD0-FC4DA30F6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1720</properties:Characters>
  <properties:Lines>68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2018-06-14T07:42:00Z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St-263/2017-12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