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7bacc" w14:paraId="327bacc" w:rsidRDefault="00CF41C6" w:rsidP="00910611" w:rsidR="00CF41C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41C6" w:rsidP="00910611" w:rsidR="00CF41C6">
      <w:r>
        <w:rPr>
          <w:rFonts w:eastAsia="MS Mincho"/>
        </w:rPr>
        <w:t>REPUBLIKA HRVATSKA</w:t>
      </w:r>
    </w:p>
    <w:p w:rsidRDefault="00CF41C6" w:rsidP="00910611" w:rsidR="00CF41C6">
      <w:r>
        <w:rPr>
          <w:rFonts w:eastAsia="MS Mincho"/>
        </w:rPr>
        <w:t>TRGOVAČKI SUD U RIJECI</w:t>
      </w:r>
    </w:p>
    <w:p w:rsidRDefault="00CF41C6" w:rsidR="00CF41C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9F41CE">
      <w:pPr>
        <w:jc w:val="both"/>
      </w:pPr>
      <w:r w:rsidRPr="009F41CE">
        <w:t xml:space="preserve">             </w:t>
      </w:r>
    </w:p>
    <w:p w:rsidRDefault="00801D70" w:rsidP="004F57EB" w:rsidR="00801D70">
      <w:pPr>
        <w:jc w:val="center"/>
      </w:pPr>
    </w:p>
    <w:p w:rsidRDefault="00CF41C6" w:rsidP="004F57EB" w:rsidR="00CF41C6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2F3701" w:rsidP="002F3701" w:rsidR="002F3701" w:rsidRPr="00C36D7A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</w:t>
      </w:r>
      <w:r w:rsidR="00414263">
        <w:t>Financijska agencija, Zagreb, Ulica grada Vukovara 70, OIB: 85821130368, Regionalni centar: Rijeka, Podružnica Rijeka, radi pokretanja stečajnog postupka nad dužnikom INGENS društvo s ograničenom odgovornošću za iznajmljivanje automobila, trgovinu i usluge Rijeka (Grad Rijeka), Milice Jadranić 36/b, OIB: 98856229547, MBS: 040143596</w:t>
      </w:r>
      <w:r w:rsidRPr="00C36D7A">
        <w:t xml:space="preserve">, dana </w:t>
      </w:r>
      <w:r w:rsidR="00803DDB" w:rsidRPr="00C36D7A">
        <w:t>19</w:t>
      </w:r>
      <w:r w:rsidRPr="00C36D7A">
        <w:t xml:space="preserve">. siječnja 2017. godine  </w:t>
      </w:r>
    </w:p>
    <w:p w:rsidRDefault="00360BE2" w:rsidP="00360BE2" w:rsidR="00360BE2">
      <w:pPr>
        <w:jc w:val="both"/>
      </w:pPr>
    </w:p>
    <w:p w:rsidRDefault="00CF41C6" w:rsidP="00360BE2" w:rsidR="00CF41C6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414263">
        <w:t>INGENS društvo s ograničenom odgovornošću za iznajmljivanje automobila, trgovinu i usluge Rijeka (Grad Rijeka), Milice Jadranić 36/b, OIB: 98856229547, MBS: 040143596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803DDB">
        <w:t>19.</w:t>
      </w:r>
      <w:r w:rsidR="002F3701">
        <w:t xml:space="preserve"> siječnja 2017</w:t>
      </w:r>
      <w:r w:rsidRPr="009F41CE">
        <w:t>. godine u 1</w:t>
      </w:r>
      <w:r w:rsidR="001C455B">
        <w:t>1</w:t>
      </w:r>
      <w:r w:rsidRPr="009F41CE">
        <w:t>,</w:t>
      </w:r>
      <w:r w:rsidR="001C455B">
        <w:t>3</w:t>
      </w:r>
      <w:r w:rsidR="00B04834">
        <w:t>5</w:t>
      </w:r>
      <w:r w:rsidRPr="009F41CE">
        <w:t xml:space="preserve"> sati.</w:t>
      </w:r>
    </w:p>
    <w:p w:rsidRDefault="00360BE2" w:rsidP="00360BE2" w:rsidR="00360BE2" w:rsidRPr="00803DDB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414263">
        <w:t>Ratko Miklaušić, OIB: 97911569674, Ciottina 20/I, Rijeka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414263">
        <w:t>INGENS društvo s ograničenom odgovornošću za iznajmljivanje automobila, trgovinu i usluge Rijeka (Grad Rijeka), Milice Jadranić 36/b, OIB: 98856229547, MBS: 040143596</w:t>
      </w:r>
      <w:r w:rsidR="0081532F" w:rsidRPr="009F41CE">
        <w:t>.</w:t>
      </w:r>
    </w:p>
    <w:p w:rsidRDefault="0004736A" w:rsidP="00360BE2" w:rsidR="006830EE" w:rsidRPr="009F41C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414263">
        <w:t>3. svibnja 2016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414263">
        <w:t>INGENS društvo s ograničenom odgovornošću za iznajmljivanje automobila, trgovinu i usluge Rijeka (Grad Rijeka), Milice Jadranić 36/b, OIB: 98856229547, MBS: 040143596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414263">
        <w:rPr>
          <w:bCs/>
        </w:rPr>
        <w:t>1017/2016</w:t>
      </w:r>
      <w:r w:rsidR="00B04834">
        <w:rPr>
          <w:bCs/>
        </w:rPr>
        <w:t xml:space="preserve"> od </w:t>
      </w:r>
      <w:r w:rsidR="00414263">
        <w:rPr>
          <w:bCs/>
        </w:rPr>
        <w:t>7. listopada</w:t>
      </w:r>
      <w:r w:rsidR="00803DDB">
        <w:rPr>
          <w:bCs/>
        </w:rPr>
        <w:t xml:space="preserve"> </w:t>
      </w:r>
      <w:r w:rsidR="00EF2F5F">
        <w:rPr>
          <w:bCs/>
        </w:rPr>
        <w:t>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414263">
        <w:t xml:space="preserve">INGENS društvo s ograničenom odgovornošću za iznajmljivanje automobila, </w:t>
      </w:r>
      <w:r w:rsidR="00414263">
        <w:lastRenderedPageBreak/>
        <w:t>trgovinu i usluge Rijeka (Grad Rijeka), Milice Jadranić 36/b, OIB: 98856229547, MBS: 040143596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414263">
        <w:t>prijedlog za otvaranje stečajnog postupka nad dužnikom i podnesak od 4. studenoga 2016. godine Financijske agencije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i dužnik navodi kako </w:t>
      </w:r>
      <w:r w:rsidR="00414263">
        <w:rPr>
          <w:bCs/>
        </w:rPr>
        <w:t>nema nikakve imovine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414263">
        <w:rPr>
          <w:bCs/>
        </w:rPr>
        <w:t>14. prosinca</w:t>
      </w:r>
      <w:r w:rsidR="00423836">
        <w:rPr>
          <w:bCs/>
        </w:rPr>
        <w:t xml:space="preserve"> 2016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>osobe koje imaju pravni interes za provedbom stečajnoga postupka nad dužniku da u roku od 15 dana uplate predujam za namirenje troškova prethodnoga i otvorenoga stečajnog postupka u iznosu od 25.000,00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803DDB">
        <w:rPr>
          <w:bCs/>
        </w:rPr>
        <w:t>19</w:t>
      </w:r>
      <w:r w:rsidR="002F3701">
        <w:rPr>
          <w:bCs/>
        </w:rPr>
        <w:t>. siječnja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p w:rsidRDefault="00067DC2" w:rsidP="00570F32" w:rsidR="00067DC2">
      <w:pPr>
        <w:jc w:val="both"/>
      </w:pPr>
    </w:p>
    <w:p w:rsidRDefault="005D23EA" w:rsidP="00570F32" w:rsidR="005D23EA" w:rsidRPr="009F41CE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="002C7F34">
        <w:t>O</w:t>
      </w:r>
      <w:r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803DDB">
        <w:t>19</w:t>
      </w:r>
      <w:r w:rsidR="002F3701">
        <w:t>. siječnja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4A66" w:rsidR="00794A66">
      <w:r>
        <w:separator/>
      </w:r>
    </w:p>
  </w:endnote>
  <w:endnote w:id="0" w:type="continuationSeparator">
    <w:p w:rsidRDefault="00794A66" w:rsidR="00794A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41C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4A66" w:rsidR="00794A66">
      <w:r>
        <w:separator/>
      </w:r>
    </w:p>
  </w:footnote>
  <w:footnote w:id="0" w:type="continuationSeparator">
    <w:p w:rsidRDefault="00794A66" w:rsidR="00794A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414263">
      <w:t>1017/2016-6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455B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4263"/>
    <w:rsid w:val="004201BC"/>
    <w:rsid w:val="00420333"/>
    <w:rsid w:val="00421BF8"/>
    <w:rsid w:val="00423836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526B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4A66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3DDB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045B"/>
    <w:rsid w:val="00BF3411"/>
    <w:rsid w:val="00BF43AA"/>
    <w:rsid w:val="00BF4E06"/>
    <w:rsid w:val="00BF50C7"/>
    <w:rsid w:val="00C04324"/>
    <w:rsid w:val="00C05A5E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6D7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1C6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E50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803D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03D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41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1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1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1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1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803D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03D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41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1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1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1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1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St-1017/2016</izvorni_sadrzaj>
    <derivirana_varijabla naziv="DomainObject.Predmet.OznakaBroj_1">St-1017/2016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INGENS d.o.o.</izvorni_sadrzaj>
    <derivirana_varijabla naziv="DomainObject.Predmet.ProtustrankaFormated_1">  INGENS d.o.o.</derivirana_varijabla>
  </DomainObject.Predmet.ProtustrankaFormated>
  <DomainObject.Predmet.ProtustrankaFormatedOIB>
    <izvorni_sadrzaj>  INGENS d.o.o., OIB 98856229547</izvorni_sadrzaj>
    <derivirana_varijabla naziv="DomainObject.Predmet.ProtustrankaFormatedOIB_1">  INGENS d.o.o., OIB 98856229547</derivirana_varijabla>
  </DomainObject.Predmet.ProtustrankaFormatedOIB>
  <DomainObject.Predmet.ProtustrankaFormatedWithAdress>
    <izvorni_sadrzaj> INGENS d.o.o., Milice Jadranić 36b, 51000 Rijeka</izvorni_sadrzaj>
    <derivirana_varijabla naziv="DomainObject.Predmet.ProtustrankaFormatedWithAdress_1"> INGENS d.o.o., Milice Jadranić 36b, 51000 Rijeka</derivirana_varijabla>
  </DomainObject.Predmet.ProtustrankaFormatedWithAdress>
  <DomainObject.Predmet.ProtustrankaFormatedWithAdressOIB>
    <izvorni_sadrzaj> INGENS d.o.o., OIB 98856229547, Milice Jadranić 36b, 51000 Rijeka</izvorni_sadrzaj>
    <derivirana_varijabla naziv="DomainObject.Predmet.ProtustrankaFormatedWithAdressOIB_1"> INGENS d.o.o., OIB 98856229547, Milice Jadranić 36b, 51000 Rijeka</derivirana_varijabla>
  </DomainObject.Predmet.ProtustrankaFormatedWithAdressOIB>
  <DomainObject.Predmet.ProtustrankaWithAdress>
    <izvorni_sadrzaj>INGENS d.o.o. Milice Jadranić 36b, 51000 Rijeka</izvorni_sadrzaj>
    <derivirana_varijabla naziv="DomainObject.Predmet.ProtustrankaWithAdress_1">INGENS d.o.o. Milice Jadranić 36b, 51000 Rijeka</derivirana_varijabla>
  </DomainObject.Predmet.ProtustrankaWithAdress>
  <DomainObject.Predmet.ProtustrankaWithAdressOIB>
    <izvorni_sadrzaj>INGENS d.o.o., OIB 98856229547, Milice Jadranić 36b, 51000 Rijeka</izvorni_sadrzaj>
    <derivirana_varijabla naziv="DomainObject.Predmet.ProtustrankaWithAdressOIB_1">INGENS d.o.o., OIB 98856229547, Milice Jadranić 36b, 51000 Rijeka</derivirana_varijabla>
  </DomainObject.Predmet.ProtustrankaWithAdressOIB>
  <DomainObject.Predmet.ProtustrankaNazivFormated>
    <izvorni_sadrzaj>INGENS d.o.o.</izvorni_sadrzaj>
    <derivirana_varijabla naziv="DomainObject.Predmet.ProtustrankaNazivFormated_1">INGENS d.o.o.</derivirana_varijabla>
  </DomainObject.Predmet.ProtustrankaNazivFormated>
  <DomainObject.Predmet.ProtustrankaNazivFormatedOIB>
    <izvorni_sadrzaj>INGENS d.o.o., OIB 98856229547</izvorni_sadrzaj>
    <derivirana_varijabla naziv="DomainObject.Predmet.ProtustrankaNazivFormatedOIB_1">INGENS d.o.o., OIB 98856229547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INGENS d.o.o.</item>
    </izvorni_sadrzaj>
    <derivirana_varijabla naziv="DomainObject.Predmet.ProtuStrankaListFormated_1">
      <item>INGENS d.o.o.</item>
    </derivirana_varijabla>
  </DomainObject.Predmet.ProtuStrankaListFormated>
  <DomainObject.Predmet.ProtuStrankaListFormatedOIB>
    <izvorni_sadrzaj>
      <item>INGENS d.o.o., OIB 98856229547</item>
    </izvorni_sadrzaj>
    <derivirana_varijabla naziv="DomainObject.Predmet.ProtuStrankaListFormatedOIB_1">
      <item>INGENS d.o.o., OIB 98856229547</item>
    </derivirana_varijabla>
  </DomainObject.Predmet.ProtuStrankaListFormatedOIB>
  <DomainObject.Predmet.ProtuStrankaListFormatedWithAdress>
    <izvorni_sadrzaj>
      <item>INGENS d.o.o., Milice Jadranić 36b, 51000 Rijeka</item>
    </izvorni_sadrzaj>
    <derivirana_varijabla naziv="DomainObject.Predmet.ProtuStrankaListFormatedWithAdress_1">
      <item>INGENS d.o.o., Milice Jadranić 36b, 51000 Rijeka</item>
    </derivirana_varijabla>
  </DomainObject.Predmet.ProtuStrankaListFormatedWithAdress>
  <DomainObject.Predmet.ProtuStrankaListFormatedWithAdressOIB>
    <izvorni_sadrzaj>
      <item>INGENS d.o.o., OIB 98856229547, Milice Jadranić 36b, 51000 Rijeka</item>
    </izvorni_sadrzaj>
    <derivirana_varijabla naziv="DomainObject.Predmet.ProtuStrankaListFormatedWithAdressOIB_1">
      <item>INGENS d.o.o., OIB 98856229547, Milice Jadranić 36b, 51000 Rijeka</item>
    </derivirana_varijabla>
  </DomainObject.Predmet.ProtuStrankaListFormatedWithAdressOIB>
  <DomainObject.Predmet.ProtuStrankaListNazivFormated>
    <izvorni_sadrzaj>
      <item>INGENS d.o.o.</item>
    </izvorni_sadrzaj>
    <derivirana_varijabla naziv="DomainObject.Predmet.ProtuStrankaListNazivFormated_1">
      <item>INGENS d.o.o.</item>
    </derivirana_varijabla>
  </DomainObject.Predmet.ProtuStrankaListNazivFormated>
  <DomainObject.Predmet.ProtuStrankaListNazivFormatedOIB>
    <izvorni_sadrzaj>
      <item>INGENS d.o.o., OIB 98856229547</item>
    </izvorni_sadrzaj>
    <derivirana_varijabla naziv="DomainObject.Predmet.ProtuStrankaListNazivFormatedOIB_1">
      <item>INGENS d.o.o., OIB 98856229547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INGENS d.o.o.</izvorni_sadrzaj>
    <derivirana_varijabla naziv="DomainObject.Predmet.ProtustrankaIDrugi_1">INGENS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INGENS d.o.o., OIB 98856229547, Milice Jadranić 36b, 51000 Rijeka</izvorni_sadrzaj>
    <derivirana_varijabla naziv="DomainObject.Predmet.ProtustrankaIDrugiAdressOIB_1">INGENS d.o.o., OIB 98856229547, Milice Jadranić 36b,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INGENS d.o.o.</item>
    </izvorni_sadrzaj>
    <derivirana_varijabla naziv="DomainObject.Predmet.SudioniciListNaziv_1">
      <item>FINA  Rijeka</item>
      <item>INGENS d.o.o.</item>
    </derivirana_varijabla>
  </DomainObject.Predmet.SudioniciListNaziv>
  <DomainObject.Predmet.SudioniciListAdressOIB>
    <izvorni_sadrzaj>
      <item>FINA  Rijeka, OIB 85821130368, Frana Kurelca 8,51000 Rijeka</item>
      <item>INGENS d.o.o., OIB 98856229547, Milice Jadranić 36b,51000 Rijeka</item>
    </izvorni_sadrzaj>
    <derivirana_varijabla naziv="DomainObject.Predmet.SudioniciListAdressOIB_1">
      <item>FINA  Rijeka, OIB 85821130368, Frana Kurelca 8,51000 Rijeka</item>
      <item>INGENS d.o.o., OIB 98856229547, Milice Jadranić 36b,51000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98856229547</item>
    </izvorni_sadrzaj>
    <derivirana_varijabla naziv="DomainObject.Predmet.SudioniciListNazivOIB_1">
      <item>, OIB 85821130368</item>
      <item>, OIB 98856229547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810</properties:Words>
  <properties:Characters>4478</properties:Characters>
  <properties:Lines>121</properties:Lines>
  <properties:Paragraphs>39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2017-01-19T10:05:00Z</dcterms:created>
  <dc:creator>korlevicd</dc:creator>
  <cp:lastModifiedBy>Danijela Fumić</cp:lastModifiedBy>
  <cp:lastPrinted>2017-01-19T10:05:00Z</cp:lastPrinted>
  <dcterms:modified xmlns:xsi="http://www.w3.org/2001/XMLSchema-instance" xsi:type="dcterms:W3CDTF">2017-01-19T10:09:00Z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